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272E9" w14:textId="77777777" w:rsidR="0002080C" w:rsidRPr="0086605D" w:rsidRDefault="0002080C" w:rsidP="00580929">
      <w:bookmarkStart w:id="0" w:name="_Toc276465519"/>
    </w:p>
    <w:p w14:paraId="298F4437" w14:textId="77777777" w:rsidR="0002080C" w:rsidRPr="0086605D" w:rsidRDefault="0002080C" w:rsidP="00253638">
      <w:pPr>
        <w:jc w:val="right"/>
      </w:pPr>
    </w:p>
    <w:p w14:paraId="7838B736" w14:textId="77777777" w:rsidR="0002080C" w:rsidRPr="0086605D" w:rsidRDefault="0002080C" w:rsidP="00580929"/>
    <w:p w14:paraId="32D98C87" w14:textId="5129DC7E" w:rsidR="0002080C" w:rsidRPr="0086605D" w:rsidRDefault="00D70446" w:rsidP="006931A1">
      <w:pPr>
        <w:pStyle w:val="TCMainHeading"/>
      </w:pPr>
      <w:r>
        <w:t>Link Resolver and Knowledge Base</w:t>
      </w:r>
      <w:r w:rsidR="00F26B50">
        <w:t xml:space="preserve"> </w:t>
      </w:r>
      <w:r w:rsidR="00212D2B" w:rsidRPr="0086605D">
        <w:t>Service</w:t>
      </w:r>
    </w:p>
    <w:p w14:paraId="5EF0DEE6" w14:textId="77777777" w:rsidR="006931A1" w:rsidRPr="0086605D" w:rsidRDefault="006931A1" w:rsidP="006931A1">
      <w:pPr>
        <w:pStyle w:val="TCMainHeading2"/>
      </w:pPr>
    </w:p>
    <w:p w14:paraId="59A3FECF" w14:textId="77777777" w:rsidR="0002080C" w:rsidRPr="0086605D" w:rsidRDefault="0002080C" w:rsidP="006931A1">
      <w:pPr>
        <w:pStyle w:val="TCMainHeading2"/>
      </w:pPr>
      <w:r w:rsidRPr="0086605D">
        <w:t>Terms and Conditions</w:t>
      </w:r>
    </w:p>
    <w:p w14:paraId="03734290" w14:textId="77777777" w:rsidR="0002080C" w:rsidRPr="0086605D" w:rsidRDefault="006E0DEE" w:rsidP="006931A1">
      <w:pPr>
        <w:pStyle w:val="TCMainHeading2"/>
      </w:pPr>
      <w:r>
        <w:t>DRAFT</w:t>
      </w:r>
    </w:p>
    <w:p w14:paraId="77CD4F59" w14:textId="77777777" w:rsidR="0002080C" w:rsidRPr="0086605D" w:rsidRDefault="0002080C" w:rsidP="006931A1">
      <w:pPr>
        <w:pStyle w:val="TCMainHeading2"/>
      </w:pPr>
    </w:p>
    <w:p w14:paraId="1A69FCA6" w14:textId="77777777" w:rsidR="00BD239F" w:rsidRPr="000B1DB2" w:rsidRDefault="00BD239F" w:rsidP="00BD239F">
      <w:pPr>
        <w:tabs>
          <w:tab w:val="left" w:pos="1134"/>
        </w:tabs>
        <w:jc w:val="center"/>
        <w:rPr>
          <w:rFonts w:cs="Arial"/>
          <w:sz w:val="28"/>
          <w:szCs w:val="28"/>
        </w:rPr>
      </w:pPr>
      <w:r w:rsidRPr="000B1DB2">
        <w:rPr>
          <w:rFonts w:cs="Arial"/>
          <w:sz w:val="28"/>
          <w:szCs w:val="28"/>
        </w:rPr>
        <w:t xml:space="preserve">(Document </w:t>
      </w:r>
      <w:r w:rsidRPr="00724FC0">
        <w:rPr>
          <w:rFonts w:cs="Arial"/>
          <w:sz w:val="28"/>
          <w:szCs w:val="28"/>
        </w:rPr>
        <w:t>06 of 06</w:t>
      </w:r>
      <w:r>
        <w:rPr>
          <w:rFonts w:cs="Arial"/>
          <w:sz w:val="28"/>
          <w:szCs w:val="28"/>
        </w:rPr>
        <w:t xml:space="preserve"> of </w:t>
      </w:r>
      <w:r w:rsidRPr="000B1DB2">
        <w:rPr>
          <w:rFonts w:cs="Arial"/>
          <w:sz w:val="28"/>
          <w:szCs w:val="28"/>
        </w:rPr>
        <w:t xml:space="preserve">the </w:t>
      </w:r>
      <w:r>
        <w:rPr>
          <w:rFonts w:cs="Arial"/>
          <w:sz w:val="28"/>
          <w:szCs w:val="28"/>
        </w:rPr>
        <w:t>Invitation to Tender Pack</w:t>
      </w:r>
      <w:r w:rsidRPr="000B1DB2">
        <w:rPr>
          <w:rFonts w:cs="Arial"/>
          <w:sz w:val="28"/>
          <w:szCs w:val="28"/>
        </w:rPr>
        <w:t>)</w:t>
      </w:r>
    </w:p>
    <w:p w14:paraId="6F0E34C2" w14:textId="77777777" w:rsidR="006931A1" w:rsidRPr="0086605D" w:rsidRDefault="006931A1" w:rsidP="006931A1">
      <w:pPr>
        <w:pStyle w:val="TCMainHeading2"/>
      </w:pPr>
    </w:p>
    <w:p w14:paraId="0F0AE91F" w14:textId="77777777" w:rsidR="000435DA" w:rsidRPr="0086605D" w:rsidRDefault="000435DA" w:rsidP="006931A1">
      <w:pPr>
        <w:pStyle w:val="TCMainHeading2"/>
      </w:pPr>
    </w:p>
    <w:p w14:paraId="4445F2CA" w14:textId="77777777" w:rsidR="00BF3970" w:rsidRDefault="00BF3970">
      <w:pPr>
        <w:spacing w:before="0" w:after="0"/>
        <w:rPr>
          <w:b/>
          <w:sz w:val="32"/>
          <w:szCs w:val="36"/>
        </w:rPr>
      </w:pPr>
      <w:bookmarkStart w:id="1" w:name="_Toc468304682"/>
      <w:r>
        <w:br w:type="page"/>
      </w:r>
    </w:p>
    <w:p w14:paraId="4168799E" w14:textId="1250E3F5" w:rsidR="003D7EAD" w:rsidRPr="0086605D" w:rsidRDefault="003D7EAD" w:rsidP="00D555D0">
      <w:pPr>
        <w:pStyle w:val="TCHeading1"/>
      </w:pPr>
      <w:r w:rsidRPr="0086605D">
        <w:lastRenderedPageBreak/>
        <w:t>Contents</w:t>
      </w:r>
      <w:bookmarkEnd w:id="0"/>
      <w:bookmarkEnd w:id="1"/>
    </w:p>
    <w:bookmarkStart w:id="2" w:name="_Toc276465520"/>
    <w:p w14:paraId="3BE0EF9B" w14:textId="77777777" w:rsidR="003F2830" w:rsidRDefault="00DC2D6A">
      <w:pPr>
        <w:pStyle w:val="TOC1"/>
        <w:tabs>
          <w:tab w:val="left" w:pos="426"/>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Heading 2,2,T&amp;C Heading 1,1,T&amp;C Heading 3,3" </w:instrText>
      </w:r>
      <w:r w:rsidRPr="0086605D">
        <w:fldChar w:fldCharType="separate"/>
      </w:r>
      <w:hyperlink w:anchor="_Toc468304682" w:history="1">
        <w:r w:rsidR="003F2830" w:rsidRPr="004124EE">
          <w:rPr>
            <w:rStyle w:val="Hyperlink"/>
            <w:noProof/>
          </w:rPr>
          <w:t>1.</w:t>
        </w:r>
        <w:r w:rsidR="003F2830">
          <w:rPr>
            <w:rFonts w:asciiTheme="minorHAnsi" w:eastAsiaTheme="minorEastAsia" w:hAnsiTheme="minorHAnsi" w:cstheme="minorBidi"/>
            <w:noProof/>
            <w:szCs w:val="22"/>
            <w:lang w:eastAsia="en-GB"/>
          </w:rPr>
          <w:tab/>
        </w:r>
        <w:r w:rsidR="003F2830" w:rsidRPr="004124EE">
          <w:rPr>
            <w:rStyle w:val="Hyperlink"/>
            <w:noProof/>
          </w:rPr>
          <w:t>Contents</w:t>
        </w:r>
        <w:r w:rsidR="003F2830">
          <w:rPr>
            <w:noProof/>
            <w:webHidden/>
          </w:rPr>
          <w:tab/>
        </w:r>
        <w:r w:rsidR="003F2830">
          <w:rPr>
            <w:noProof/>
            <w:webHidden/>
          </w:rPr>
          <w:fldChar w:fldCharType="begin"/>
        </w:r>
        <w:r w:rsidR="003F2830">
          <w:rPr>
            <w:noProof/>
            <w:webHidden/>
          </w:rPr>
          <w:instrText xml:space="preserve"> PAGEREF _Toc468304682 \h </w:instrText>
        </w:r>
        <w:r w:rsidR="003F2830">
          <w:rPr>
            <w:noProof/>
            <w:webHidden/>
          </w:rPr>
        </w:r>
        <w:r w:rsidR="003F2830">
          <w:rPr>
            <w:noProof/>
            <w:webHidden/>
          </w:rPr>
          <w:fldChar w:fldCharType="separate"/>
        </w:r>
        <w:r w:rsidR="0054619B">
          <w:rPr>
            <w:noProof/>
            <w:webHidden/>
          </w:rPr>
          <w:t>1</w:t>
        </w:r>
        <w:r w:rsidR="003F2830">
          <w:rPr>
            <w:noProof/>
            <w:webHidden/>
          </w:rPr>
          <w:fldChar w:fldCharType="end"/>
        </w:r>
      </w:hyperlink>
    </w:p>
    <w:p w14:paraId="3F54DA1C"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83" w:history="1">
        <w:r w:rsidR="003F2830" w:rsidRPr="004124EE">
          <w:rPr>
            <w:rStyle w:val="Hyperlink"/>
            <w:noProof/>
          </w:rPr>
          <w:t>2.</w:t>
        </w:r>
        <w:r w:rsidR="003F2830">
          <w:rPr>
            <w:rFonts w:asciiTheme="minorHAnsi" w:eastAsiaTheme="minorEastAsia" w:hAnsiTheme="minorHAnsi" w:cstheme="minorBidi"/>
            <w:noProof/>
            <w:szCs w:val="22"/>
            <w:lang w:eastAsia="en-GB"/>
          </w:rPr>
          <w:tab/>
        </w:r>
        <w:r w:rsidR="003F2830" w:rsidRPr="004124EE">
          <w:rPr>
            <w:rStyle w:val="Hyperlink"/>
            <w:noProof/>
          </w:rPr>
          <w:t>Basic Details</w:t>
        </w:r>
        <w:r w:rsidR="003F2830">
          <w:rPr>
            <w:noProof/>
            <w:webHidden/>
          </w:rPr>
          <w:tab/>
        </w:r>
        <w:r w:rsidR="003F2830">
          <w:rPr>
            <w:noProof/>
            <w:webHidden/>
          </w:rPr>
          <w:fldChar w:fldCharType="begin"/>
        </w:r>
        <w:r w:rsidR="003F2830">
          <w:rPr>
            <w:noProof/>
            <w:webHidden/>
          </w:rPr>
          <w:instrText xml:space="preserve"> PAGEREF _Toc468304683 \h </w:instrText>
        </w:r>
        <w:r w:rsidR="003F2830">
          <w:rPr>
            <w:noProof/>
            <w:webHidden/>
          </w:rPr>
        </w:r>
        <w:r w:rsidR="003F2830">
          <w:rPr>
            <w:noProof/>
            <w:webHidden/>
          </w:rPr>
          <w:fldChar w:fldCharType="separate"/>
        </w:r>
        <w:r w:rsidR="0054619B">
          <w:rPr>
            <w:noProof/>
            <w:webHidden/>
          </w:rPr>
          <w:t>4</w:t>
        </w:r>
        <w:r w:rsidR="003F2830">
          <w:rPr>
            <w:noProof/>
            <w:webHidden/>
          </w:rPr>
          <w:fldChar w:fldCharType="end"/>
        </w:r>
      </w:hyperlink>
    </w:p>
    <w:p w14:paraId="354044FB"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84" w:history="1">
        <w:r w:rsidR="003F2830" w:rsidRPr="004124EE">
          <w:rPr>
            <w:rStyle w:val="Hyperlink"/>
            <w:noProof/>
          </w:rPr>
          <w:t>3.</w:t>
        </w:r>
        <w:r w:rsidR="003F2830">
          <w:rPr>
            <w:rFonts w:asciiTheme="minorHAnsi" w:eastAsiaTheme="minorEastAsia" w:hAnsiTheme="minorHAnsi" w:cstheme="minorBidi"/>
            <w:noProof/>
            <w:szCs w:val="22"/>
            <w:lang w:eastAsia="en-GB"/>
          </w:rPr>
          <w:tab/>
        </w:r>
        <w:r w:rsidR="003F2830" w:rsidRPr="004124EE">
          <w:rPr>
            <w:rStyle w:val="Hyperlink"/>
            <w:noProof/>
          </w:rPr>
          <w:t>Definitions</w:t>
        </w:r>
        <w:r w:rsidR="003F2830">
          <w:rPr>
            <w:noProof/>
            <w:webHidden/>
          </w:rPr>
          <w:tab/>
        </w:r>
        <w:r w:rsidR="003F2830">
          <w:rPr>
            <w:noProof/>
            <w:webHidden/>
          </w:rPr>
          <w:fldChar w:fldCharType="begin"/>
        </w:r>
        <w:r w:rsidR="003F2830">
          <w:rPr>
            <w:noProof/>
            <w:webHidden/>
          </w:rPr>
          <w:instrText xml:space="preserve"> PAGEREF _Toc468304684 \h </w:instrText>
        </w:r>
        <w:r w:rsidR="003F2830">
          <w:rPr>
            <w:noProof/>
            <w:webHidden/>
          </w:rPr>
        </w:r>
        <w:r w:rsidR="003F2830">
          <w:rPr>
            <w:noProof/>
            <w:webHidden/>
          </w:rPr>
          <w:fldChar w:fldCharType="separate"/>
        </w:r>
        <w:r w:rsidR="0054619B">
          <w:rPr>
            <w:noProof/>
            <w:webHidden/>
          </w:rPr>
          <w:t>5</w:t>
        </w:r>
        <w:r w:rsidR="003F2830">
          <w:rPr>
            <w:noProof/>
            <w:webHidden/>
          </w:rPr>
          <w:fldChar w:fldCharType="end"/>
        </w:r>
      </w:hyperlink>
    </w:p>
    <w:p w14:paraId="7DA31EBB" w14:textId="77777777" w:rsidR="003F2830" w:rsidRDefault="00465186">
      <w:pPr>
        <w:pStyle w:val="TOC2"/>
        <w:rPr>
          <w:rFonts w:asciiTheme="minorHAnsi" w:eastAsiaTheme="minorEastAsia" w:hAnsiTheme="minorHAnsi" w:cstheme="minorBidi"/>
          <w:noProof/>
          <w:szCs w:val="22"/>
          <w:lang w:eastAsia="en-GB"/>
        </w:rPr>
      </w:pPr>
      <w:hyperlink w:anchor="_Toc468304685" w:history="1">
        <w:r w:rsidR="003F2830" w:rsidRPr="004124EE">
          <w:rPr>
            <w:rStyle w:val="Hyperlink"/>
            <w:noProof/>
          </w:rPr>
          <w:t>3.1.</w:t>
        </w:r>
        <w:r w:rsidR="003F2830">
          <w:rPr>
            <w:rFonts w:asciiTheme="minorHAnsi" w:eastAsiaTheme="minorEastAsia" w:hAnsiTheme="minorHAnsi" w:cstheme="minorBidi"/>
            <w:noProof/>
            <w:szCs w:val="22"/>
            <w:lang w:eastAsia="en-GB"/>
          </w:rPr>
          <w:tab/>
        </w:r>
        <w:r w:rsidR="003F2830" w:rsidRPr="004124EE">
          <w:rPr>
            <w:rStyle w:val="Hyperlink"/>
            <w:noProof/>
          </w:rPr>
          <w:t>Interpretations</w:t>
        </w:r>
        <w:r w:rsidR="003F2830">
          <w:rPr>
            <w:noProof/>
            <w:webHidden/>
          </w:rPr>
          <w:tab/>
        </w:r>
        <w:r w:rsidR="003F2830">
          <w:rPr>
            <w:noProof/>
            <w:webHidden/>
          </w:rPr>
          <w:fldChar w:fldCharType="begin"/>
        </w:r>
        <w:r w:rsidR="003F2830">
          <w:rPr>
            <w:noProof/>
            <w:webHidden/>
          </w:rPr>
          <w:instrText xml:space="preserve"> PAGEREF _Toc468304685 \h </w:instrText>
        </w:r>
        <w:r w:rsidR="003F2830">
          <w:rPr>
            <w:noProof/>
            <w:webHidden/>
          </w:rPr>
        </w:r>
        <w:r w:rsidR="003F2830">
          <w:rPr>
            <w:noProof/>
            <w:webHidden/>
          </w:rPr>
          <w:fldChar w:fldCharType="separate"/>
        </w:r>
        <w:r w:rsidR="0054619B">
          <w:rPr>
            <w:noProof/>
            <w:webHidden/>
          </w:rPr>
          <w:t>5</w:t>
        </w:r>
        <w:r w:rsidR="003F2830">
          <w:rPr>
            <w:noProof/>
            <w:webHidden/>
          </w:rPr>
          <w:fldChar w:fldCharType="end"/>
        </w:r>
      </w:hyperlink>
    </w:p>
    <w:p w14:paraId="75DEEC0F"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86" w:history="1">
        <w:r w:rsidR="003F2830" w:rsidRPr="004124EE">
          <w:rPr>
            <w:rStyle w:val="Hyperlink"/>
            <w:noProof/>
          </w:rPr>
          <w:t>4.</w:t>
        </w:r>
        <w:r w:rsidR="003F2830">
          <w:rPr>
            <w:rFonts w:asciiTheme="minorHAnsi" w:eastAsiaTheme="minorEastAsia" w:hAnsiTheme="minorHAnsi" w:cstheme="minorBidi"/>
            <w:noProof/>
            <w:szCs w:val="22"/>
            <w:lang w:eastAsia="en-GB"/>
          </w:rPr>
          <w:tab/>
        </w:r>
        <w:r w:rsidR="003F2830" w:rsidRPr="004124EE">
          <w:rPr>
            <w:rStyle w:val="Hyperlink"/>
            <w:noProof/>
          </w:rPr>
          <w:t>Agreement</w:t>
        </w:r>
        <w:r w:rsidR="003F2830">
          <w:rPr>
            <w:noProof/>
            <w:webHidden/>
          </w:rPr>
          <w:tab/>
        </w:r>
        <w:r w:rsidR="003F2830">
          <w:rPr>
            <w:noProof/>
            <w:webHidden/>
          </w:rPr>
          <w:fldChar w:fldCharType="begin"/>
        </w:r>
        <w:r w:rsidR="003F2830">
          <w:rPr>
            <w:noProof/>
            <w:webHidden/>
          </w:rPr>
          <w:instrText xml:space="preserve"> PAGEREF _Toc468304686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0412ECAB"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87" w:history="1">
        <w:r w:rsidR="003F2830" w:rsidRPr="004124EE">
          <w:rPr>
            <w:rStyle w:val="Hyperlink"/>
            <w:noProof/>
          </w:rPr>
          <w:t>5.</w:t>
        </w:r>
        <w:r w:rsidR="003F2830">
          <w:rPr>
            <w:rFonts w:asciiTheme="minorHAnsi" w:eastAsiaTheme="minorEastAsia" w:hAnsiTheme="minorHAnsi" w:cstheme="minorBidi"/>
            <w:noProof/>
            <w:szCs w:val="22"/>
            <w:lang w:eastAsia="en-GB"/>
          </w:rPr>
          <w:tab/>
        </w:r>
        <w:r w:rsidR="003F2830" w:rsidRPr="004124EE">
          <w:rPr>
            <w:rStyle w:val="Hyperlink"/>
            <w:noProof/>
          </w:rPr>
          <w:t>Term</w:t>
        </w:r>
        <w:r w:rsidR="003F2830">
          <w:rPr>
            <w:noProof/>
            <w:webHidden/>
          </w:rPr>
          <w:tab/>
        </w:r>
        <w:r w:rsidR="003F2830">
          <w:rPr>
            <w:noProof/>
            <w:webHidden/>
          </w:rPr>
          <w:fldChar w:fldCharType="begin"/>
        </w:r>
        <w:r w:rsidR="003F2830">
          <w:rPr>
            <w:noProof/>
            <w:webHidden/>
          </w:rPr>
          <w:instrText xml:space="preserve"> PAGEREF _Toc468304687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650E2147"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88" w:history="1">
        <w:r w:rsidR="003F2830" w:rsidRPr="004124EE">
          <w:rPr>
            <w:rStyle w:val="Hyperlink"/>
            <w:noProof/>
          </w:rPr>
          <w:t>6.</w:t>
        </w:r>
        <w:r w:rsidR="003F2830">
          <w:rPr>
            <w:rFonts w:asciiTheme="minorHAnsi" w:eastAsiaTheme="minorEastAsia" w:hAnsiTheme="minorHAnsi" w:cstheme="minorBidi"/>
            <w:noProof/>
            <w:szCs w:val="22"/>
            <w:lang w:eastAsia="en-GB"/>
          </w:rPr>
          <w:tab/>
        </w:r>
        <w:r w:rsidR="003F2830" w:rsidRPr="004124EE">
          <w:rPr>
            <w:rStyle w:val="Hyperlink"/>
            <w:noProof/>
          </w:rPr>
          <w:t>Obligations of the Contractor</w:t>
        </w:r>
        <w:r w:rsidR="003F2830">
          <w:rPr>
            <w:noProof/>
            <w:webHidden/>
          </w:rPr>
          <w:tab/>
        </w:r>
        <w:r w:rsidR="003F2830">
          <w:rPr>
            <w:noProof/>
            <w:webHidden/>
          </w:rPr>
          <w:fldChar w:fldCharType="begin"/>
        </w:r>
        <w:r w:rsidR="003F2830">
          <w:rPr>
            <w:noProof/>
            <w:webHidden/>
          </w:rPr>
          <w:instrText xml:space="preserve"> PAGEREF _Toc468304688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6A1F93BB" w14:textId="77777777" w:rsidR="003F2830" w:rsidRDefault="00465186">
      <w:pPr>
        <w:pStyle w:val="TOC2"/>
        <w:rPr>
          <w:rFonts w:asciiTheme="minorHAnsi" w:eastAsiaTheme="minorEastAsia" w:hAnsiTheme="minorHAnsi" w:cstheme="minorBidi"/>
          <w:noProof/>
          <w:szCs w:val="22"/>
          <w:lang w:eastAsia="en-GB"/>
        </w:rPr>
      </w:pPr>
      <w:hyperlink w:anchor="_Toc468304689" w:history="1">
        <w:r w:rsidR="003F2830" w:rsidRPr="004124EE">
          <w:rPr>
            <w:rStyle w:val="Hyperlink"/>
            <w:noProof/>
          </w:rPr>
          <w:t>6.1.</w:t>
        </w:r>
        <w:r w:rsidR="003F2830">
          <w:rPr>
            <w:rFonts w:asciiTheme="minorHAnsi" w:eastAsiaTheme="minorEastAsia" w:hAnsiTheme="minorHAnsi" w:cstheme="minorBidi"/>
            <w:noProof/>
            <w:szCs w:val="22"/>
            <w:lang w:eastAsia="en-GB"/>
          </w:rPr>
          <w:tab/>
        </w:r>
        <w:r w:rsidR="003F2830" w:rsidRPr="004124EE">
          <w:rPr>
            <w:rStyle w:val="Hyperlink"/>
            <w:noProof/>
          </w:rPr>
          <w:t>The  Services</w:t>
        </w:r>
        <w:r w:rsidR="003F2830">
          <w:rPr>
            <w:noProof/>
            <w:webHidden/>
          </w:rPr>
          <w:tab/>
        </w:r>
        <w:r w:rsidR="003F2830">
          <w:rPr>
            <w:noProof/>
            <w:webHidden/>
          </w:rPr>
          <w:fldChar w:fldCharType="begin"/>
        </w:r>
        <w:r w:rsidR="003F2830">
          <w:rPr>
            <w:noProof/>
            <w:webHidden/>
          </w:rPr>
          <w:instrText xml:space="preserve"> PAGEREF _Toc468304689 \h </w:instrText>
        </w:r>
        <w:r w:rsidR="003F2830">
          <w:rPr>
            <w:noProof/>
            <w:webHidden/>
          </w:rPr>
        </w:r>
        <w:r w:rsidR="003F2830">
          <w:rPr>
            <w:noProof/>
            <w:webHidden/>
          </w:rPr>
          <w:fldChar w:fldCharType="separate"/>
        </w:r>
        <w:r w:rsidR="0054619B">
          <w:rPr>
            <w:noProof/>
            <w:webHidden/>
          </w:rPr>
          <w:t>12</w:t>
        </w:r>
        <w:r w:rsidR="003F2830">
          <w:rPr>
            <w:noProof/>
            <w:webHidden/>
          </w:rPr>
          <w:fldChar w:fldCharType="end"/>
        </w:r>
      </w:hyperlink>
    </w:p>
    <w:p w14:paraId="58735F33" w14:textId="77777777" w:rsidR="003F2830" w:rsidRDefault="00465186">
      <w:pPr>
        <w:pStyle w:val="TOC2"/>
        <w:rPr>
          <w:rFonts w:asciiTheme="minorHAnsi" w:eastAsiaTheme="minorEastAsia" w:hAnsiTheme="minorHAnsi" w:cstheme="minorBidi"/>
          <w:noProof/>
          <w:szCs w:val="22"/>
          <w:lang w:eastAsia="en-GB"/>
        </w:rPr>
      </w:pPr>
      <w:hyperlink w:anchor="_Toc468304690" w:history="1">
        <w:r w:rsidR="003F2830" w:rsidRPr="004124EE">
          <w:rPr>
            <w:rStyle w:val="Hyperlink"/>
            <w:noProof/>
          </w:rPr>
          <w:t>6.2.</w:t>
        </w:r>
        <w:r w:rsidR="003F2830">
          <w:rPr>
            <w:rFonts w:asciiTheme="minorHAnsi" w:eastAsiaTheme="minorEastAsia" w:hAnsiTheme="minorHAnsi" w:cstheme="minorBidi"/>
            <w:noProof/>
            <w:szCs w:val="22"/>
            <w:lang w:eastAsia="en-GB"/>
          </w:rPr>
          <w:tab/>
        </w:r>
        <w:r w:rsidR="003F2830" w:rsidRPr="004124EE">
          <w:rPr>
            <w:rStyle w:val="Hyperlink"/>
            <w:noProof/>
          </w:rPr>
          <w:t>Sub-Contractors</w:t>
        </w:r>
        <w:r w:rsidR="003F2830">
          <w:rPr>
            <w:noProof/>
            <w:webHidden/>
          </w:rPr>
          <w:tab/>
        </w:r>
        <w:r w:rsidR="003F2830">
          <w:rPr>
            <w:noProof/>
            <w:webHidden/>
          </w:rPr>
          <w:fldChar w:fldCharType="begin"/>
        </w:r>
        <w:r w:rsidR="003F2830">
          <w:rPr>
            <w:noProof/>
            <w:webHidden/>
          </w:rPr>
          <w:instrText xml:space="preserve"> PAGEREF _Toc468304690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5D180171" w14:textId="77777777" w:rsidR="003F2830" w:rsidRDefault="00465186">
      <w:pPr>
        <w:pStyle w:val="TOC2"/>
        <w:rPr>
          <w:rFonts w:asciiTheme="minorHAnsi" w:eastAsiaTheme="minorEastAsia" w:hAnsiTheme="minorHAnsi" w:cstheme="minorBidi"/>
          <w:noProof/>
          <w:szCs w:val="22"/>
          <w:lang w:eastAsia="en-GB"/>
        </w:rPr>
      </w:pPr>
      <w:hyperlink w:anchor="_Toc468304691" w:history="1">
        <w:r w:rsidR="003F2830" w:rsidRPr="004124EE">
          <w:rPr>
            <w:rStyle w:val="Hyperlink"/>
            <w:noProof/>
          </w:rPr>
          <w:t>6.3.</w:t>
        </w:r>
        <w:r w:rsidR="003F2830">
          <w:rPr>
            <w:rFonts w:asciiTheme="minorHAnsi" w:eastAsiaTheme="minorEastAsia" w:hAnsiTheme="minorHAnsi" w:cstheme="minorBidi"/>
            <w:noProof/>
            <w:szCs w:val="22"/>
            <w:lang w:eastAsia="en-GB"/>
          </w:rPr>
          <w:tab/>
        </w:r>
        <w:r w:rsidR="003F2830" w:rsidRPr="004124EE">
          <w:rPr>
            <w:rStyle w:val="Hyperlink"/>
            <w:noProof/>
          </w:rPr>
          <w:t>Instructions</w:t>
        </w:r>
        <w:r w:rsidR="003F2830">
          <w:rPr>
            <w:noProof/>
            <w:webHidden/>
          </w:rPr>
          <w:tab/>
        </w:r>
        <w:r w:rsidR="003F2830">
          <w:rPr>
            <w:noProof/>
            <w:webHidden/>
          </w:rPr>
          <w:fldChar w:fldCharType="begin"/>
        </w:r>
        <w:r w:rsidR="003F2830">
          <w:rPr>
            <w:noProof/>
            <w:webHidden/>
          </w:rPr>
          <w:instrText xml:space="preserve"> PAGEREF _Toc468304691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CFC24B0" w14:textId="77777777" w:rsidR="003F2830" w:rsidRDefault="00465186">
      <w:pPr>
        <w:pStyle w:val="TOC2"/>
        <w:rPr>
          <w:rFonts w:asciiTheme="minorHAnsi" w:eastAsiaTheme="minorEastAsia" w:hAnsiTheme="minorHAnsi" w:cstheme="minorBidi"/>
          <w:noProof/>
          <w:szCs w:val="22"/>
          <w:lang w:eastAsia="en-GB"/>
        </w:rPr>
      </w:pPr>
      <w:hyperlink w:anchor="_Toc468304692" w:history="1">
        <w:r w:rsidR="003F2830" w:rsidRPr="004124EE">
          <w:rPr>
            <w:rStyle w:val="Hyperlink"/>
            <w:noProof/>
          </w:rPr>
          <w:t>6.4.</w:t>
        </w:r>
        <w:r w:rsidR="003F2830">
          <w:rPr>
            <w:rFonts w:asciiTheme="minorHAnsi" w:eastAsiaTheme="minorEastAsia" w:hAnsiTheme="minorHAnsi" w:cstheme="minorBidi"/>
            <w:noProof/>
            <w:szCs w:val="22"/>
            <w:lang w:eastAsia="en-GB"/>
          </w:rPr>
          <w:tab/>
        </w:r>
        <w:r w:rsidR="003F2830" w:rsidRPr="004124EE">
          <w:rPr>
            <w:rStyle w:val="Hyperlink"/>
            <w:noProof/>
          </w:rPr>
          <w:t>Financial Control</w:t>
        </w:r>
        <w:r w:rsidR="003F2830">
          <w:rPr>
            <w:noProof/>
            <w:webHidden/>
          </w:rPr>
          <w:tab/>
        </w:r>
        <w:r w:rsidR="003F2830">
          <w:rPr>
            <w:noProof/>
            <w:webHidden/>
          </w:rPr>
          <w:fldChar w:fldCharType="begin"/>
        </w:r>
        <w:r w:rsidR="003F2830">
          <w:rPr>
            <w:noProof/>
            <w:webHidden/>
          </w:rPr>
          <w:instrText xml:space="preserve"> PAGEREF _Toc468304692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0186F91" w14:textId="77777777" w:rsidR="003F2830" w:rsidRDefault="00465186">
      <w:pPr>
        <w:pStyle w:val="TOC2"/>
        <w:rPr>
          <w:rFonts w:asciiTheme="minorHAnsi" w:eastAsiaTheme="minorEastAsia" w:hAnsiTheme="minorHAnsi" w:cstheme="minorBidi"/>
          <w:noProof/>
          <w:szCs w:val="22"/>
          <w:lang w:eastAsia="en-GB"/>
        </w:rPr>
      </w:pPr>
      <w:hyperlink w:anchor="_Toc468304693" w:history="1">
        <w:r w:rsidR="003F2830" w:rsidRPr="004124EE">
          <w:rPr>
            <w:rStyle w:val="Hyperlink"/>
            <w:noProof/>
          </w:rPr>
          <w:t>6.5.</w:t>
        </w:r>
        <w:r w:rsidR="003F2830">
          <w:rPr>
            <w:rFonts w:asciiTheme="minorHAnsi" w:eastAsiaTheme="minorEastAsia" w:hAnsiTheme="minorHAnsi" w:cstheme="minorBidi"/>
            <w:noProof/>
            <w:szCs w:val="22"/>
            <w:lang w:eastAsia="en-GB"/>
          </w:rPr>
          <w:tab/>
        </w:r>
        <w:r w:rsidR="003F2830" w:rsidRPr="004124EE">
          <w:rPr>
            <w:rStyle w:val="Hyperlink"/>
            <w:noProof/>
          </w:rPr>
          <w:t>Communication</w:t>
        </w:r>
        <w:r w:rsidR="003F2830">
          <w:rPr>
            <w:noProof/>
            <w:webHidden/>
          </w:rPr>
          <w:tab/>
        </w:r>
        <w:r w:rsidR="003F2830">
          <w:rPr>
            <w:noProof/>
            <w:webHidden/>
          </w:rPr>
          <w:fldChar w:fldCharType="begin"/>
        </w:r>
        <w:r w:rsidR="003F2830">
          <w:rPr>
            <w:noProof/>
            <w:webHidden/>
          </w:rPr>
          <w:instrText xml:space="preserve"> PAGEREF _Toc468304693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47D02C9" w14:textId="77777777" w:rsidR="003F2830" w:rsidRDefault="00465186">
      <w:pPr>
        <w:pStyle w:val="TOC2"/>
        <w:rPr>
          <w:rFonts w:asciiTheme="minorHAnsi" w:eastAsiaTheme="minorEastAsia" w:hAnsiTheme="minorHAnsi" w:cstheme="minorBidi"/>
          <w:noProof/>
          <w:szCs w:val="22"/>
          <w:lang w:eastAsia="en-GB"/>
        </w:rPr>
      </w:pPr>
      <w:hyperlink w:anchor="_Toc468304694" w:history="1">
        <w:r w:rsidR="003F2830" w:rsidRPr="004124EE">
          <w:rPr>
            <w:rStyle w:val="Hyperlink"/>
            <w:noProof/>
          </w:rPr>
          <w:t>6.6.</w:t>
        </w:r>
        <w:r w:rsidR="003F2830">
          <w:rPr>
            <w:rFonts w:asciiTheme="minorHAnsi" w:eastAsiaTheme="minorEastAsia" w:hAnsiTheme="minorHAnsi" w:cstheme="minorBidi"/>
            <w:noProof/>
            <w:szCs w:val="22"/>
            <w:lang w:eastAsia="en-GB"/>
          </w:rPr>
          <w:tab/>
        </w:r>
        <w:r w:rsidR="003F2830" w:rsidRPr="004124EE">
          <w:rPr>
            <w:rStyle w:val="Hyperlink"/>
            <w:noProof/>
          </w:rPr>
          <w:t>Laws and Regulation</w:t>
        </w:r>
        <w:r w:rsidR="003F2830">
          <w:rPr>
            <w:noProof/>
            <w:webHidden/>
          </w:rPr>
          <w:tab/>
        </w:r>
        <w:r w:rsidR="003F2830">
          <w:rPr>
            <w:noProof/>
            <w:webHidden/>
          </w:rPr>
          <w:fldChar w:fldCharType="begin"/>
        </w:r>
        <w:r w:rsidR="003F2830">
          <w:rPr>
            <w:noProof/>
            <w:webHidden/>
          </w:rPr>
          <w:instrText xml:space="preserve"> PAGEREF _Toc468304694 \h </w:instrText>
        </w:r>
        <w:r w:rsidR="003F2830">
          <w:rPr>
            <w:noProof/>
            <w:webHidden/>
          </w:rPr>
        </w:r>
        <w:r w:rsidR="003F2830">
          <w:rPr>
            <w:noProof/>
            <w:webHidden/>
          </w:rPr>
          <w:fldChar w:fldCharType="separate"/>
        </w:r>
        <w:r w:rsidR="0054619B">
          <w:rPr>
            <w:noProof/>
            <w:webHidden/>
          </w:rPr>
          <w:t>13</w:t>
        </w:r>
        <w:r w:rsidR="003F2830">
          <w:rPr>
            <w:noProof/>
            <w:webHidden/>
          </w:rPr>
          <w:fldChar w:fldCharType="end"/>
        </w:r>
      </w:hyperlink>
    </w:p>
    <w:p w14:paraId="7AE0D59F"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95" w:history="1">
        <w:r w:rsidR="003F2830" w:rsidRPr="004124EE">
          <w:rPr>
            <w:rStyle w:val="Hyperlink"/>
            <w:noProof/>
          </w:rPr>
          <w:t>7.</w:t>
        </w:r>
        <w:r w:rsidR="003F2830">
          <w:rPr>
            <w:rFonts w:asciiTheme="minorHAnsi" w:eastAsiaTheme="minorEastAsia" w:hAnsiTheme="minorHAnsi" w:cstheme="minorBidi"/>
            <w:noProof/>
            <w:szCs w:val="22"/>
            <w:lang w:eastAsia="en-GB"/>
          </w:rPr>
          <w:tab/>
        </w:r>
        <w:r w:rsidR="003F2830" w:rsidRPr="004124EE">
          <w:rPr>
            <w:rStyle w:val="Hyperlink"/>
            <w:noProof/>
          </w:rPr>
          <w:t>Obligations of the Authority</w:t>
        </w:r>
        <w:r w:rsidR="003F2830">
          <w:rPr>
            <w:noProof/>
            <w:webHidden/>
          </w:rPr>
          <w:tab/>
        </w:r>
        <w:r w:rsidR="003F2830">
          <w:rPr>
            <w:noProof/>
            <w:webHidden/>
          </w:rPr>
          <w:fldChar w:fldCharType="begin"/>
        </w:r>
        <w:r w:rsidR="003F2830">
          <w:rPr>
            <w:noProof/>
            <w:webHidden/>
          </w:rPr>
          <w:instrText xml:space="preserve"> PAGEREF _Toc468304695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1E7037AA" w14:textId="77777777" w:rsidR="003F2830" w:rsidRDefault="00465186">
      <w:pPr>
        <w:pStyle w:val="TOC2"/>
        <w:rPr>
          <w:rFonts w:asciiTheme="minorHAnsi" w:eastAsiaTheme="minorEastAsia" w:hAnsiTheme="minorHAnsi" w:cstheme="minorBidi"/>
          <w:noProof/>
          <w:szCs w:val="22"/>
          <w:lang w:eastAsia="en-GB"/>
        </w:rPr>
      </w:pPr>
      <w:hyperlink w:anchor="_Toc468304696" w:history="1">
        <w:r w:rsidR="003F2830" w:rsidRPr="004124EE">
          <w:rPr>
            <w:rStyle w:val="Hyperlink"/>
            <w:noProof/>
          </w:rPr>
          <w:t>7.1.</w:t>
        </w:r>
        <w:r w:rsidR="003F2830">
          <w:rPr>
            <w:rFonts w:asciiTheme="minorHAnsi" w:eastAsiaTheme="minorEastAsia" w:hAnsiTheme="minorHAnsi" w:cstheme="minorBidi"/>
            <w:noProof/>
            <w:szCs w:val="22"/>
            <w:lang w:eastAsia="en-GB"/>
          </w:rPr>
          <w:tab/>
        </w:r>
        <w:r w:rsidR="003F2830" w:rsidRPr="004124EE">
          <w:rPr>
            <w:rStyle w:val="Hyperlink"/>
            <w:noProof/>
          </w:rPr>
          <w:t>Monitoring</w:t>
        </w:r>
        <w:r w:rsidR="003F2830">
          <w:rPr>
            <w:noProof/>
            <w:webHidden/>
          </w:rPr>
          <w:tab/>
        </w:r>
        <w:r w:rsidR="003F2830">
          <w:rPr>
            <w:noProof/>
            <w:webHidden/>
          </w:rPr>
          <w:fldChar w:fldCharType="begin"/>
        </w:r>
        <w:r w:rsidR="003F2830">
          <w:rPr>
            <w:noProof/>
            <w:webHidden/>
          </w:rPr>
          <w:instrText xml:space="preserve"> PAGEREF _Toc468304696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521434D2"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97" w:history="1">
        <w:r w:rsidR="003F2830" w:rsidRPr="004124EE">
          <w:rPr>
            <w:rStyle w:val="Hyperlink"/>
            <w:noProof/>
          </w:rPr>
          <w:t>8.</w:t>
        </w:r>
        <w:r w:rsidR="003F2830">
          <w:rPr>
            <w:rFonts w:asciiTheme="minorHAnsi" w:eastAsiaTheme="minorEastAsia" w:hAnsiTheme="minorHAnsi" w:cstheme="minorBidi"/>
            <w:noProof/>
            <w:szCs w:val="22"/>
            <w:lang w:eastAsia="en-GB"/>
          </w:rPr>
          <w:tab/>
        </w:r>
        <w:r w:rsidR="003F2830" w:rsidRPr="004124EE">
          <w:rPr>
            <w:rStyle w:val="Hyperlink"/>
            <w:noProof/>
          </w:rPr>
          <w:t>Timetable and Milestones</w:t>
        </w:r>
        <w:r w:rsidR="003F2830">
          <w:rPr>
            <w:noProof/>
            <w:webHidden/>
          </w:rPr>
          <w:tab/>
        </w:r>
        <w:r w:rsidR="003F2830">
          <w:rPr>
            <w:noProof/>
            <w:webHidden/>
          </w:rPr>
          <w:fldChar w:fldCharType="begin"/>
        </w:r>
        <w:r w:rsidR="003F2830">
          <w:rPr>
            <w:noProof/>
            <w:webHidden/>
          </w:rPr>
          <w:instrText xml:space="preserve"> PAGEREF _Toc468304697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6C3B41BD" w14:textId="77777777" w:rsidR="003F2830" w:rsidRDefault="00465186">
      <w:pPr>
        <w:pStyle w:val="TOC1"/>
        <w:tabs>
          <w:tab w:val="left" w:pos="426"/>
          <w:tab w:val="right" w:leader="dot" w:pos="9019"/>
        </w:tabs>
        <w:rPr>
          <w:rFonts w:asciiTheme="minorHAnsi" w:eastAsiaTheme="minorEastAsia" w:hAnsiTheme="minorHAnsi" w:cstheme="minorBidi"/>
          <w:noProof/>
          <w:szCs w:val="22"/>
          <w:lang w:eastAsia="en-GB"/>
        </w:rPr>
      </w:pPr>
      <w:hyperlink w:anchor="_Toc468304698" w:history="1">
        <w:r w:rsidR="003F2830" w:rsidRPr="004124EE">
          <w:rPr>
            <w:rStyle w:val="Hyperlink"/>
            <w:noProof/>
          </w:rPr>
          <w:t>9.</w:t>
        </w:r>
        <w:r w:rsidR="003F2830">
          <w:rPr>
            <w:rFonts w:asciiTheme="minorHAnsi" w:eastAsiaTheme="minorEastAsia" w:hAnsiTheme="minorHAnsi" w:cstheme="minorBidi"/>
            <w:noProof/>
            <w:szCs w:val="22"/>
            <w:lang w:eastAsia="en-GB"/>
          </w:rPr>
          <w:tab/>
        </w:r>
        <w:r w:rsidR="003F2830" w:rsidRPr="004124EE">
          <w:rPr>
            <w:rStyle w:val="Hyperlink"/>
            <w:noProof/>
          </w:rPr>
          <w:t>Transition</w:t>
        </w:r>
        <w:r w:rsidR="003F2830">
          <w:rPr>
            <w:noProof/>
            <w:webHidden/>
          </w:rPr>
          <w:tab/>
        </w:r>
        <w:r w:rsidR="003F2830">
          <w:rPr>
            <w:noProof/>
            <w:webHidden/>
          </w:rPr>
          <w:fldChar w:fldCharType="begin"/>
        </w:r>
        <w:r w:rsidR="003F2830">
          <w:rPr>
            <w:noProof/>
            <w:webHidden/>
          </w:rPr>
          <w:instrText xml:space="preserve"> PAGEREF _Toc468304698 \h </w:instrText>
        </w:r>
        <w:r w:rsidR="003F2830">
          <w:rPr>
            <w:noProof/>
            <w:webHidden/>
          </w:rPr>
        </w:r>
        <w:r w:rsidR="003F2830">
          <w:rPr>
            <w:noProof/>
            <w:webHidden/>
          </w:rPr>
          <w:fldChar w:fldCharType="separate"/>
        </w:r>
        <w:r w:rsidR="0054619B">
          <w:rPr>
            <w:noProof/>
            <w:webHidden/>
          </w:rPr>
          <w:t>14</w:t>
        </w:r>
        <w:r w:rsidR="003F2830">
          <w:rPr>
            <w:noProof/>
            <w:webHidden/>
          </w:rPr>
          <w:fldChar w:fldCharType="end"/>
        </w:r>
      </w:hyperlink>
    </w:p>
    <w:p w14:paraId="3855ED9E" w14:textId="77777777" w:rsidR="003F2830" w:rsidRDefault="00465186">
      <w:pPr>
        <w:pStyle w:val="TOC2"/>
        <w:rPr>
          <w:rFonts w:asciiTheme="minorHAnsi" w:eastAsiaTheme="minorEastAsia" w:hAnsiTheme="minorHAnsi" w:cstheme="minorBidi"/>
          <w:noProof/>
          <w:szCs w:val="22"/>
          <w:lang w:eastAsia="en-GB"/>
        </w:rPr>
      </w:pPr>
      <w:hyperlink w:anchor="_Toc468304699" w:history="1">
        <w:r w:rsidR="003F2830" w:rsidRPr="004124EE">
          <w:rPr>
            <w:rStyle w:val="Hyperlink"/>
            <w:noProof/>
          </w:rPr>
          <w:t>9.1.</w:t>
        </w:r>
        <w:r w:rsidR="003F2830">
          <w:rPr>
            <w:rFonts w:asciiTheme="minorHAnsi" w:eastAsiaTheme="minorEastAsia" w:hAnsiTheme="minorHAnsi" w:cstheme="minorBidi"/>
            <w:noProof/>
            <w:szCs w:val="22"/>
            <w:lang w:eastAsia="en-GB"/>
          </w:rPr>
          <w:tab/>
        </w:r>
        <w:r w:rsidR="003F2830" w:rsidRPr="004124EE">
          <w:rPr>
            <w:rStyle w:val="Hyperlink"/>
            <w:noProof/>
          </w:rPr>
          <w:t>Transition at Commencement</w:t>
        </w:r>
        <w:r w:rsidR="003F2830">
          <w:rPr>
            <w:noProof/>
            <w:webHidden/>
          </w:rPr>
          <w:tab/>
        </w:r>
        <w:r w:rsidR="003F2830">
          <w:rPr>
            <w:noProof/>
            <w:webHidden/>
          </w:rPr>
          <w:fldChar w:fldCharType="begin"/>
        </w:r>
        <w:r w:rsidR="003F2830">
          <w:rPr>
            <w:noProof/>
            <w:webHidden/>
          </w:rPr>
          <w:instrText xml:space="preserve"> PAGEREF _Toc468304699 \h </w:instrText>
        </w:r>
        <w:r w:rsidR="003F2830">
          <w:rPr>
            <w:noProof/>
            <w:webHidden/>
          </w:rPr>
        </w:r>
        <w:r w:rsidR="003F2830">
          <w:rPr>
            <w:noProof/>
            <w:webHidden/>
          </w:rPr>
          <w:fldChar w:fldCharType="separate"/>
        </w:r>
        <w:r w:rsidR="0054619B">
          <w:rPr>
            <w:noProof/>
            <w:webHidden/>
          </w:rPr>
          <w:t>15</w:t>
        </w:r>
        <w:r w:rsidR="003F2830">
          <w:rPr>
            <w:noProof/>
            <w:webHidden/>
          </w:rPr>
          <w:fldChar w:fldCharType="end"/>
        </w:r>
      </w:hyperlink>
    </w:p>
    <w:p w14:paraId="538986E9" w14:textId="77777777" w:rsidR="003F2830" w:rsidRDefault="00465186">
      <w:pPr>
        <w:pStyle w:val="TOC2"/>
        <w:rPr>
          <w:rFonts w:asciiTheme="minorHAnsi" w:eastAsiaTheme="minorEastAsia" w:hAnsiTheme="minorHAnsi" w:cstheme="minorBidi"/>
          <w:noProof/>
          <w:szCs w:val="22"/>
          <w:lang w:eastAsia="en-GB"/>
        </w:rPr>
      </w:pPr>
      <w:hyperlink w:anchor="_Toc468304700" w:history="1">
        <w:r w:rsidR="003F2830" w:rsidRPr="004124EE">
          <w:rPr>
            <w:rStyle w:val="Hyperlink"/>
            <w:noProof/>
          </w:rPr>
          <w:t>9.2.</w:t>
        </w:r>
        <w:r w:rsidR="003F2830">
          <w:rPr>
            <w:rFonts w:asciiTheme="minorHAnsi" w:eastAsiaTheme="minorEastAsia" w:hAnsiTheme="minorHAnsi" w:cstheme="minorBidi"/>
            <w:noProof/>
            <w:szCs w:val="22"/>
            <w:lang w:eastAsia="en-GB"/>
          </w:rPr>
          <w:tab/>
        </w:r>
        <w:r w:rsidR="003F2830" w:rsidRPr="004124EE">
          <w:rPr>
            <w:rStyle w:val="Hyperlink"/>
            <w:noProof/>
          </w:rPr>
          <w:t>Transition at Expiry or Termination</w:t>
        </w:r>
        <w:r w:rsidR="003F2830">
          <w:rPr>
            <w:noProof/>
            <w:webHidden/>
          </w:rPr>
          <w:tab/>
        </w:r>
        <w:r w:rsidR="003F2830">
          <w:rPr>
            <w:noProof/>
            <w:webHidden/>
          </w:rPr>
          <w:fldChar w:fldCharType="begin"/>
        </w:r>
        <w:r w:rsidR="003F2830">
          <w:rPr>
            <w:noProof/>
            <w:webHidden/>
          </w:rPr>
          <w:instrText xml:space="preserve"> PAGEREF _Toc468304700 \h </w:instrText>
        </w:r>
        <w:r w:rsidR="003F2830">
          <w:rPr>
            <w:noProof/>
            <w:webHidden/>
          </w:rPr>
        </w:r>
        <w:r w:rsidR="003F2830">
          <w:rPr>
            <w:noProof/>
            <w:webHidden/>
          </w:rPr>
          <w:fldChar w:fldCharType="separate"/>
        </w:r>
        <w:r w:rsidR="0054619B">
          <w:rPr>
            <w:noProof/>
            <w:webHidden/>
          </w:rPr>
          <w:t>15</w:t>
        </w:r>
        <w:r w:rsidR="003F2830">
          <w:rPr>
            <w:noProof/>
            <w:webHidden/>
          </w:rPr>
          <w:fldChar w:fldCharType="end"/>
        </w:r>
      </w:hyperlink>
    </w:p>
    <w:p w14:paraId="5E09818B" w14:textId="77777777" w:rsidR="003F2830" w:rsidRDefault="00465186">
      <w:pPr>
        <w:pStyle w:val="TOC3"/>
        <w:tabs>
          <w:tab w:val="left" w:pos="1320"/>
          <w:tab w:val="right" w:leader="dot" w:pos="9019"/>
        </w:tabs>
        <w:rPr>
          <w:rFonts w:asciiTheme="minorHAnsi" w:eastAsiaTheme="minorEastAsia" w:hAnsiTheme="minorHAnsi" w:cstheme="minorBidi"/>
          <w:noProof/>
          <w:szCs w:val="22"/>
          <w:lang w:eastAsia="en-GB"/>
        </w:rPr>
      </w:pPr>
      <w:hyperlink w:anchor="_Toc468304701" w:history="1">
        <w:r w:rsidR="003F2830" w:rsidRPr="004124EE">
          <w:rPr>
            <w:rStyle w:val="Hyperlink"/>
            <w:noProof/>
          </w:rPr>
          <w:t>9.2.5.</w:t>
        </w:r>
        <w:r w:rsidR="003F2830">
          <w:rPr>
            <w:rFonts w:asciiTheme="minorHAnsi" w:eastAsiaTheme="minorEastAsia" w:hAnsiTheme="minorHAnsi" w:cstheme="minorBidi"/>
            <w:noProof/>
            <w:szCs w:val="22"/>
            <w:lang w:eastAsia="en-GB"/>
          </w:rPr>
          <w:tab/>
        </w:r>
        <w:r w:rsidR="003F2830" w:rsidRPr="004124EE">
          <w:rPr>
            <w:rStyle w:val="Hyperlink"/>
            <w:noProof/>
          </w:rPr>
          <w:t>Skills Transfer</w:t>
        </w:r>
        <w:r w:rsidR="003F2830">
          <w:rPr>
            <w:noProof/>
            <w:webHidden/>
          </w:rPr>
          <w:tab/>
        </w:r>
        <w:r w:rsidR="003F2830">
          <w:rPr>
            <w:noProof/>
            <w:webHidden/>
          </w:rPr>
          <w:fldChar w:fldCharType="begin"/>
        </w:r>
        <w:r w:rsidR="003F2830">
          <w:rPr>
            <w:noProof/>
            <w:webHidden/>
          </w:rPr>
          <w:instrText xml:space="preserve"> PAGEREF _Toc468304701 \h </w:instrText>
        </w:r>
        <w:r w:rsidR="003F2830">
          <w:rPr>
            <w:noProof/>
            <w:webHidden/>
          </w:rPr>
        </w:r>
        <w:r w:rsidR="003F2830">
          <w:rPr>
            <w:noProof/>
            <w:webHidden/>
          </w:rPr>
          <w:fldChar w:fldCharType="separate"/>
        </w:r>
        <w:r w:rsidR="0054619B">
          <w:rPr>
            <w:noProof/>
            <w:webHidden/>
          </w:rPr>
          <w:t>15</w:t>
        </w:r>
        <w:r w:rsidR="003F2830">
          <w:rPr>
            <w:noProof/>
            <w:webHidden/>
          </w:rPr>
          <w:fldChar w:fldCharType="end"/>
        </w:r>
      </w:hyperlink>
    </w:p>
    <w:p w14:paraId="2DBB96BA"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02" w:history="1">
        <w:r w:rsidR="003F2830" w:rsidRPr="004124EE">
          <w:rPr>
            <w:rStyle w:val="Hyperlink"/>
            <w:noProof/>
          </w:rPr>
          <w:t>10.</w:t>
        </w:r>
        <w:r w:rsidR="003F2830">
          <w:rPr>
            <w:rFonts w:asciiTheme="minorHAnsi" w:eastAsiaTheme="minorEastAsia" w:hAnsiTheme="minorHAnsi" w:cstheme="minorBidi"/>
            <w:noProof/>
            <w:szCs w:val="22"/>
            <w:lang w:eastAsia="en-GB"/>
          </w:rPr>
          <w:tab/>
        </w:r>
        <w:r w:rsidR="003F2830" w:rsidRPr="004124EE">
          <w:rPr>
            <w:rStyle w:val="Hyperlink"/>
            <w:noProof/>
          </w:rPr>
          <w:t>Acceptance</w:t>
        </w:r>
        <w:r w:rsidR="003F2830">
          <w:rPr>
            <w:noProof/>
            <w:webHidden/>
          </w:rPr>
          <w:tab/>
        </w:r>
        <w:r w:rsidR="003F2830">
          <w:rPr>
            <w:noProof/>
            <w:webHidden/>
          </w:rPr>
          <w:fldChar w:fldCharType="begin"/>
        </w:r>
        <w:r w:rsidR="003F2830">
          <w:rPr>
            <w:noProof/>
            <w:webHidden/>
          </w:rPr>
          <w:instrText xml:space="preserve"> PAGEREF _Toc468304702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10922042"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03" w:history="1">
        <w:r w:rsidR="003F2830" w:rsidRPr="004124EE">
          <w:rPr>
            <w:rStyle w:val="Hyperlink"/>
            <w:noProof/>
          </w:rPr>
          <w:t>10.1.</w:t>
        </w:r>
        <w:r w:rsidR="003F2830">
          <w:rPr>
            <w:rFonts w:asciiTheme="minorHAnsi" w:eastAsiaTheme="minorEastAsia" w:hAnsiTheme="minorHAnsi" w:cstheme="minorBidi"/>
            <w:noProof/>
            <w:szCs w:val="22"/>
            <w:lang w:eastAsia="en-GB"/>
          </w:rPr>
          <w:tab/>
        </w:r>
        <w:r w:rsidR="003F2830" w:rsidRPr="004124EE">
          <w:rPr>
            <w:rStyle w:val="Hyperlink"/>
            <w:noProof/>
          </w:rPr>
          <w:t>Acceptance process</w:t>
        </w:r>
        <w:r w:rsidR="003F2830">
          <w:rPr>
            <w:noProof/>
            <w:webHidden/>
          </w:rPr>
          <w:tab/>
        </w:r>
        <w:r w:rsidR="003F2830">
          <w:rPr>
            <w:noProof/>
            <w:webHidden/>
          </w:rPr>
          <w:fldChar w:fldCharType="begin"/>
        </w:r>
        <w:r w:rsidR="003F2830">
          <w:rPr>
            <w:noProof/>
            <w:webHidden/>
          </w:rPr>
          <w:instrText xml:space="preserve"> PAGEREF _Toc468304703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50EC50C7"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04" w:history="1">
        <w:r w:rsidR="003F2830" w:rsidRPr="004124EE">
          <w:rPr>
            <w:rStyle w:val="Hyperlink"/>
            <w:noProof/>
          </w:rPr>
          <w:t>10.2.</w:t>
        </w:r>
        <w:r w:rsidR="003F2830">
          <w:rPr>
            <w:rFonts w:asciiTheme="minorHAnsi" w:eastAsiaTheme="minorEastAsia" w:hAnsiTheme="minorHAnsi" w:cstheme="minorBidi"/>
            <w:noProof/>
            <w:szCs w:val="22"/>
            <w:lang w:eastAsia="en-GB"/>
          </w:rPr>
          <w:tab/>
        </w:r>
        <w:r w:rsidR="003F2830" w:rsidRPr="004124EE">
          <w:rPr>
            <w:rStyle w:val="Hyperlink"/>
            <w:noProof/>
          </w:rPr>
          <w:t>Acceptance Tests</w:t>
        </w:r>
        <w:r w:rsidR="003F2830">
          <w:rPr>
            <w:noProof/>
            <w:webHidden/>
          </w:rPr>
          <w:tab/>
        </w:r>
        <w:r w:rsidR="003F2830">
          <w:rPr>
            <w:noProof/>
            <w:webHidden/>
          </w:rPr>
          <w:fldChar w:fldCharType="begin"/>
        </w:r>
        <w:r w:rsidR="003F2830">
          <w:rPr>
            <w:noProof/>
            <w:webHidden/>
          </w:rPr>
          <w:instrText xml:space="preserve"> PAGEREF _Toc468304704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14E3C31A"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05" w:history="1">
        <w:r w:rsidR="003F2830" w:rsidRPr="004124EE">
          <w:rPr>
            <w:rStyle w:val="Hyperlink"/>
            <w:noProof/>
          </w:rPr>
          <w:t>10.3.</w:t>
        </w:r>
        <w:r w:rsidR="003F2830">
          <w:rPr>
            <w:rFonts w:asciiTheme="minorHAnsi" w:eastAsiaTheme="minorEastAsia" w:hAnsiTheme="minorHAnsi" w:cstheme="minorBidi"/>
            <w:noProof/>
            <w:szCs w:val="22"/>
            <w:lang w:eastAsia="en-GB"/>
          </w:rPr>
          <w:tab/>
        </w:r>
        <w:r w:rsidR="003F2830" w:rsidRPr="004124EE">
          <w:rPr>
            <w:rStyle w:val="Hyperlink"/>
            <w:noProof/>
          </w:rPr>
          <w:t>Failure to gain acceptance</w:t>
        </w:r>
        <w:r w:rsidR="003F2830">
          <w:rPr>
            <w:noProof/>
            <w:webHidden/>
          </w:rPr>
          <w:tab/>
        </w:r>
        <w:r w:rsidR="003F2830">
          <w:rPr>
            <w:noProof/>
            <w:webHidden/>
          </w:rPr>
          <w:fldChar w:fldCharType="begin"/>
        </w:r>
        <w:r w:rsidR="003F2830">
          <w:rPr>
            <w:noProof/>
            <w:webHidden/>
          </w:rPr>
          <w:instrText xml:space="preserve"> PAGEREF _Toc468304705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00C08A00" w14:textId="77777777" w:rsidR="003F2830" w:rsidRDefault="00465186">
      <w:pPr>
        <w:pStyle w:val="TOC3"/>
        <w:tabs>
          <w:tab w:val="left" w:pos="1540"/>
          <w:tab w:val="right" w:leader="dot" w:pos="9019"/>
        </w:tabs>
        <w:rPr>
          <w:rFonts w:asciiTheme="minorHAnsi" w:eastAsiaTheme="minorEastAsia" w:hAnsiTheme="minorHAnsi" w:cstheme="minorBidi"/>
          <w:noProof/>
          <w:szCs w:val="22"/>
          <w:lang w:eastAsia="en-GB"/>
        </w:rPr>
      </w:pPr>
      <w:hyperlink w:anchor="_Toc468304706" w:history="1">
        <w:r w:rsidR="003F2830" w:rsidRPr="004124EE">
          <w:rPr>
            <w:rStyle w:val="Hyperlink"/>
            <w:noProof/>
          </w:rPr>
          <w:t>10.3.1.</w:t>
        </w:r>
        <w:r w:rsidR="003F2830">
          <w:rPr>
            <w:rFonts w:asciiTheme="minorHAnsi" w:eastAsiaTheme="minorEastAsia" w:hAnsiTheme="minorHAnsi" w:cstheme="minorBidi"/>
            <w:noProof/>
            <w:szCs w:val="22"/>
            <w:lang w:eastAsia="en-GB"/>
          </w:rPr>
          <w:tab/>
        </w:r>
        <w:r w:rsidR="003F2830" w:rsidRPr="004124EE">
          <w:rPr>
            <w:rStyle w:val="Hyperlink"/>
            <w:noProof/>
          </w:rPr>
          <w:t>Failure to meet Planned Acceptance Date(s)</w:t>
        </w:r>
        <w:r w:rsidR="003F2830">
          <w:rPr>
            <w:noProof/>
            <w:webHidden/>
          </w:rPr>
          <w:tab/>
        </w:r>
        <w:r w:rsidR="003F2830">
          <w:rPr>
            <w:noProof/>
            <w:webHidden/>
          </w:rPr>
          <w:fldChar w:fldCharType="begin"/>
        </w:r>
        <w:r w:rsidR="003F2830">
          <w:rPr>
            <w:noProof/>
            <w:webHidden/>
          </w:rPr>
          <w:instrText xml:space="preserve"> PAGEREF _Toc468304706 \h </w:instrText>
        </w:r>
        <w:r w:rsidR="003F2830">
          <w:rPr>
            <w:noProof/>
            <w:webHidden/>
          </w:rPr>
        </w:r>
        <w:r w:rsidR="003F2830">
          <w:rPr>
            <w:noProof/>
            <w:webHidden/>
          </w:rPr>
          <w:fldChar w:fldCharType="separate"/>
        </w:r>
        <w:r w:rsidR="0054619B">
          <w:rPr>
            <w:noProof/>
            <w:webHidden/>
          </w:rPr>
          <w:t>16</w:t>
        </w:r>
        <w:r w:rsidR="003F2830">
          <w:rPr>
            <w:noProof/>
            <w:webHidden/>
          </w:rPr>
          <w:fldChar w:fldCharType="end"/>
        </w:r>
      </w:hyperlink>
    </w:p>
    <w:p w14:paraId="757AD566" w14:textId="77777777" w:rsidR="003F2830" w:rsidRDefault="00465186">
      <w:pPr>
        <w:pStyle w:val="TOC3"/>
        <w:tabs>
          <w:tab w:val="left" w:pos="1540"/>
          <w:tab w:val="right" w:leader="dot" w:pos="9019"/>
        </w:tabs>
        <w:rPr>
          <w:rFonts w:asciiTheme="minorHAnsi" w:eastAsiaTheme="minorEastAsia" w:hAnsiTheme="minorHAnsi" w:cstheme="minorBidi"/>
          <w:noProof/>
          <w:szCs w:val="22"/>
          <w:lang w:eastAsia="en-GB"/>
        </w:rPr>
      </w:pPr>
      <w:hyperlink w:anchor="_Toc468304707" w:history="1">
        <w:r w:rsidR="003F2830" w:rsidRPr="004124EE">
          <w:rPr>
            <w:rStyle w:val="Hyperlink"/>
            <w:noProof/>
          </w:rPr>
          <w:t>10.3.2.</w:t>
        </w:r>
        <w:r w:rsidR="003F2830">
          <w:rPr>
            <w:rFonts w:asciiTheme="minorHAnsi" w:eastAsiaTheme="minorEastAsia" w:hAnsiTheme="minorHAnsi" w:cstheme="minorBidi"/>
            <w:noProof/>
            <w:szCs w:val="22"/>
            <w:lang w:eastAsia="en-GB"/>
          </w:rPr>
          <w:tab/>
        </w:r>
        <w:r w:rsidR="003F2830" w:rsidRPr="004124EE">
          <w:rPr>
            <w:rStyle w:val="Hyperlink"/>
            <w:noProof/>
          </w:rPr>
          <w:t>Failure to meet Acceptance Completion Date</w:t>
        </w:r>
        <w:r w:rsidR="003F2830">
          <w:rPr>
            <w:noProof/>
            <w:webHidden/>
          </w:rPr>
          <w:tab/>
        </w:r>
        <w:r w:rsidR="003F2830">
          <w:rPr>
            <w:noProof/>
            <w:webHidden/>
          </w:rPr>
          <w:fldChar w:fldCharType="begin"/>
        </w:r>
        <w:r w:rsidR="003F2830">
          <w:rPr>
            <w:noProof/>
            <w:webHidden/>
          </w:rPr>
          <w:instrText xml:space="preserve"> PAGEREF _Toc468304707 \h </w:instrText>
        </w:r>
        <w:r w:rsidR="003F2830">
          <w:rPr>
            <w:noProof/>
            <w:webHidden/>
          </w:rPr>
        </w:r>
        <w:r w:rsidR="003F2830">
          <w:rPr>
            <w:noProof/>
            <w:webHidden/>
          </w:rPr>
          <w:fldChar w:fldCharType="separate"/>
        </w:r>
        <w:r w:rsidR="0054619B">
          <w:rPr>
            <w:noProof/>
            <w:webHidden/>
          </w:rPr>
          <w:t>17</w:t>
        </w:r>
        <w:r w:rsidR="003F2830">
          <w:rPr>
            <w:noProof/>
            <w:webHidden/>
          </w:rPr>
          <w:fldChar w:fldCharType="end"/>
        </w:r>
      </w:hyperlink>
    </w:p>
    <w:p w14:paraId="04599B20"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08" w:history="1">
        <w:r w:rsidR="003F2830" w:rsidRPr="004124EE">
          <w:rPr>
            <w:rStyle w:val="Hyperlink"/>
            <w:noProof/>
          </w:rPr>
          <w:t>11.</w:t>
        </w:r>
        <w:r w:rsidR="003F2830">
          <w:rPr>
            <w:rFonts w:asciiTheme="minorHAnsi" w:eastAsiaTheme="minorEastAsia" w:hAnsiTheme="minorHAnsi" w:cstheme="minorBidi"/>
            <w:noProof/>
            <w:szCs w:val="22"/>
            <w:lang w:eastAsia="en-GB"/>
          </w:rPr>
          <w:tab/>
        </w:r>
        <w:r w:rsidR="003F2830" w:rsidRPr="004124EE">
          <w:rPr>
            <w:rStyle w:val="Hyperlink"/>
            <w:noProof/>
          </w:rPr>
          <w:t>Delays</w:t>
        </w:r>
        <w:r w:rsidR="003F2830">
          <w:rPr>
            <w:noProof/>
            <w:webHidden/>
          </w:rPr>
          <w:tab/>
        </w:r>
        <w:r w:rsidR="003F2830">
          <w:rPr>
            <w:noProof/>
            <w:webHidden/>
          </w:rPr>
          <w:fldChar w:fldCharType="begin"/>
        </w:r>
        <w:r w:rsidR="003F2830">
          <w:rPr>
            <w:noProof/>
            <w:webHidden/>
          </w:rPr>
          <w:instrText xml:space="preserve"> PAGEREF _Toc468304708 \h </w:instrText>
        </w:r>
        <w:r w:rsidR="003F2830">
          <w:rPr>
            <w:noProof/>
            <w:webHidden/>
          </w:rPr>
        </w:r>
        <w:r w:rsidR="003F2830">
          <w:rPr>
            <w:noProof/>
            <w:webHidden/>
          </w:rPr>
          <w:fldChar w:fldCharType="separate"/>
        </w:r>
        <w:r w:rsidR="0054619B">
          <w:rPr>
            <w:noProof/>
            <w:webHidden/>
          </w:rPr>
          <w:t>18</w:t>
        </w:r>
        <w:r w:rsidR="003F2830">
          <w:rPr>
            <w:noProof/>
            <w:webHidden/>
          </w:rPr>
          <w:fldChar w:fldCharType="end"/>
        </w:r>
      </w:hyperlink>
    </w:p>
    <w:p w14:paraId="7CA0DD62"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09" w:history="1">
        <w:r w:rsidR="003F2830" w:rsidRPr="004124EE">
          <w:rPr>
            <w:rStyle w:val="Hyperlink"/>
            <w:noProof/>
          </w:rPr>
          <w:t>12.</w:t>
        </w:r>
        <w:r w:rsidR="003F2830">
          <w:rPr>
            <w:rFonts w:asciiTheme="minorHAnsi" w:eastAsiaTheme="minorEastAsia" w:hAnsiTheme="minorHAnsi" w:cstheme="minorBidi"/>
            <w:noProof/>
            <w:szCs w:val="22"/>
            <w:lang w:eastAsia="en-GB"/>
          </w:rPr>
          <w:tab/>
        </w:r>
        <w:r w:rsidR="003F2830" w:rsidRPr="004124EE">
          <w:rPr>
            <w:rStyle w:val="Hyperlink"/>
            <w:noProof/>
          </w:rPr>
          <w:t>Extension of time</w:t>
        </w:r>
        <w:r w:rsidR="003F2830">
          <w:rPr>
            <w:noProof/>
            <w:webHidden/>
          </w:rPr>
          <w:tab/>
        </w:r>
        <w:r w:rsidR="003F2830">
          <w:rPr>
            <w:noProof/>
            <w:webHidden/>
          </w:rPr>
          <w:fldChar w:fldCharType="begin"/>
        </w:r>
        <w:r w:rsidR="003F2830">
          <w:rPr>
            <w:noProof/>
            <w:webHidden/>
          </w:rPr>
          <w:instrText xml:space="preserve"> PAGEREF _Toc468304709 \h </w:instrText>
        </w:r>
        <w:r w:rsidR="003F2830">
          <w:rPr>
            <w:noProof/>
            <w:webHidden/>
          </w:rPr>
        </w:r>
        <w:r w:rsidR="003F2830">
          <w:rPr>
            <w:noProof/>
            <w:webHidden/>
          </w:rPr>
          <w:fldChar w:fldCharType="separate"/>
        </w:r>
        <w:r w:rsidR="0054619B">
          <w:rPr>
            <w:noProof/>
            <w:webHidden/>
          </w:rPr>
          <w:t>19</w:t>
        </w:r>
        <w:r w:rsidR="003F2830">
          <w:rPr>
            <w:noProof/>
            <w:webHidden/>
          </w:rPr>
          <w:fldChar w:fldCharType="end"/>
        </w:r>
      </w:hyperlink>
    </w:p>
    <w:p w14:paraId="4259F2BC"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10" w:history="1">
        <w:r w:rsidR="003F2830" w:rsidRPr="004124EE">
          <w:rPr>
            <w:rStyle w:val="Hyperlink"/>
            <w:noProof/>
          </w:rPr>
          <w:t>13.</w:t>
        </w:r>
        <w:r w:rsidR="003F2830">
          <w:rPr>
            <w:rFonts w:asciiTheme="minorHAnsi" w:eastAsiaTheme="minorEastAsia" w:hAnsiTheme="minorHAnsi" w:cstheme="minorBidi"/>
            <w:noProof/>
            <w:szCs w:val="22"/>
            <w:lang w:eastAsia="en-GB"/>
          </w:rPr>
          <w:tab/>
        </w:r>
        <w:r w:rsidR="003F2830" w:rsidRPr="004124EE">
          <w:rPr>
            <w:rStyle w:val="Hyperlink"/>
            <w:noProof/>
          </w:rPr>
          <w:t>Liquidated Damages and Service Credit Liability</w:t>
        </w:r>
        <w:r w:rsidR="003F2830">
          <w:rPr>
            <w:noProof/>
            <w:webHidden/>
          </w:rPr>
          <w:tab/>
        </w:r>
        <w:r w:rsidR="003F2830">
          <w:rPr>
            <w:noProof/>
            <w:webHidden/>
          </w:rPr>
          <w:fldChar w:fldCharType="begin"/>
        </w:r>
        <w:r w:rsidR="003F2830">
          <w:rPr>
            <w:noProof/>
            <w:webHidden/>
          </w:rPr>
          <w:instrText xml:space="preserve"> PAGEREF _Toc468304710 \h </w:instrText>
        </w:r>
        <w:r w:rsidR="003F2830">
          <w:rPr>
            <w:noProof/>
            <w:webHidden/>
          </w:rPr>
        </w:r>
        <w:r w:rsidR="003F2830">
          <w:rPr>
            <w:noProof/>
            <w:webHidden/>
          </w:rPr>
          <w:fldChar w:fldCharType="separate"/>
        </w:r>
        <w:r w:rsidR="0054619B">
          <w:rPr>
            <w:noProof/>
            <w:webHidden/>
          </w:rPr>
          <w:t>19</w:t>
        </w:r>
        <w:r w:rsidR="003F2830">
          <w:rPr>
            <w:noProof/>
            <w:webHidden/>
          </w:rPr>
          <w:fldChar w:fldCharType="end"/>
        </w:r>
      </w:hyperlink>
    </w:p>
    <w:p w14:paraId="0FC1F323"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11" w:history="1">
        <w:r w:rsidR="003F2830" w:rsidRPr="004124EE">
          <w:rPr>
            <w:rStyle w:val="Hyperlink"/>
            <w:noProof/>
          </w:rPr>
          <w:t>13.1.</w:t>
        </w:r>
        <w:r w:rsidR="003F2830">
          <w:rPr>
            <w:rFonts w:asciiTheme="minorHAnsi" w:eastAsiaTheme="minorEastAsia" w:hAnsiTheme="minorHAnsi" w:cstheme="minorBidi"/>
            <w:noProof/>
            <w:szCs w:val="22"/>
            <w:lang w:eastAsia="en-GB"/>
          </w:rPr>
          <w:tab/>
        </w:r>
        <w:r w:rsidR="003F2830" w:rsidRPr="004124EE">
          <w:rPr>
            <w:rStyle w:val="Hyperlink"/>
            <w:noProof/>
          </w:rPr>
          <w:t>Liquidated Damages</w:t>
        </w:r>
        <w:r w:rsidR="003F2830">
          <w:rPr>
            <w:noProof/>
            <w:webHidden/>
          </w:rPr>
          <w:tab/>
        </w:r>
        <w:r w:rsidR="003F2830">
          <w:rPr>
            <w:noProof/>
            <w:webHidden/>
          </w:rPr>
          <w:fldChar w:fldCharType="begin"/>
        </w:r>
        <w:r w:rsidR="003F2830">
          <w:rPr>
            <w:noProof/>
            <w:webHidden/>
          </w:rPr>
          <w:instrText xml:space="preserve"> PAGEREF _Toc468304711 \h </w:instrText>
        </w:r>
        <w:r w:rsidR="003F2830">
          <w:rPr>
            <w:noProof/>
            <w:webHidden/>
          </w:rPr>
        </w:r>
        <w:r w:rsidR="003F2830">
          <w:rPr>
            <w:noProof/>
            <w:webHidden/>
          </w:rPr>
          <w:fldChar w:fldCharType="separate"/>
        </w:r>
        <w:r w:rsidR="0054619B">
          <w:rPr>
            <w:noProof/>
            <w:webHidden/>
          </w:rPr>
          <w:t>19</w:t>
        </w:r>
        <w:r w:rsidR="003F2830">
          <w:rPr>
            <w:noProof/>
            <w:webHidden/>
          </w:rPr>
          <w:fldChar w:fldCharType="end"/>
        </w:r>
      </w:hyperlink>
    </w:p>
    <w:p w14:paraId="1E993B37" w14:textId="77777777" w:rsidR="003F2830" w:rsidRDefault="00465186">
      <w:pPr>
        <w:pStyle w:val="TOC3"/>
        <w:tabs>
          <w:tab w:val="left" w:pos="1540"/>
          <w:tab w:val="right" w:leader="dot" w:pos="9019"/>
        </w:tabs>
        <w:rPr>
          <w:rFonts w:asciiTheme="minorHAnsi" w:eastAsiaTheme="minorEastAsia" w:hAnsiTheme="minorHAnsi" w:cstheme="minorBidi"/>
          <w:noProof/>
          <w:szCs w:val="22"/>
          <w:lang w:eastAsia="en-GB"/>
        </w:rPr>
      </w:pPr>
      <w:hyperlink w:anchor="_Toc468304712" w:history="1">
        <w:r w:rsidR="003F2830" w:rsidRPr="004124EE">
          <w:rPr>
            <w:rStyle w:val="Hyperlink"/>
            <w:noProof/>
          </w:rPr>
          <w:t>13.1.2.</w:t>
        </w:r>
        <w:r w:rsidR="003F2830">
          <w:rPr>
            <w:rFonts w:asciiTheme="minorHAnsi" w:eastAsiaTheme="minorEastAsia" w:hAnsiTheme="minorHAnsi" w:cstheme="minorBidi"/>
            <w:noProof/>
            <w:szCs w:val="22"/>
            <w:lang w:eastAsia="en-GB"/>
          </w:rPr>
          <w:tab/>
        </w:r>
        <w:r w:rsidR="003F2830" w:rsidRPr="004124EE">
          <w:rPr>
            <w:rStyle w:val="Hyperlink"/>
            <w:noProof/>
          </w:rPr>
          <w:t>Liquidated Damages Period</w:t>
        </w:r>
        <w:r w:rsidR="003F2830">
          <w:rPr>
            <w:noProof/>
            <w:webHidden/>
          </w:rPr>
          <w:tab/>
        </w:r>
        <w:r w:rsidR="003F2830">
          <w:rPr>
            <w:noProof/>
            <w:webHidden/>
          </w:rPr>
          <w:fldChar w:fldCharType="begin"/>
        </w:r>
        <w:r w:rsidR="003F2830">
          <w:rPr>
            <w:noProof/>
            <w:webHidden/>
          </w:rPr>
          <w:instrText xml:space="preserve"> PAGEREF _Toc468304712 \h </w:instrText>
        </w:r>
        <w:r w:rsidR="003F2830">
          <w:rPr>
            <w:noProof/>
            <w:webHidden/>
          </w:rPr>
        </w:r>
        <w:r w:rsidR="003F2830">
          <w:rPr>
            <w:noProof/>
            <w:webHidden/>
          </w:rPr>
          <w:fldChar w:fldCharType="separate"/>
        </w:r>
        <w:r w:rsidR="0054619B">
          <w:rPr>
            <w:noProof/>
            <w:webHidden/>
          </w:rPr>
          <w:t>20</w:t>
        </w:r>
        <w:r w:rsidR="003F2830">
          <w:rPr>
            <w:noProof/>
            <w:webHidden/>
          </w:rPr>
          <w:fldChar w:fldCharType="end"/>
        </w:r>
      </w:hyperlink>
    </w:p>
    <w:p w14:paraId="77817AFA"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13" w:history="1">
        <w:r w:rsidR="003F2830" w:rsidRPr="004124EE">
          <w:rPr>
            <w:rStyle w:val="Hyperlink"/>
            <w:noProof/>
          </w:rPr>
          <w:t>13.2.</w:t>
        </w:r>
        <w:r w:rsidR="003F2830">
          <w:rPr>
            <w:rFonts w:asciiTheme="minorHAnsi" w:eastAsiaTheme="minorEastAsia" w:hAnsiTheme="minorHAnsi" w:cstheme="minorBidi"/>
            <w:noProof/>
            <w:szCs w:val="22"/>
            <w:lang w:eastAsia="en-GB"/>
          </w:rPr>
          <w:tab/>
        </w:r>
        <w:r w:rsidR="003F2830" w:rsidRPr="004124EE">
          <w:rPr>
            <w:rStyle w:val="Hyperlink"/>
            <w:noProof/>
          </w:rPr>
          <w:t>Service Credits</w:t>
        </w:r>
        <w:r w:rsidR="003F2830">
          <w:rPr>
            <w:noProof/>
            <w:webHidden/>
          </w:rPr>
          <w:tab/>
        </w:r>
        <w:r w:rsidR="003F2830">
          <w:rPr>
            <w:noProof/>
            <w:webHidden/>
          </w:rPr>
          <w:fldChar w:fldCharType="begin"/>
        </w:r>
        <w:r w:rsidR="003F2830">
          <w:rPr>
            <w:noProof/>
            <w:webHidden/>
          </w:rPr>
          <w:instrText xml:space="preserve"> PAGEREF _Toc468304713 \h </w:instrText>
        </w:r>
        <w:r w:rsidR="003F2830">
          <w:rPr>
            <w:noProof/>
            <w:webHidden/>
          </w:rPr>
        </w:r>
        <w:r w:rsidR="003F2830">
          <w:rPr>
            <w:noProof/>
            <w:webHidden/>
          </w:rPr>
          <w:fldChar w:fldCharType="separate"/>
        </w:r>
        <w:r w:rsidR="0054619B">
          <w:rPr>
            <w:noProof/>
            <w:webHidden/>
          </w:rPr>
          <w:t>21</w:t>
        </w:r>
        <w:r w:rsidR="003F2830">
          <w:rPr>
            <w:noProof/>
            <w:webHidden/>
          </w:rPr>
          <w:fldChar w:fldCharType="end"/>
        </w:r>
      </w:hyperlink>
    </w:p>
    <w:p w14:paraId="3D57CC65" w14:textId="77777777" w:rsidR="003F2830" w:rsidRDefault="00465186">
      <w:pPr>
        <w:pStyle w:val="TOC3"/>
        <w:tabs>
          <w:tab w:val="left" w:pos="1540"/>
          <w:tab w:val="right" w:leader="dot" w:pos="9019"/>
        </w:tabs>
        <w:rPr>
          <w:rFonts w:asciiTheme="minorHAnsi" w:eastAsiaTheme="minorEastAsia" w:hAnsiTheme="minorHAnsi" w:cstheme="minorBidi"/>
          <w:noProof/>
          <w:szCs w:val="22"/>
          <w:lang w:eastAsia="en-GB"/>
        </w:rPr>
      </w:pPr>
      <w:hyperlink w:anchor="_Toc468304714" w:history="1">
        <w:r w:rsidR="003F2830" w:rsidRPr="004124EE">
          <w:rPr>
            <w:rStyle w:val="Hyperlink"/>
            <w:noProof/>
          </w:rPr>
          <w:t>13.2.7.</w:t>
        </w:r>
        <w:r w:rsidR="003F2830">
          <w:rPr>
            <w:rFonts w:asciiTheme="minorHAnsi" w:eastAsiaTheme="minorEastAsia" w:hAnsiTheme="minorHAnsi" w:cstheme="minorBidi"/>
            <w:noProof/>
            <w:szCs w:val="22"/>
            <w:lang w:eastAsia="en-GB"/>
          </w:rPr>
          <w:tab/>
        </w:r>
        <w:r w:rsidR="003F2830" w:rsidRPr="004124EE">
          <w:rPr>
            <w:rStyle w:val="Hyperlink"/>
            <w:noProof/>
          </w:rPr>
          <w:t>Service Credits KPI 005</w:t>
        </w:r>
        <w:r w:rsidR="003F2830">
          <w:rPr>
            <w:noProof/>
            <w:webHidden/>
          </w:rPr>
          <w:tab/>
        </w:r>
        <w:r w:rsidR="003F2830">
          <w:rPr>
            <w:noProof/>
            <w:webHidden/>
          </w:rPr>
          <w:fldChar w:fldCharType="begin"/>
        </w:r>
        <w:r w:rsidR="003F2830">
          <w:rPr>
            <w:noProof/>
            <w:webHidden/>
          </w:rPr>
          <w:instrText xml:space="preserve"> PAGEREF _Toc468304714 \h </w:instrText>
        </w:r>
        <w:r w:rsidR="003F2830">
          <w:rPr>
            <w:noProof/>
            <w:webHidden/>
          </w:rPr>
        </w:r>
        <w:r w:rsidR="003F2830">
          <w:rPr>
            <w:noProof/>
            <w:webHidden/>
          </w:rPr>
          <w:fldChar w:fldCharType="separate"/>
        </w:r>
        <w:r w:rsidR="0054619B">
          <w:rPr>
            <w:noProof/>
            <w:webHidden/>
          </w:rPr>
          <w:t>21</w:t>
        </w:r>
        <w:r w:rsidR="003F2830">
          <w:rPr>
            <w:noProof/>
            <w:webHidden/>
          </w:rPr>
          <w:fldChar w:fldCharType="end"/>
        </w:r>
      </w:hyperlink>
    </w:p>
    <w:p w14:paraId="6C491708" w14:textId="77777777" w:rsidR="003F2830" w:rsidRDefault="00465186">
      <w:pPr>
        <w:pStyle w:val="TOC3"/>
        <w:tabs>
          <w:tab w:val="left" w:pos="1540"/>
          <w:tab w:val="right" w:leader="dot" w:pos="9019"/>
        </w:tabs>
        <w:rPr>
          <w:rFonts w:asciiTheme="minorHAnsi" w:eastAsiaTheme="minorEastAsia" w:hAnsiTheme="minorHAnsi" w:cstheme="minorBidi"/>
          <w:noProof/>
          <w:szCs w:val="22"/>
          <w:lang w:eastAsia="en-GB"/>
        </w:rPr>
      </w:pPr>
      <w:hyperlink w:anchor="_Toc468304715" w:history="1">
        <w:r w:rsidR="003F2830" w:rsidRPr="004124EE">
          <w:rPr>
            <w:rStyle w:val="Hyperlink"/>
            <w:noProof/>
          </w:rPr>
          <w:t>13.2.8.</w:t>
        </w:r>
        <w:r w:rsidR="003F2830">
          <w:rPr>
            <w:rFonts w:asciiTheme="minorHAnsi" w:eastAsiaTheme="minorEastAsia" w:hAnsiTheme="minorHAnsi" w:cstheme="minorBidi"/>
            <w:noProof/>
            <w:szCs w:val="22"/>
            <w:lang w:eastAsia="en-GB"/>
          </w:rPr>
          <w:tab/>
        </w:r>
        <w:r w:rsidR="003F2830" w:rsidRPr="004124EE">
          <w:rPr>
            <w:rStyle w:val="Hyperlink"/>
            <w:noProof/>
          </w:rPr>
          <w:t>Rights to Termination</w:t>
        </w:r>
        <w:r w:rsidR="003F2830">
          <w:rPr>
            <w:noProof/>
            <w:webHidden/>
          </w:rPr>
          <w:tab/>
        </w:r>
        <w:r w:rsidR="003F2830">
          <w:rPr>
            <w:noProof/>
            <w:webHidden/>
          </w:rPr>
          <w:fldChar w:fldCharType="begin"/>
        </w:r>
        <w:r w:rsidR="003F2830">
          <w:rPr>
            <w:noProof/>
            <w:webHidden/>
          </w:rPr>
          <w:instrText xml:space="preserve"> PAGEREF _Toc468304715 \h </w:instrText>
        </w:r>
        <w:r w:rsidR="003F2830">
          <w:rPr>
            <w:noProof/>
            <w:webHidden/>
          </w:rPr>
        </w:r>
        <w:r w:rsidR="003F2830">
          <w:rPr>
            <w:noProof/>
            <w:webHidden/>
          </w:rPr>
          <w:fldChar w:fldCharType="separate"/>
        </w:r>
        <w:r w:rsidR="0054619B">
          <w:rPr>
            <w:noProof/>
            <w:webHidden/>
          </w:rPr>
          <w:t>22</w:t>
        </w:r>
        <w:r w:rsidR="003F2830">
          <w:rPr>
            <w:noProof/>
            <w:webHidden/>
          </w:rPr>
          <w:fldChar w:fldCharType="end"/>
        </w:r>
      </w:hyperlink>
    </w:p>
    <w:p w14:paraId="4B056DAA"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16" w:history="1">
        <w:r w:rsidR="003F2830" w:rsidRPr="004124EE">
          <w:rPr>
            <w:rStyle w:val="Hyperlink"/>
            <w:noProof/>
          </w:rPr>
          <w:t>14.</w:t>
        </w:r>
        <w:r w:rsidR="003F2830">
          <w:rPr>
            <w:rFonts w:asciiTheme="minorHAnsi" w:eastAsiaTheme="minorEastAsia" w:hAnsiTheme="minorHAnsi" w:cstheme="minorBidi"/>
            <w:noProof/>
            <w:szCs w:val="22"/>
            <w:lang w:eastAsia="en-GB"/>
          </w:rPr>
          <w:tab/>
        </w:r>
        <w:r w:rsidR="003F2830" w:rsidRPr="004124EE">
          <w:rPr>
            <w:rStyle w:val="Hyperlink"/>
            <w:noProof/>
          </w:rPr>
          <w:t>Liability, Indemnity and Insurance</w:t>
        </w:r>
        <w:r w:rsidR="003F2830">
          <w:rPr>
            <w:noProof/>
            <w:webHidden/>
          </w:rPr>
          <w:tab/>
        </w:r>
        <w:r w:rsidR="003F2830">
          <w:rPr>
            <w:noProof/>
            <w:webHidden/>
          </w:rPr>
          <w:fldChar w:fldCharType="begin"/>
        </w:r>
        <w:r w:rsidR="003F2830">
          <w:rPr>
            <w:noProof/>
            <w:webHidden/>
          </w:rPr>
          <w:instrText xml:space="preserve"> PAGEREF _Toc468304716 \h </w:instrText>
        </w:r>
        <w:r w:rsidR="003F2830">
          <w:rPr>
            <w:noProof/>
            <w:webHidden/>
          </w:rPr>
        </w:r>
        <w:r w:rsidR="003F2830">
          <w:rPr>
            <w:noProof/>
            <w:webHidden/>
          </w:rPr>
          <w:fldChar w:fldCharType="separate"/>
        </w:r>
        <w:r w:rsidR="0054619B">
          <w:rPr>
            <w:noProof/>
            <w:webHidden/>
          </w:rPr>
          <w:t>22</w:t>
        </w:r>
        <w:r w:rsidR="003F2830">
          <w:rPr>
            <w:noProof/>
            <w:webHidden/>
          </w:rPr>
          <w:fldChar w:fldCharType="end"/>
        </w:r>
      </w:hyperlink>
    </w:p>
    <w:p w14:paraId="2A4CF1FE"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17" w:history="1">
        <w:r w:rsidR="003F2830" w:rsidRPr="004124EE">
          <w:rPr>
            <w:rStyle w:val="Hyperlink"/>
            <w:noProof/>
          </w:rPr>
          <w:t>15.</w:t>
        </w:r>
        <w:r w:rsidR="003F2830">
          <w:rPr>
            <w:rFonts w:asciiTheme="minorHAnsi" w:eastAsiaTheme="minorEastAsia" w:hAnsiTheme="minorHAnsi" w:cstheme="minorBidi"/>
            <w:noProof/>
            <w:szCs w:val="22"/>
            <w:lang w:eastAsia="en-GB"/>
          </w:rPr>
          <w:tab/>
        </w:r>
        <w:r w:rsidR="003F2830" w:rsidRPr="004124EE">
          <w:rPr>
            <w:rStyle w:val="Hyperlink"/>
            <w:noProof/>
          </w:rPr>
          <w:t>Insurance</w:t>
        </w:r>
        <w:r w:rsidR="003F2830">
          <w:rPr>
            <w:noProof/>
            <w:webHidden/>
          </w:rPr>
          <w:tab/>
        </w:r>
        <w:r w:rsidR="003F2830">
          <w:rPr>
            <w:noProof/>
            <w:webHidden/>
          </w:rPr>
          <w:fldChar w:fldCharType="begin"/>
        </w:r>
        <w:r w:rsidR="003F2830">
          <w:rPr>
            <w:noProof/>
            <w:webHidden/>
          </w:rPr>
          <w:instrText xml:space="preserve"> PAGEREF _Toc468304717 \h </w:instrText>
        </w:r>
        <w:r w:rsidR="003F2830">
          <w:rPr>
            <w:noProof/>
            <w:webHidden/>
          </w:rPr>
        </w:r>
        <w:r w:rsidR="003F2830">
          <w:rPr>
            <w:noProof/>
            <w:webHidden/>
          </w:rPr>
          <w:fldChar w:fldCharType="separate"/>
        </w:r>
        <w:r w:rsidR="0054619B">
          <w:rPr>
            <w:noProof/>
            <w:webHidden/>
          </w:rPr>
          <w:t>23</w:t>
        </w:r>
        <w:r w:rsidR="003F2830">
          <w:rPr>
            <w:noProof/>
            <w:webHidden/>
          </w:rPr>
          <w:fldChar w:fldCharType="end"/>
        </w:r>
      </w:hyperlink>
    </w:p>
    <w:p w14:paraId="64EC71F1"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18" w:history="1">
        <w:r w:rsidR="003F2830" w:rsidRPr="004124EE">
          <w:rPr>
            <w:rStyle w:val="Hyperlink"/>
            <w:noProof/>
          </w:rPr>
          <w:t>16.</w:t>
        </w:r>
        <w:r w:rsidR="003F2830">
          <w:rPr>
            <w:rFonts w:asciiTheme="minorHAnsi" w:eastAsiaTheme="minorEastAsia" w:hAnsiTheme="minorHAnsi" w:cstheme="minorBidi"/>
            <w:noProof/>
            <w:szCs w:val="22"/>
            <w:lang w:eastAsia="en-GB"/>
          </w:rPr>
          <w:tab/>
        </w:r>
        <w:r w:rsidR="003F2830" w:rsidRPr="004124EE">
          <w:rPr>
            <w:rStyle w:val="Hyperlink"/>
            <w:noProof/>
          </w:rPr>
          <w:t>Limitation of Liability</w:t>
        </w:r>
        <w:r w:rsidR="003F2830">
          <w:rPr>
            <w:noProof/>
            <w:webHidden/>
          </w:rPr>
          <w:tab/>
        </w:r>
        <w:r w:rsidR="003F2830">
          <w:rPr>
            <w:noProof/>
            <w:webHidden/>
          </w:rPr>
          <w:fldChar w:fldCharType="begin"/>
        </w:r>
        <w:r w:rsidR="003F2830">
          <w:rPr>
            <w:noProof/>
            <w:webHidden/>
          </w:rPr>
          <w:instrText xml:space="preserve"> PAGEREF _Toc468304718 \h </w:instrText>
        </w:r>
        <w:r w:rsidR="003F2830">
          <w:rPr>
            <w:noProof/>
            <w:webHidden/>
          </w:rPr>
        </w:r>
        <w:r w:rsidR="003F2830">
          <w:rPr>
            <w:noProof/>
            <w:webHidden/>
          </w:rPr>
          <w:fldChar w:fldCharType="separate"/>
        </w:r>
        <w:r w:rsidR="0054619B">
          <w:rPr>
            <w:noProof/>
            <w:webHidden/>
          </w:rPr>
          <w:t>23</w:t>
        </w:r>
        <w:r w:rsidR="003F2830">
          <w:rPr>
            <w:noProof/>
            <w:webHidden/>
          </w:rPr>
          <w:fldChar w:fldCharType="end"/>
        </w:r>
      </w:hyperlink>
    </w:p>
    <w:p w14:paraId="5DDC0E21"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19" w:history="1">
        <w:r w:rsidR="003F2830" w:rsidRPr="004124EE">
          <w:rPr>
            <w:rStyle w:val="Hyperlink"/>
            <w:noProof/>
          </w:rPr>
          <w:t>17.</w:t>
        </w:r>
        <w:r w:rsidR="003F2830">
          <w:rPr>
            <w:rFonts w:asciiTheme="minorHAnsi" w:eastAsiaTheme="minorEastAsia" w:hAnsiTheme="minorHAnsi" w:cstheme="minorBidi"/>
            <w:noProof/>
            <w:szCs w:val="22"/>
            <w:lang w:eastAsia="en-GB"/>
          </w:rPr>
          <w:tab/>
        </w:r>
        <w:r w:rsidR="003F2830" w:rsidRPr="004124EE">
          <w:rPr>
            <w:rStyle w:val="Hyperlink"/>
            <w:noProof/>
          </w:rPr>
          <w:t>Contractor's Warranty</w:t>
        </w:r>
        <w:r w:rsidR="003F2830">
          <w:rPr>
            <w:noProof/>
            <w:webHidden/>
          </w:rPr>
          <w:tab/>
        </w:r>
        <w:r w:rsidR="003F2830">
          <w:rPr>
            <w:noProof/>
            <w:webHidden/>
          </w:rPr>
          <w:fldChar w:fldCharType="begin"/>
        </w:r>
        <w:r w:rsidR="003F2830">
          <w:rPr>
            <w:noProof/>
            <w:webHidden/>
          </w:rPr>
          <w:instrText xml:space="preserve"> PAGEREF _Toc468304719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5E16F130"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20" w:history="1">
        <w:r w:rsidR="003F2830" w:rsidRPr="004124EE">
          <w:rPr>
            <w:rStyle w:val="Hyperlink"/>
            <w:noProof/>
          </w:rPr>
          <w:t>18.</w:t>
        </w:r>
        <w:r w:rsidR="003F2830">
          <w:rPr>
            <w:rFonts w:asciiTheme="minorHAnsi" w:eastAsiaTheme="minorEastAsia" w:hAnsiTheme="minorHAnsi" w:cstheme="minorBidi"/>
            <w:noProof/>
            <w:szCs w:val="22"/>
            <w:lang w:eastAsia="en-GB"/>
          </w:rPr>
          <w:tab/>
        </w:r>
        <w:r w:rsidR="003F2830" w:rsidRPr="004124EE">
          <w:rPr>
            <w:rStyle w:val="Hyperlink"/>
            <w:noProof/>
          </w:rPr>
          <w:t>Intellectual Property Rights</w:t>
        </w:r>
        <w:r w:rsidR="003F2830">
          <w:rPr>
            <w:noProof/>
            <w:webHidden/>
          </w:rPr>
          <w:tab/>
        </w:r>
        <w:r w:rsidR="003F2830">
          <w:rPr>
            <w:noProof/>
            <w:webHidden/>
          </w:rPr>
          <w:fldChar w:fldCharType="begin"/>
        </w:r>
        <w:r w:rsidR="003F2830">
          <w:rPr>
            <w:noProof/>
            <w:webHidden/>
          </w:rPr>
          <w:instrText xml:space="preserve"> PAGEREF _Toc468304720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312F992D"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21" w:history="1">
        <w:r w:rsidR="003F2830" w:rsidRPr="004124EE">
          <w:rPr>
            <w:rStyle w:val="Hyperlink"/>
            <w:noProof/>
          </w:rPr>
          <w:t>19.</w:t>
        </w:r>
        <w:r w:rsidR="003F2830">
          <w:rPr>
            <w:rFonts w:asciiTheme="minorHAnsi" w:eastAsiaTheme="minorEastAsia" w:hAnsiTheme="minorHAnsi" w:cstheme="minorBidi"/>
            <w:noProof/>
            <w:szCs w:val="22"/>
            <w:lang w:eastAsia="en-GB"/>
          </w:rPr>
          <w:tab/>
        </w:r>
        <w:r w:rsidR="003F2830" w:rsidRPr="004124EE">
          <w:rPr>
            <w:rStyle w:val="Hyperlink"/>
            <w:noProof/>
          </w:rPr>
          <w:t>Standards</w:t>
        </w:r>
        <w:r w:rsidR="003F2830">
          <w:rPr>
            <w:noProof/>
            <w:webHidden/>
          </w:rPr>
          <w:tab/>
        </w:r>
        <w:r w:rsidR="003F2830">
          <w:rPr>
            <w:noProof/>
            <w:webHidden/>
          </w:rPr>
          <w:fldChar w:fldCharType="begin"/>
        </w:r>
        <w:r w:rsidR="003F2830">
          <w:rPr>
            <w:noProof/>
            <w:webHidden/>
          </w:rPr>
          <w:instrText xml:space="preserve"> PAGEREF _Toc468304721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0A142BEB"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22" w:history="1">
        <w:r w:rsidR="003F2830" w:rsidRPr="004124EE">
          <w:rPr>
            <w:rStyle w:val="Hyperlink"/>
            <w:noProof/>
          </w:rPr>
          <w:t>20.</w:t>
        </w:r>
        <w:r w:rsidR="003F2830">
          <w:rPr>
            <w:rFonts w:asciiTheme="minorHAnsi" w:eastAsiaTheme="minorEastAsia" w:hAnsiTheme="minorHAnsi" w:cstheme="minorBidi"/>
            <w:noProof/>
            <w:szCs w:val="22"/>
            <w:lang w:eastAsia="en-GB"/>
          </w:rPr>
          <w:tab/>
        </w:r>
        <w:r w:rsidR="003F2830" w:rsidRPr="004124EE">
          <w:rPr>
            <w:rStyle w:val="Hyperlink"/>
            <w:noProof/>
          </w:rPr>
          <w:t>Viruses</w:t>
        </w:r>
        <w:r w:rsidR="003F2830">
          <w:rPr>
            <w:noProof/>
            <w:webHidden/>
          </w:rPr>
          <w:tab/>
        </w:r>
        <w:r w:rsidR="003F2830">
          <w:rPr>
            <w:noProof/>
            <w:webHidden/>
          </w:rPr>
          <w:fldChar w:fldCharType="begin"/>
        </w:r>
        <w:r w:rsidR="003F2830">
          <w:rPr>
            <w:noProof/>
            <w:webHidden/>
          </w:rPr>
          <w:instrText xml:space="preserve"> PAGEREF _Toc468304722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42E57E4F"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23" w:history="1">
        <w:r w:rsidR="003F2830" w:rsidRPr="004124EE">
          <w:rPr>
            <w:rStyle w:val="Hyperlink"/>
            <w:noProof/>
          </w:rPr>
          <w:t>21.</w:t>
        </w:r>
        <w:r w:rsidR="003F2830">
          <w:rPr>
            <w:rFonts w:asciiTheme="minorHAnsi" w:eastAsiaTheme="minorEastAsia" w:hAnsiTheme="minorHAnsi" w:cstheme="minorBidi"/>
            <w:noProof/>
            <w:szCs w:val="22"/>
            <w:lang w:eastAsia="en-GB"/>
          </w:rPr>
          <w:tab/>
        </w:r>
        <w:r w:rsidR="003F2830" w:rsidRPr="004124EE">
          <w:rPr>
            <w:rStyle w:val="Hyperlink"/>
            <w:noProof/>
          </w:rPr>
          <w:t>Payment and VAT</w:t>
        </w:r>
        <w:r w:rsidR="003F2830">
          <w:rPr>
            <w:noProof/>
            <w:webHidden/>
          </w:rPr>
          <w:tab/>
        </w:r>
        <w:r w:rsidR="003F2830">
          <w:rPr>
            <w:noProof/>
            <w:webHidden/>
          </w:rPr>
          <w:fldChar w:fldCharType="begin"/>
        </w:r>
        <w:r w:rsidR="003F2830">
          <w:rPr>
            <w:noProof/>
            <w:webHidden/>
          </w:rPr>
          <w:instrText xml:space="preserve"> PAGEREF _Toc468304723 \h </w:instrText>
        </w:r>
        <w:r w:rsidR="003F2830">
          <w:rPr>
            <w:noProof/>
            <w:webHidden/>
          </w:rPr>
        </w:r>
        <w:r w:rsidR="003F2830">
          <w:rPr>
            <w:noProof/>
            <w:webHidden/>
          </w:rPr>
          <w:fldChar w:fldCharType="separate"/>
        </w:r>
        <w:r w:rsidR="0054619B">
          <w:rPr>
            <w:noProof/>
            <w:webHidden/>
          </w:rPr>
          <w:t>24</w:t>
        </w:r>
        <w:r w:rsidR="003F2830">
          <w:rPr>
            <w:noProof/>
            <w:webHidden/>
          </w:rPr>
          <w:fldChar w:fldCharType="end"/>
        </w:r>
      </w:hyperlink>
    </w:p>
    <w:p w14:paraId="792B6F6B"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24" w:history="1">
        <w:r w:rsidR="003F2830" w:rsidRPr="004124EE">
          <w:rPr>
            <w:rStyle w:val="Hyperlink"/>
            <w:noProof/>
          </w:rPr>
          <w:t>22.</w:t>
        </w:r>
        <w:r w:rsidR="003F2830">
          <w:rPr>
            <w:rFonts w:asciiTheme="minorHAnsi" w:eastAsiaTheme="minorEastAsia" w:hAnsiTheme="minorHAnsi" w:cstheme="minorBidi"/>
            <w:noProof/>
            <w:szCs w:val="22"/>
            <w:lang w:eastAsia="en-GB"/>
          </w:rPr>
          <w:tab/>
        </w:r>
        <w:r w:rsidR="003F2830" w:rsidRPr="004124EE">
          <w:rPr>
            <w:rStyle w:val="Hyperlink"/>
            <w:noProof/>
          </w:rPr>
          <w:t>Monitoring and Reporting</w:t>
        </w:r>
        <w:r w:rsidR="003F2830">
          <w:rPr>
            <w:noProof/>
            <w:webHidden/>
          </w:rPr>
          <w:tab/>
        </w:r>
        <w:r w:rsidR="003F2830">
          <w:rPr>
            <w:noProof/>
            <w:webHidden/>
          </w:rPr>
          <w:fldChar w:fldCharType="begin"/>
        </w:r>
        <w:r w:rsidR="003F2830">
          <w:rPr>
            <w:noProof/>
            <w:webHidden/>
          </w:rPr>
          <w:instrText xml:space="preserve"> PAGEREF _Toc468304724 \h </w:instrText>
        </w:r>
        <w:r w:rsidR="003F2830">
          <w:rPr>
            <w:noProof/>
            <w:webHidden/>
          </w:rPr>
        </w:r>
        <w:r w:rsidR="003F2830">
          <w:rPr>
            <w:noProof/>
            <w:webHidden/>
          </w:rPr>
          <w:fldChar w:fldCharType="separate"/>
        </w:r>
        <w:r w:rsidR="0054619B">
          <w:rPr>
            <w:noProof/>
            <w:webHidden/>
          </w:rPr>
          <w:t>26</w:t>
        </w:r>
        <w:r w:rsidR="003F2830">
          <w:rPr>
            <w:noProof/>
            <w:webHidden/>
          </w:rPr>
          <w:fldChar w:fldCharType="end"/>
        </w:r>
      </w:hyperlink>
    </w:p>
    <w:p w14:paraId="125E4A18"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25" w:history="1">
        <w:r w:rsidR="003F2830" w:rsidRPr="004124EE">
          <w:rPr>
            <w:rStyle w:val="Hyperlink"/>
            <w:noProof/>
          </w:rPr>
          <w:t>23.</w:t>
        </w:r>
        <w:r w:rsidR="003F2830">
          <w:rPr>
            <w:rFonts w:asciiTheme="minorHAnsi" w:eastAsiaTheme="minorEastAsia" w:hAnsiTheme="minorHAnsi" w:cstheme="minorBidi"/>
            <w:noProof/>
            <w:szCs w:val="22"/>
            <w:lang w:eastAsia="en-GB"/>
          </w:rPr>
          <w:tab/>
        </w:r>
        <w:r w:rsidR="003F2830" w:rsidRPr="004124EE">
          <w:rPr>
            <w:rStyle w:val="Hyperlink"/>
            <w:noProof/>
          </w:rPr>
          <w:t>Intellectual Property and Copyright</w:t>
        </w:r>
        <w:r w:rsidR="003F2830">
          <w:rPr>
            <w:noProof/>
            <w:webHidden/>
          </w:rPr>
          <w:tab/>
        </w:r>
        <w:r w:rsidR="003F2830">
          <w:rPr>
            <w:noProof/>
            <w:webHidden/>
          </w:rPr>
          <w:fldChar w:fldCharType="begin"/>
        </w:r>
        <w:r w:rsidR="003F2830">
          <w:rPr>
            <w:noProof/>
            <w:webHidden/>
          </w:rPr>
          <w:instrText xml:space="preserve"> PAGEREF _Toc468304725 \h </w:instrText>
        </w:r>
        <w:r w:rsidR="003F2830">
          <w:rPr>
            <w:noProof/>
            <w:webHidden/>
          </w:rPr>
        </w:r>
        <w:r w:rsidR="003F2830">
          <w:rPr>
            <w:noProof/>
            <w:webHidden/>
          </w:rPr>
          <w:fldChar w:fldCharType="separate"/>
        </w:r>
        <w:r w:rsidR="0054619B">
          <w:rPr>
            <w:noProof/>
            <w:webHidden/>
          </w:rPr>
          <w:t>27</w:t>
        </w:r>
        <w:r w:rsidR="003F2830">
          <w:rPr>
            <w:noProof/>
            <w:webHidden/>
          </w:rPr>
          <w:fldChar w:fldCharType="end"/>
        </w:r>
      </w:hyperlink>
    </w:p>
    <w:p w14:paraId="464D35B0"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26" w:history="1">
        <w:r w:rsidR="003F2830" w:rsidRPr="004124EE">
          <w:rPr>
            <w:rStyle w:val="Hyperlink"/>
            <w:noProof/>
          </w:rPr>
          <w:t>23.2.</w:t>
        </w:r>
        <w:r w:rsidR="003F2830">
          <w:rPr>
            <w:rFonts w:asciiTheme="minorHAnsi" w:eastAsiaTheme="minorEastAsia" w:hAnsiTheme="minorHAnsi" w:cstheme="minorBidi"/>
            <w:noProof/>
            <w:szCs w:val="22"/>
            <w:lang w:eastAsia="en-GB"/>
          </w:rPr>
          <w:tab/>
        </w:r>
        <w:r w:rsidR="003F2830" w:rsidRPr="004124EE">
          <w:rPr>
            <w:rStyle w:val="Hyperlink"/>
            <w:noProof/>
          </w:rPr>
          <w:t>Authority’s IPR</w:t>
        </w:r>
        <w:r w:rsidR="003F2830">
          <w:rPr>
            <w:noProof/>
            <w:webHidden/>
          </w:rPr>
          <w:tab/>
        </w:r>
        <w:r w:rsidR="003F2830">
          <w:rPr>
            <w:noProof/>
            <w:webHidden/>
          </w:rPr>
          <w:fldChar w:fldCharType="begin"/>
        </w:r>
        <w:r w:rsidR="003F2830">
          <w:rPr>
            <w:noProof/>
            <w:webHidden/>
          </w:rPr>
          <w:instrText xml:space="preserve"> PAGEREF _Toc468304726 \h </w:instrText>
        </w:r>
        <w:r w:rsidR="003F2830">
          <w:rPr>
            <w:noProof/>
            <w:webHidden/>
          </w:rPr>
        </w:r>
        <w:r w:rsidR="003F2830">
          <w:rPr>
            <w:noProof/>
            <w:webHidden/>
          </w:rPr>
          <w:fldChar w:fldCharType="separate"/>
        </w:r>
        <w:r w:rsidR="0054619B">
          <w:rPr>
            <w:noProof/>
            <w:webHidden/>
          </w:rPr>
          <w:t>27</w:t>
        </w:r>
        <w:r w:rsidR="003F2830">
          <w:rPr>
            <w:noProof/>
            <w:webHidden/>
          </w:rPr>
          <w:fldChar w:fldCharType="end"/>
        </w:r>
      </w:hyperlink>
    </w:p>
    <w:p w14:paraId="1B1178E8"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27" w:history="1">
        <w:r w:rsidR="003F2830" w:rsidRPr="004124EE">
          <w:rPr>
            <w:rStyle w:val="Hyperlink"/>
            <w:noProof/>
          </w:rPr>
          <w:t>23.3.</w:t>
        </w:r>
        <w:r w:rsidR="003F2830">
          <w:rPr>
            <w:rFonts w:asciiTheme="minorHAnsi" w:eastAsiaTheme="minorEastAsia" w:hAnsiTheme="minorHAnsi" w:cstheme="minorBidi"/>
            <w:noProof/>
            <w:szCs w:val="22"/>
            <w:lang w:eastAsia="en-GB"/>
          </w:rPr>
          <w:tab/>
        </w:r>
        <w:r w:rsidR="003F2830" w:rsidRPr="004124EE">
          <w:rPr>
            <w:rStyle w:val="Hyperlink"/>
            <w:noProof/>
          </w:rPr>
          <w:t>Contractor’s IPR</w:t>
        </w:r>
        <w:r w:rsidR="003F2830">
          <w:rPr>
            <w:noProof/>
            <w:webHidden/>
          </w:rPr>
          <w:tab/>
        </w:r>
        <w:r w:rsidR="003F2830">
          <w:rPr>
            <w:noProof/>
            <w:webHidden/>
          </w:rPr>
          <w:fldChar w:fldCharType="begin"/>
        </w:r>
        <w:r w:rsidR="003F2830">
          <w:rPr>
            <w:noProof/>
            <w:webHidden/>
          </w:rPr>
          <w:instrText xml:space="preserve"> PAGEREF _Toc468304727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08581934"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28" w:history="1">
        <w:r w:rsidR="003F2830" w:rsidRPr="004124EE">
          <w:rPr>
            <w:rStyle w:val="Hyperlink"/>
            <w:noProof/>
          </w:rPr>
          <w:t>23.4.</w:t>
        </w:r>
        <w:r w:rsidR="003F2830">
          <w:rPr>
            <w:rFonts w:asciiTheme="minorHAnsi" w:eastAsiaTheme="minorEastAsia" w:hAnsiTheme="minorHAnsi" w:cstheme="minorBidi"/>
            <w:noProof/>
            <w:szCs w:val="22"/>
            <w:lang w:eastAsia="en-GB"/>
          </w:rPr>
          <w:tab/>
        </w:r>
        <w:r w:rsidR="003F2830" w:rsidRPr="004124EE">
          <w:rPr>
            <w:rStyle w:val="Hyperlink"/>
            <w:noProof/>
          </w:rPr>
          <w:t>Authority’s Licence</w:t>
        </w:r>
        <w:r w:rsidR="003F2830">
          <w:rPr>
            <w:noProof/>
            <w:webHidden/>
          </w:rPr>
          <w:tab/>
        </w:r>
        <w:r w:rsidR="003F2830">
          <w:rPr>
            <w:noProof/>
            <w:webHidden/>
          </w:rPr>
          <w:fldChar w:fldCharType="begin"/>
        </w:r>
        <w:r w:rsidR="003F2830">
          <w:rPr>
            <w:noProof/>
            <w:webHidden/>
          </w:rPr>
          <w:instrText xml:space="preserve"> PAGEREF _Toc468304728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36CB86DB"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29" w:history="1">
        <w:r w:rsidR="003F2830" w:rsidRPr="004124EE">
          <w:rPr>
            <w:rStyle w:val="Hyperlink"/>
            <w:noProof/>
          </w:rPr>
          <w:t>23.5.</w:t>
        </w:r>
        <w:r w:rsidR="003F2830">
          <w:rPr>
            <w:rFonts w:asciiTheme="minorHAnsi" w:eastAsiaTheme="minorEastAsia" w:hAnsiTheme="minorHAnsi" w:cstheme="minorBidi"/>
            <w:noProof/>
            <w:szCs w:val="22"/>
            <w:lang w:eastAsia="en-GB"/>
          </w:rPr>
          <w:tab/>
        </w:r>
        <w:r w:rsidR="003F2830" w:rsidRPr="004124EE">
          <w:rPr>
            <w:rStyle w:val="Hyperlink"/>
            <w:noProof/>
          </w:rPr>
          <w:t>Contractor Software</w:t>
        </w:r>
        <w:r w:rsidR="003F2830">
          <w:rPr>
            <w:noProof/>
            <w:webHidden/>
          </w:rPr>
          <w:tab/>
        </w:r>
        <w:r w:rsidR="003F2830">
          <w:rPr>
            <w:noProof/>
            <w:webHidden/>
          </w:rPr>
          <w:fldChar w:fldCharType="begin"/>
        </w:r>
        <w:r w:rsidR="003F2830">
          <w:rPr>
            <w:noProof/>
            <w:webHidden/>
          </w:rPr>
          <w:instrText xml:space="preserve"> PAGEREF _Toc468304729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3901446B" w14:textId="77777777" w:rsidR="003F2830" w:rsidRDefault="00465186">
      <w:pPr>
        <w:pStyle w:val="TOC3"/>
        <w:tabs>
          <w:tab w:val="left" w:pos="1540"/>
          <w:tab w:val="right" w:leader="dot" w:pos="9019"/>
        </w:tabs>
        <w:rPr>
          <w:rFonts w:asciiTheme="minorHAnsi" w:eastAsiaTheme="minorEastAsia" w:hAnsiTheme="minorHAnsi" w:cstheme="minorBidi"/>
          <w:noProof/>
          <w:szCs w:val="22"/>
          <w:lang w:eastAsia="en-GB"/>
        </w:rPr>
      </w:pPr>
      <w:hyperlink w:anchor="_Toc468304730" w:history="1">
        <w:r w:rsidR="003F2830" w:rsidRPr="004124EE">
          <w:rPr>
            <w:rStyle w:val="Hyperlink"/>
            <w:noProof/>
          </w:rPr>
          <w:t>23.5.1.</w:t>
        </w:r>
        <w:r w:rsidR="003F2830">
          <w:rPr>
            <w:rFonts w:asciiTheme="minorHAnsi" w:eastAsiaTheme="minorEastAsia" w:hAnsiTheme="minorHAnsi" w:cstheme="minorBidi"/>
            <w:noProof/>
            <w:szCs w:val="22"/>
            <w:lang w:eastAsia="en-GB"/>
          </w:rPr>
          <w:tab/>
        </w:r>
        <w:r w:rsidR="003F2830" w:rsidRPr="004124EE">
          <w:rPr>
            <w:rStyle w:val="Hyperlink"/>
            <w:noProof/>
          </w:rPr>
          <w:t>Licence</w:t>
        </w:r>
        <w:r w:rsidR="003F2830">
          <w:rPr>
            <w:noProof/>
            <w:webHidden/>
          </w:rPr>
          <w:tab/>
        </w:r>
        <w:r w:rsidR="003F2830">
          <w:rPr>
            <w:noProof/>
            <w:webHidden/>
          </w:rPr>
          <w:fldChar w:fldCharType="begin"/>
        </w:r>
        <w:r w:rsidR="003F2830">
          <w:rPr>
            <w:noProof/>
            <w:webHidden/>
          </w:rPr>
          <w:instrText xml:space="preserve"> PAGEREF _Toc468304730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00AA93F1"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31" w:history="1">
        <w:r w:rsidR="003F2830" w:rsidRPr="004124EE">
          <w:rPr>
            <w:rStyle w:val="Hyperlink"/>
            <w:noProof/>
          </w:rPr>
          <w:t>24.</w:t>
        </w:r>
        <w:r w:rsidR="003F2830">
          <w:rPr>
            <w:rFonts w:asciiTheme="minorHAnsi" w:eastAsiaTheme="minorEastAsia" w:hAnsiTheme="minorHAnsi" w:cstheme="minorBidi"/>
            <w:noProof/>
            <w:szCs w:val="22"/>
            <w:lang w:eastAsia="en-GB"/>
          </w:rPr>
          <w:tab/>
        </w:r>
        <w:r w:rsidR="003F2830" w:rsidRPr="004124EE">
          <w:rPr>
            <w:rStyle w:val="Hyperlink"/>
            <w:noProof/>
          </w:rPr>
          <w:t>Confidentiality</w:t>
        </w:r>
        <w:r w:rsidR="003F2830">
          <w:rPr>
            <w:noProof/>
            <w:webHidden/>
          </w:rPr>
          <w:tab/>
        </w:r>
        <w:r w:rsidR="003F2830">
          <w:rPr>
            <w:noProof/>
            <w:webHidden/>
          </w:rPr>
          <w:fldChar w:fldCharType="begin"/>
        </w:r>
        <w:r w:rsidR="003F2830">
          <w:rPr>
            <w:noProof/>
            <w:webHidden/>
          </w:rPr>
          <w:instrText xml:space="preserve"> PAGEREF _Toc468304731 \h </w:instrText>
        </w:r>
        <w:r w:rsidR="003F2830">
          <w:rPr>
            <w:noProof/>
            <w:webHidden/>
          </w:rPr>
        </w:r>
        <w:r w:rsidR="003F2830">
          <w:rPr>
            <w:noProof/>
            <w:webHidden/>
          </w:rPr>
          <w:fldChar w:fldCharType="separate"/>
        </w:r>
        <w:r w:rsidR="0054619B">
          <w:rPr>
            <w:noProof/>
            <w:webHidden/>
          </w:rPr>
          <w:t>28</w:t>
        </w:r>
        <w:r w:rsidR="003F2830">
          <w:rPr>
            <w:noProof/>
            <w:webHidden/>
          </w:rPr>
          <w:fldChar w:fldCharType="end"/>
        </w:r>
      </w:hyperlink>
    </w:p>
    <w:p w14:paraId="2AFA3A93"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32" w:history="1">
        <w:r w:rsidR="003F2830" w:rsidRPr="004124EE">
          <w:rPr>
            <w:rStyle w:val="Hyperlink"/>
            <w:noProof/>
          </w:rPr>
          <w:t>25.</w:t>
        </w:r>
        <w:r w:rsidR="003F2830">
          <w:rPr>
            <w:rFonts w:asciiTheme="minorHAnsi" w:eastAsiaTheme="minorEastAsia" w:hAnsiTheme="minorHAnsi" w:cstheme="minorBidi"/>
            <w:noProof/>
            <w:szCs w:val="22"/>
            <w:lang w:eastAsia="en-GB"/>
          </w:rPr>
          <w:tab/>
        </w:r>
        <w:r w:rsidR="003F2830" w:rsidRPr="004124EE">
          <w:rPr>
            <w:rStyle w:val="Hyperlink"/>
            <w:noProof/>
          </w:rPr>
          <w:t>Data Protection</w:t>
        </w:r>
        <w:r w:rsidR="003F2830">
          <w:rPr>
            <w:noProof/>
            <w:webHidden/>
          </w:rPr>
          <w:tab/>
        </w:r>
        <w:r w:rsidR="003F2830">
          <w:rPr>
            <w:noProof/>
            <w:webHidden/>
          </w:rPr>
          <w:fldChar w:fldCharType="begin"/>
        </w:r>
        <w:r w:rsidR="003F2830">
          <w:rPr>
            <w:noProof/>
            <w:webHidden/>
          </w:rPr>
          <w:instrText xml:space="preserve"> PAGEREF _Toc468304732 \h </w:instrText>
        </w:r>
        <w:r w:rsidR="003F2830">
          <w:rPr>
            <w:noProof/>
            <w:webHidden/>
          </w:rPr>
        </w:r>
        <w:r w:rsidR="003F2830">
          <w:rPr>
            <w:noProof/>
            <w:webHidden/>
          </w:rPr>
          <w:fldChar w:fldCharType="separate"/>
        </w:r>
        <w:r w:rsidR="0054619B">
          <w:rPr>
            <w:noProof/>
            <w:webHidden/>
          </w:rPr>
          <w:t>30</w:t>
        </w:r>
        <w:r w:rsidR="003F2830">
          <w:rPr>
            <w:noProof/>
            <w:webHidden/>
          </w:rPr>
          <w:fldChar w:fldCharType="end"/>
        </w:r>
      </w:hyperlink>
    </w:p>
    <w:p w14:paraId="5CA5F1D1"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33" w:history="1">
        <w:r w:rsidR="003F2830" w:rsidRPr="004124EE">
          <w:rPr>
            <w:rStyle w:val="Hyperlink"/>
            <w:noProof/>
          </w:rPr>
          <w:t>26.</w:t>
        </w:r>
        <w:r w:rsidR="003F2830">
          <w:rPr>
            <w:rFonts w:asciiTheme="minorHAnsi" w:eastAsiaTheme="minorEastAsia" w:hAnsiTheme="minorHAnsi" w:cstheme="minorBidi"/>
            <w:noProof/>
            <w:szCs w:val="22"/>
            <w:lang w:eastAsia="en-GB"/>
          </w:rPr>
          <w:tab/>
        </w:r>
        <w:r w:rsidR="003F2830" w:rsidRPr="004124EE">
          <w:rPr>
            <w:rStyle w:val="Hyperlink"/>
            <w:noProof/>
          </w:rPr>
          <w:t>Data security</w:t>
        </w:r>
        <w:r w:rsidR="003F2830">
          <w:rPr>
            <w:noProof/>
            <w:webHidden/>
          </w:rPr>
          <w:tab/>
        </w:r>
        <w:r w:rsidR="003F2830">
          <w:rPr>
            <w:noProof/>
            <w:webHidden/>
          </w:rPr>
          <w:fldChar w:fldCharType="begin"/>
        </w:r>
        <w:r w:rsidR="003F2830">
          <w:rPr>
            <w:noProof/>
            <w:webHidden/>
          </w:rPr>
          <w:instrText xml:space="preserve"> PAGEREF _Toc468304733 \h </w:instrText>
        </w:r>
        <w:r w:rsidR="003F2830">
          <w:rPr>
            <w:noProof/>
            <w:webHidden/>
          </w:rPr>
        </w:r>
        <w:r w:rsidR="003F2830">
          <w:rPr>
            <w:noProof/>
            <w:webHidden/>
          </w:rPr>
          <w:fldChar w:fldCharType="separate"/>
        </w:r>
        <w:r w:rsidR="0054619B">
          <w:rPr>
            <w:noProof/>
            <w:webHidden/>
          </w:rPr>
          <w:t>31</w:t>
        </w:r>
        <w:r w:rsidR="003F2830">
          <w:rPr>
            <w:noProof/>
            <w:webHidden/>
          </w:rPr>
          <w:fldChar w:fldCharType="end"/>
        </w:r>
      </w:hyperlink>
    </w:p>
    <w:p w14:paraId="653AD127"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34" w:history="1">
        <w:r w:rsidR="003F2830" w:rsidRPr="004124EE">
          <w:rPr>
            <w:rStyle w:val="Hyperlink"/>
            <w:noProof/>
          </w:rPr>
          <w:t>27.</w:t>
        </w:r>
        <w:r w:rsidR="003F2830">
          <w:rPr>
            <w:rFonts w:asciiTheme="minorHAnsi" w:eastAsiaTheme="minorEastAsia" w:hAnsiTheme="minorHAnsi" w:cstheme="minorBidi"/>
            <w:noProof/>
            <w:szCs w:val="22"/>
            <w:lang w:eastAsia="en-GB"/>
          </w:rPr>
          <w:tab/>
        </w:r>
        <w:r w:rsidR="003F2830" w:rsidRPr="004124EE">
          <w:rPr>
            <w:rStyle w:val="Hyperlink"/>
            <w:noProof/>
          </w:rPr>
          <w:t>Staff and Resources</w:t>
        </w:r>
        <w:r w:rsidR="003F2830">
          <w:rPr>
            <w:noProof/>
            <w:webHidden/>
          </w:rPr>
          <w:tab/>
        </w:r>
        <w:r w:rsidR="003F2830">
          <w:rPr>
            <w:noProof/>
            <w:webHidden/>
          </w:rPr>
          <w:fldChar w:fldCharType="begin"/>
        </w:r>
        <w:r w:rsidR="003F2830">
          <w:rPr>
            <w:noProof/>
            <w:webHidden/>
          </w:rPr>
          <w:instrText xml:space="preserve"> PAGEREF _Toc468304734 \h </w:instrText>
        </w:r>
        <w:r w:rsidR="003F2830">
          <w:rPr>
            <w:noProof/>
            <w:webHidden/>
          </w:rPr>
        </w:r>
        <w:r w:rsidR="003F2830">
          <w:rPr>
            <w:noProof/>
            <w:webHidden/>
          </w:rPr>
          <w:fldChar w:fldCharType="separate"/>
        </w:r>
        <w:r w:rsidR="0054619B">
          <w:rPr>
            <w:noProof/>
            <w:webHidden/>
          </w:rPr>
          <w:t>32</w:t>
        </w:r>
        <w:r w:rsidR="003F2830">
          <w:rPr>
            <w:noProof/>
            <w:webHidden/>
          </w:rPr>
          <w:fldChar w:fldCharType="end"/>
        </w:r>
      </w:hyperlink>
    </w:p>
    <w:p w14:paraId="1C76AED2"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35" w:history="1">
        <w:r w:rsidR="003F2830" w:rsidRPr="004124EE">
          <w:rPr>
            <w:rStyle w:val="Hyperlink"/>
            <w:noProof/>
          </w:rPr>
          <w:t>28.</w:t>
        </w:r>
        <w:r w:rsidR="003F2830">
          <w:rPr>
            <w:rFonts w:asciiTheme="minorHAnsi" w:eastAsiaTheme="minorEastAsia" w:hAnsiTheme="minorHAnsi" w:cstheme="minorBidi"/>
            <w:noProof/>
            <w:szCs w:val="22"/>
            <w:lang w:eastAsia="en-GB"/>
          </w:rPr>
          <w:tab/>
        </w:r>
        <w:r w:rsidR="003F2830" w:rsidRPr="004124EE">
          <w:rPr>
            <w:rStyle w:val="Hyperlink"/>
            <w:noProof/>
          </w:rPr>
          <w:t>Termination</w:t>
        </w:r>
        <w:r w:rsidR="003F2830">
          <w:rPr>
            <w:noProof/>
            <w:webHidden/>
          </w:rPr>
          <w:tab/>
        </w:r>
        <w:r w:rsidR="003F2830">
          <w:rPr>
            <w:noProof/>
            <w:webHidden/>
          </w:rPr>
          <w:fldChar w:fldCharType="begin"/>
        </w:r>
        <w:r w:rsidR="003F2830">
          <w:rPr>
            <w:noProof/>
            <w:webHidden/>
          </w:rPr>
          <w:instrText xml:space="preserve"> PAGEREF _Toc468304735 \h </w:instrText>
        </w:r>
        <w:r w:rsidR="003F2830">
          <w:rPr>
            <w:noProof/>
            <w:webHidden/>
          </w:rPr>
        </w:r>
        <w:r w:rsidR="003F2830">
          <w:rPr>
            <w:noProof/>
            <w:webHidden/>
          </w:rPr>
          <w:fldChar w:fldCharType="separate"/>
        </w:r>
        <w:r w:rsidR="0054619B">
          <w:rPr>
            <w:noProof/>
            <w:webHidden/>
          </w:rPr>
          <w:t>32</w:t>
        </w:r>
        <w:r w:rsidR="003F2830">
          <w:rPr>
            <w:noProof/>
            <w:webHidden/>
          </w:rPr>
          <w:fldChar w:fldCharType="end"/>
        </w:r>
      </w:hyperlink>
    </w:p>
    <w:p w14:paraId="101D661D"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36" w:history="1">
        <w:r w:rsidR="003F2830" w:rsidRPr="004124EE">
          <w:rPr>
            <w:rStyle w:val="Hyperlink"/>
            <w:noProof/>
          </w:rPr>
          <w:t>28.2.</w:t>
        </w:r>
        <w:r w:rsidR="003F2830">
          <w:rPr>
            <w:rFonts w:asciiTheme="minorHAnsi" w:eastAsiaTheme="minorEastAsia" w:hAnsiTheme="minorHAnsi" w:cstheme="minorBidi"/>
            <w:noProof/>
            <w:szCs w:val="22"/>
            <w:lang w:eastAsia="en-GB"/>
          </w:rPr>
          <w:tab/>
        </w:r>
        <w:r w:rsidR="003F2830" w:rsidRPr="004124EE">
          <w:rPr>
            <w:rStyle w:val="Hyperlink"/>
            <w:noProof/>
          </w:rPr>
          <w:t>Breach</w:t>
        </w:r>
        <w:r w:rsidR="003F2830">
          <w:rPr>
            <w:noProof/>
            <w:webHidden/>
          </w:rPr>
          <w:tab/>
        </w:r>
        <w:r w:rsidR="003F2830">
          <w:rPr>
            <w:noProof/>
            <w:webHidden/>
          </w:rPr>
          <w:fldChar w:fldCharType="begin"/>
        </w:r>
        <w:r w:rsidR="003F2830">
          <w:rPr>
            <w:noProof/>
            <w:webHidden/>
          </w:rPr>
          <w:instrText xml:space="preserve"> PAGEREF _Toc468304736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52E32660"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37" w:history="1">
        <w:r w:rsidR="003F2830" w:rsidRPr="004124EE">
          <w:rPr>
            <w:rStyle w:val="Hyperlink"/>
            <w:noProof/>
          </w:rPr>
          <w:t>28.3.</w:t>
        </w:r>
        <w:r w:rsidR="003F2830">
          <w:rPr>
            <w:rFonts w:asciiTheme="minorHAnsi" w:eastAsiaTheme="minorEastAsia" w:hAnsiTheme="minorHAnsi" w:cstheme="minorBidi"/>
            <w:noProof/>
            <w:szCs w:val="22"/>
            <w:lang w:eastAsia="en-GB"/>
          </w:rPr>
          <w:tab/>
        </w:r>
        <w:r w:rsidR="003F2830" w:rsidRPr="004124EE">
          <w:rPr>
            <w:rStyle w:val="Hyperlink"/>
            <w:noProof/>
          </w:rPr>
          <w:t>Repeat of Breach</w:t>
        </w:r>
        <w:r w:rsidR="003F2830">
          <w:rPr>
            <w:noProof/>
            <w:webHidden/>
          </w:rPr>
          <w:tab/>
        </w:r>
        <w:r w:rsidR="003F2830">
          <w:rPr>
            <w:noProof/>
            <w:webHidden/>
          </w:rPr>
          <w:fldChar w:fldCharType="begin"/>
        </w:r>
        <w:r w:rsidR="003F2830">
          <w:rPr>
            <w:noProof/>
            <w:webHidden/>
          </w:rPr>
          <w:instrText xml:space="preserve"> PAGEREF _Toc468304737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6F44016C"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38" w:history="1">
        <w:r w:rsidR="003F2830" w:rsidRPr="004124EE">
          <w:rPr>
            <w:rStyle w:val="Hyperlink"/>
            <w:noProof/>
          </w:rPr>
          <w:t>28.4.</w:t>
        </w:r>
        <w:r w:rsidR="003F2830">
          <w:rPr>
            <w:rFonts w:asciiTheme="minorHAnsi" w:eastAsiaTheme="minorEastAsia" w:hAnsiTheme="minorHAnsi" w:cstheme="minorBidi"/>
            <w:noProof/>
            <w:szCs w:val="22"/>
            <w:lang w:eastAsia="en-GB"/>
          </w:rPr>
          <w:tab/>
        </w:r>
        <w:r w:rsidR="003F2830" w:rsidRPr="004124EE">
          <w:rPr>
            <w:rStyle w:val="Hyperlink"/>
            <w:noProof/>
          </w:rPr>
          <w:t>Insolvency</w:t>
        </w:r>
        <w:r w:rsidR="003F2830">
          <w:rPr>
            <w:noProof/>
            <w:webHidden/>
          </w:rPr>
          <w:tab/>
        </w:r>
        <w:r w:rsidR="003F2830">
          <w:rPr>
            <w:noProof/>
            <w:webHidden/>
          </w:rPr>
          <w:fldChar w:fldCharType="begin"/>
        </w:r>
        <w:r w:rsidR="003F2830">
          <w:rPr>
            <w:noProof/>
            <w:webHidden/>
          </w:rPr>
          <w:instrText xml:space="preserve"> PAGEREF _Toc468304738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1EF77031"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39" w:history="1">
        <w:r w:rsidR="003F2830" w:rsidRPr="004124EE">
          <w:rPr>
            <w:rStyle w:val="Hyperlink"/>
            <w:noProof/>
          </w:rPr>
          <w:t>28.5.</w:t>
        </w:r>
        <w:r w:rsidR="003F2830">
          <w:rPr>
            <w:rFonts w:asciiTheme="minorHAnsi" w:eastAsiaTheme="minorEastAsia" w:hAnsiTheme="minorHAnsi" w:cstheme="minorBidi"/>
            <w:noProof/>
            <w:szCs w:val="22"/>
            <w:lang w:eastAsia="en-GB"/>
          </w:rPr>
          <w:tab/>
        </w:r>
        <w:r w:rsidR="003F2830" w:rsidRPr="004124EE">
          <w:rPr>
            <w:rStyle w:val="Hyperlink"/>
            <w:noProof/>
          </w:rPr>
          <w:t>Change of Management Control</w:t>
        </w:r>
        <w:r w:rsidR="003F2830">
          <w:rPr>
            <w:noProof/>
            <w:webHidden/>
          </w:rPr>
          <w:tab/>
        </w:r>
        <w:r w:rsidR="003F2830">
          <w:rPr>
            <w:noProof/>
            <w:webHidden/>
          </w:rPr>
          <w:fldChar w:fldCharType="begin"/>
        </w:r>
        <w:r w:rsidR="003F2830">
          <w:rPr>
            <w:noProof/>
            <w:webHidden/>
          </w:rPr>
          <w:instrText xml:space="preserve"> PAGEREF _Toc468304739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1597C745"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40" w:history="1">
        <w:r w:rsidR="003F2830" w:rsidRPr="004124EE">
          <w:rPr>
            <w:rStyle w:val="Hyperlink"/>
            <w:noProof/>
          </w:rPr>
          <w:t>28.6.</w:t>
        </w:r>
        <w:r w:rsidR="003F2830">
          <w:rPr>
            <w:rFonts w:asciiTheme="minorHAnsi" w:eastAsiaTheme="minorEastAsia" w:hAnsiTheme="minorHAnsi" w:cstheme="minorBidi"/>
            <w:noProof/>
            <w:szCs w:val="22"/>
            <w:lang w:eastAsia="en-GB"/>
          </w:rPr>
          <w:tab/>
        </w:r>
        <w:r w:rsidR="003F2830" w:rsidRPr="004124EE">
          <w:rPr>
            <w:rStyle w:val="Hyperlink"/>
            <w:noProof/>
          </w:rPr>
          <w:t>Unsatisfactory Evaluation of the Services</w:t>
        </w:r>
        <w:r w:rsidR="003F2830">
          <w:rPr>
            <w:noProof/>
            <w:webHidden/>
          </w:rPr>
          <w:tab/>
        </w:r>
        <w:r w:rsidR="003F2830">
          <w:rPr>
            <w:noProof/>
            <w:webHidden/>
          </w:rPr>
          <w:fldChar w:fldCharType="begin"/>
        </w:r>
        <w:r w:rsidR="003F2830">
          <w:rPr>
            <w:noProof/>
            <w:webHidden/>
          </w:rPr>
          <w:instrText xml:space="preserve"> PAGEREF _Toc468304740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7AC44FC5"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41" w:history="1">
        <w:r w:rsidR="003F2830" w:rsidRPr="004124EE">
          <w:rPr>
            <w:rStyle w:val="Hyperlink"/>
            <w:noProof/>
          </w:rPr>
          <w:t>28.8.</w:t>
        </w:r>
        <w:r w:rsidR="003F2830">
          <w:rPr>
            <w:rFonts w:asciiTheme="minorHAnsi" w:eastAsiaTheme="minorEastAsia" w:hAnsiTheme="minorHAnsi" w:cstheme="minorBidi"/>
            <w:noProof/>
            <w:szCs w:val="22"/>
            <w:lang w:eastAsia="en-GB"/>
          </w:rPr>
          <w:tab/>
        </w:r>
        <w:r w:rsidR="003F2830" w:rsidRPr="004124EE">
          <w:rPr>
            <w:rStyle w:val="Hyperlink"/>
            <w:noProof/>
          </w:rPr>
          <w:t>Consequences of Termination</w:t>
        </w:r>
        <w:r w:rsidR="003F2830">
          <w:rPr>
            <w:noProof/>
            <w:webHidden/>
          </w:rPr>
          <w:tab/>
        </w:r>
        <w:r w:rsidR="003F2830">
          <w:rPr>
            <w:noProof/>
            <w:webHidden/>
          </w:rPr>
          <w:fldChar w:fldCharType="begin"/>
        </w:r>
        <w:r w:rsidR="003F2830">
          <w:rPr>
            <w:noProof/>
            <w:webHidden/>
          </w:rPr>
          <w:instrText xml:space="preserve"> PAGEREF _Toc468304741 \h </w:instrText>
        </w:r>
        <w:r w:rsidR="003F2830">
          <w:rPr>
            <w:noProof/>
            <w:webHidden/>
          </w:rPr>
        </w:r>
        <w:r w:rsidR="003F2830">
          <w:rPr>
            <w:noProof/>
            <w:webHidden/>
          </w:rPr>
          <w:fldChar w:fldCharType="separate"/>
        </w:r>
        <w:r w:rsidR="0054619B">
          <w:rPr>
            <w:noProof/>
            <w:webHidden/>
          </w:rPr>
          <w:t>33</w:t>
        </w:r>
        <w:r w:rsidR="003F2830">
          <w:rPr>
            <w:noProof/>
            <w:webHidden/>
          </w:rPr>
          <w:fldChar w:fldCharType="end"/>
        </w:r>
      </w:hyperlink>
    </w:p>
    <w:p w14:paraId="58353120"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42" w:history="1">
        <w:r w:rsidR="003F2830" w:rsidRPr="004124EE">
          <w:rPr>
            <w:rStyle w:val="Hyperlink"/>
            <w:noProof/>
          </w:rPr>
          <w:t>29.</w:t>
        </w:r>
        <w:r w:rsidR="003F2830">
          <w:rPr>
            <w:rFonts w:asciiTheme="minorHAnsi" w:eastAsiaTheme="minorEastAsia" w:hAnsiTheme="minorHAnsi" w:cstheme="minorBidi"/>
            <w:noProof/>
            <w:szCs w:val="22"/>
            <w:lang w:eastAsia="en-GB"/>
          </w:rPr>
          <w:tab/>
        </w:r>
        <w:r w:rsidR="003F2830" w:rsidRPr="004124EE">
          <w:rPr>
            <w:rStyle w:val="Hyperlink"/>
            <w:noProof/>
          </w:rPr>
          <w:t>Force Majeure</w:t>
        </w:r>
        <w:r w:rsidR="003F2830">
          <w:rPr>
            <w:noProof/>
            <w:webHidden/>
          </w:rPr>
          <w:tab/>
        </w:r>
        <w:r w:rsidR="003F2830">
          <w:rPr>
            <w:noProof/>
            <w:webHidden/>
          </w:rPr>
          <w:fldChar w:fldCharType="begin"/>
        </w:r>
        <w:r w:rsidR="003F2830">
          <w:rPr>
            <w:noProof/>
            <w:webHidden/>
          </w:rPr>
          <w:instrText xml:space="preserve"> PAGEREF _Toc468304742 \h </w:instrText>
        </w:r>
        <w:r w:rsidR="003F2830">
          <w:rPr>
            <w:noProof/>
            <w:webHidden/>
          </w:rPr>
        </w:r>
        <w:r w:rsidR="003F2830">
          <w:rPr>
            <w:noProof/>
            <w:webHidden/>
          </w:rPr>
          <w:fldChar w:fldCharType="separate"/>
        </w:r>
        <w:r w:rsidR="0054619B">
          <w:rPr>
            <w:noProof/>
            <w:webHidden/>
          </w:rPr>
          <w:t>34</w:t>
        </w:r>
        <w:r w:rsidR="003F2830">
          <w:rPr>
            <w:noProof/>
            <w:webHidden/>
          </w:rPr>
          <w:fldChar w:fldCharType="end"/>
        </w:r>
      </w:hyperlink>
    </w:p>
    <w:p w14:paraId="0BAA7C82"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43" w:history="1">
        <w:r w:rsidR="003F2830" w:rsidRPr="004124EE">
          <w:rPr>
            <w:rStyle w:val="Hyperlink"/>
            <w:noProof/>
          </w:rPr>
          <w:t>30.</w:t>
        </w:r>
        <w:r w:rsidR="003F2830">
          <w:rPr>
            <w:rFonts w:asciiTheme="minorHAnsi" w:eastAsiaTheme="minorEastAsia" w:hAnsiTheme="minorHAnsi" w:cstheme="minorBidi"/>
            <w:noProof/>
            <w:szCs w:val="22"/>
            <w:lang w:eastAsia="en-GB"/>
          </w:rPr>
          <w:tab/>
        </w:r>
        <w:r w:rsidR="003F2830" w:rsidRPr="004124EE">
          <w:rPr>
            <w:rStyle w:val="Hyperlink"/>
            <w:noProof/>
          </w:rPr>
          <w:t>Dispute Resolution Procedure</w:t>
        </w:r>
        <w:r w:rsidR="003F2830">
          <w:rPr>
            <w:noProof/>
            <w:webHidden/>
          </w:rPr>
          <w:tab/>
        </w:r>
        <w:r w:rsidR="003F2830">
          <w:rPr>
            <w:noProof/>
            <w:webHidden/>
          </w:rPr>
          <w:fldChar w:fldCharType="begin"/>
        </w:r>
        <w:r w:rsidR="003F2830">
          <w:rPr>
            <w:noProof/>
            <w:webHidden/>
          </w:rPr>
          <w:instrText xml:space="preserve"> PAGEREF _Toc468304743 \h </w:instrText>
        </w:r>
        <w:r w:rsidR="003F2830">
          <w:rPr>
            <w:noProof/>
            <w:webHidden/>
          </w:rPr>
        </w:r>
        <w:r w:rsidR="003F2830">
          <w:rPr>
            <w:noProof/>
            <w:webHidden/>
          </w:rPr>
          <w:fldChar w:fldCharType="separate"/>
        </w:r>
        <w:r w:rsidR="0054619B">
          <w:rPr>
            <w:noProof/>
            <w:webHidden/>
          </w:rPr>
          <w:t>35</w:t>
        </w:r>
        <w:r w:rsidR="003F2830">
          <w:rPr>
            <w:noProof/>
            <w:webHidden/>
          </w:rPr>
          <w:fldChar w:fldCharType="end"/>
        </w:r>
      </w:hyperlink>
    </w:p>
    <w:p w14:paraId="26773F93"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44" w:history="1">
        <w:r w:rsidR="003F2830" w:rsidRPr="004124EE">
          <w:rPr>
            <w:rStyle w:val="Hyperlink"/>
            <w:noProof/>
          </w:rPr>
          <w:t>30.1.</w:t>
        </w:r>
        <w:r w:rsidR="003F2830">
          <w:rPr>
            <w:rFonts w:asciiTheme="minorHAnsi" w:eastAsiaTheme="minorEastAsia" w:hAnsiTheme="minorHAnsi" w:cstheme="minorBidi"/>
            <w:noProof/>
            <w:szCs w:val="22"/>
            <w:lang w:eastAsia="en-GB"/>
          </w:rPr>
          <w:tab/>
        </w:r>
        <w:r w:rsidR="003F2830" w:rsidRPr="004124EE">
          <w:rPr>
            <w:rStyle w:val="Hyperlink"/>
            <w:noProof/>
          </w:rPr>
          <w:t>Application</w:t>
        </w:r>
        <w:r w:rsidR="003F2830">
          <w:rPr>
            <w:noProof/>
            <w:webHidden/>
          </w:rPr>
          <w:tab/>
        </w:r>
        <w:r w:rsidR="003F2830">
          <w:rPr>
            <w:noProof/>
            <w:webHidden/>
          </w:rPr>
          <w:fldChar w:fldCharType="begin"/>
        </w:r>
        <w:r w:rsidR="003F2830">
          <w:rPr>
            <w:noProof/>
            <w:webHidden/>
          </w:rPr>
          <w:instrText xml:space="preserve"> PAGEREF _Toc468304744 \h </w:instrText>
        </w:r>
        <w:r w:rsidR="003F2830">
          <w:rPr>
            <w:noProof/>
            <w:webHidden/>
          </w:rPr>
        </w:r>
        <w:r w:rsidR="003F2830">
          <w:rPr>
            <w:noProof/>
            <w:webHidden/>
          </w:rPr>
          <w:fldChar w:fldCharType="separate"/>
        </w:r>
        <w:r w:rsidR="0054619B">
          <w:rPr>
            <w:noProof/>
            <w:webHidden/>
          </w:rPr>
          <w:t>35</w:t>
        </w:r>
        <w:r w:rsidR="003F2830">
          <w:rPr>
            <w:noProof/>
            <w:webHidden/>
          </w:rPr>
          <w:fldChar w:fldCharType="end"/>
        </w:r>
      </w:hyperlink>
    </w:p>
    <w:p w14:paraId="47CEB4A8"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45" w:history="1">
        <w:r w:rsidR="003F2830" w:rsidRPr="004124EE">
          <w:rPr>
            <w:rStyle w:val="Hyperlink"/>
            <w:noProof/>
          </w:rPr>
          <w:t>30.2.</w:t>
        </w:r>
        <w:r w:rsidR="003F2830">
          <w:rPr>
            <w:rFonts w:asciiTheme="minorHAnsi" w:eastAsiaTheme="minorEastAsia" w:hAnsiTheme="minorHAnsi" w:cstheme="minorBidi"/>
            <w:noProof/>
            <w:szCs w:val="22"/>
            <w:lang w:eastAsia="en-GB"/>
          </w:rPr>
          <w:tab/>
        </w:r>
        <w:r w:rsidR="003F2830" w:rsidRPr="004124EE">
          <w:rPr>
            <w:rStyle w:val="Hyperlink"/>
            <w:noProof/>
          </w:rPr>
          <w:t>Management Referral</w:t>
        </w:r>
        <w:r w:rsidR="003F2830">
          <w:rPr>
            <w:noProof/>
            <w:webHidden/>
          </w:rPr>
          <w:tab/>
        </w:r>
        <w:r w:rsidR="003F2830">
          <w:rPr>
            <w:noProof/>
            <w:webHidden/>
          </w:rPr>
          <w:fldChar w:fldCharType="begin"/>
        </w:r>
        <w:r w:rsidR="003F2830">
          <w:rPr>
            <w:noProof/>
            <w:webHidden/>
          </w:rPr>
          <w:instrText xml:space="preserve"> PAGEREF _Toc468304745 \h </w:instrText>
        </w:r>
        <w:r w:rsidR="003F2830">
          <w:rPr>
            <w:noProof/>
            <w:webHidden/>
          </w:rPr>
        </w:r>
        <w:r w:rsidR="003F2830">
          <w:rPr>
            <w:noProof/>
            <w:webHidden/>
          </w:rPr>
          <w:fldChar w:fldCharType="separate"/>
        </w:r>
        <w:r w:rsidR="0054619B">
          <w:rPr>
            <w:noProof/>
            <w:webHidden/>
          </w:rPr>
          <w:t>35</w:t>
        </w:r>
        <w:r w:rsidR="003F2830">
          <w:rPr>
            <w:noProof/>
            <w:webHidden/>
          </w:rPr>
          <w:fldChar w:fldCharType="end"/>
        </w:r>
      </w:hyperlink>
    </w:p>
    <w:p w14:paraId="5FF56B18"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46" w:history="1">
        <w:r w:rsidR="003F2830" w:rsidRPr="004124EE">
          <w:rPr>
            <w:rStyle w:val="Hyperlink"/>
            <w:noProof/>
          </w:rPr>
          <w:t>30.3.</w:t>
        </w:r>
        <w:r w:rsidR="003F2830">
          <w:rPr>
            <w:rFonts w:asciiTheme="minorHAnsi" w:eastAsiaTheme="minorEastAsia" w:hAnsiTheme="minorHAnsi" w:cstheme="minorBidi"/>
            <w:noProof/>
            <w:szCs w:val="22"/>
            <w:lang w:eastAsia="en-GB"/>
          </w:rPr>
          <w:tab/>
        </w:r>
        <w:r w:rsidR="003F2830" w:rsidRPr="004124EE">
          <w:rPr>
            <w:rStyle w:val="Hyperlink"/>
            <w:noProof/>
          </w:rPr>
          <w:t>Mediation</w:t>
        </w:r>
        <w:r w:rsidR="003F2830">
          <w:rPr>
            <w:noProof/>
            <w:webHidden/>
          </w:rPr>
          <w:tab/>
        </w:r>
        <w:r w:rsidR="003F2830">
          <w:rPr>
            <w:noProof/>
            <w:webHidden/>
          </w:rPr>
          <w:fldChar w:fldCharType="begin"/>
        </w:r>
        <w:r w:rsidR="003F2830">
          <w:rPr>
            <w:noProof/>
            <w:webHidden/>
          </w:rPr>
          <w:instrText xml:space="preserve"> PAGEREF _Toc468304746 \h </w:instrText>
        </w:r>
        <w:r w:rsidR="003F2830">
          <w:rPr>
            <w:noProof/>
            <w:webHidden/>
          </w:rPr>
        </w:r>
        <w:r w:rsidR="003F2830">
          <w:rPr>
            <w:noProof/>
            <w:webHidden/>
          </w:rPr>
          <w:fldChar w:fldCharType="separate"/>
        </w:r>
        <w:r w:rsidR="0054619B">
          <w:rPr>
            <w:noProof/>
            <w:webHidden/>
          </w:rPr>
          <w:t>36</w:t>
        </w:r>
        <w:r w:rsidR="003F2830">
          <w:rPr>
            <w:noProof/>
            <w:webHidden/>
          </w:rPr>
          <w:fldChar w:fldCharType="end"/>
        </w:r>
      </w:hyperlink>
    </w:p>
    <w:p w14:paraId="651A5E4B"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47" w:history="1">
        <w:r w:rsidR="003F2830" w:rsidRPr="004124EE">
          <w:rPr>
            <w:rStyle w:val="Hyperlink"/>
            <w:noProof/>
          </w:rPr>
          <w:t>30.4.</w:t>
        </w:r>
        <w:r w:rsidR="003F2830">
          <w:rPr>
            <w:rFonts w:asciiTheme="minorHAnsi" w:eastAsiaTheme="minorEastAsia" w:hAnsiTheme="minorHAnsi" w:cstheme="minorBidi"/>
            <w:noProof/>
            <w:szCs w:val="22"/>
            <w:lang w:eastAsia="en-GB"/>
          </w:rPr>
          <w:tab/>
        </w:r>
        <w:r w:rsidR="003F2830" w:rsidRPr="004124EE">
          <w:rPr>
            <w:rStyle w:val="Hyperlink"/>
            <w:noProof/>
          </w:rPr>
          <w:t>Litigation</w:t>
        </w:r>
        <w:r w:rsidR="003F2830">
          <w:rPr>
            <w:noProof/>
            <w:webHidden/>
          </w:rPr>
          <w:tab/>
        </w:r>
        <w:r w:rsidR="003F2830">
          <w:rPr>
            <w:noProof/>
            <w:webHidden/>
          </w:rPr>
          <w:fldChar w:fldCharType="begin"/>
        </w:r>
        <w:r w:rsidR="003F2830">
          <w:rPr>
            <w:noProof/>
            <w:webHidden/>
          </w:rPr>
          <w:instrText xml:space="preserve"> PAGEREF _Toc468304747 \h </w:instrText>
        </w:r>
        <w:r w:rsidR="003F2830">
          <w:rPr>
            <w:noProof/>
            <w:webHidden/>
          </w:rPr>
        </w:r>
        <w:r w:rsidR="003F2830">
          <w:rPr>
            <w:noProof/>
            <w:webHidden/>
          </w:rPr>
          <w:fldChar w:fldCharType="separate"/>
        </w:r>
        <w:r w:rsidR="0054619B">
          <w:rPr>
            <w:noProof/>
            <w:webHidden/>
          </w:rPr>
          <w:t>36</w:t>
        </w:r>
        <w:r w:rsidR="003F2830">
          <w:rPr>
            <w:noProof/>
            <w:webHidden/>
          </w:rPr>
          <w:fldChar w:fldCharType="end"/>
        </w:r>
      </w:hyperlink>
    </w:p>
    <w:p w14:paraId="3FA056A3"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48" w:history="1">
        <w:r w:rsidR="003F2830" w:rsidRPr="004124EE">
          <w:rPr>
            <w:rStyle w:val="Hyperlink"/>
            <w:noProof/>
          </w:rPr>
          <w:t>31.</w:t>
        </w:r>
        <w:r w:rsidR="003F2830">
          <w:rPr>
            <w:rFonts w:asciiTheme="minorHAnsi" w:eastAsiaTheme="minorEastAsia" w:hAnsiTheme="minorHAnsi" w:cstheme="minorBidi"/>
            <w:noProof/>
            <w:szCs w:val="22"/>
            <w:lang w:eastAsia="en-GB"/>
          </w:rPr>
          <w:tab/>
        </w:r>
        <w:r w:rsidR="003F2830" w:rsidRPr="004124EE">
          <w:rPr>
            <w:rStyle w:val="Hyperlink"/>
            <w:noProof/>
          </w:rPr>
          <w:t>Agreement Change or Variation</w:t>
        </w:r>
        <w:r w:rsidR="003F2830">
          <w:rPr>
            <w:noProof/>
            <w:webHidden/>
          </w:rPr>
          <w:tab/>
        </w:r>
        <w:r w:rsidR="003F2830">
          <w:rPr>
            <w:noProof/>
            <w:webHidden/>
          </w:rPr>
          <w:fldChar w:fldCharType="begin"/>
        </w:r>
        <w:r w:rsidR="003F2830">
          <w:rPr>
            <w:noProof/>
            <w:webHidden/>
          </w:rPr>
          <w:instrText xml:space="preserve"> PAGEREF _Toc468304748 \h </w:instrText>
        </w:r>
        <w:r w:rsidR="003F2830">
          <w:rPr>
            <w:noProof/>
            <w:webHidden/>
          </w:rPr>
        </w:r>
        <w:r w:rsidR="003F2830">
          <w:rPr>
            <w:noProof/>
            <w:webHidden/>
          </w:rPr>
          <w:fldChar w:fldCharType="separate"/>
        </w:r>
        <w:r w:rsidR="0054619B">
          <w:rPr>
            <w:noProof/>
            <w:webHidden/>
          </w:rPr>
          <w:t>36</w:t>
        </w:r>
        <w:r w:rsidR="003F2830">
          <w:rPr>
            <w:noProof/>
            <w:webHidden/>
          </w:rPr>
          <w:fldChar w:fldCharType="end"/>
        </w:r>
      </w:hyperlink>
    </w:p>
    <w:p w14:paraId="05287A91"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49" w:history="1">
        <w:r w:rsidR="003F2830" w:rsidRPr="004124EE">
          <w:rPr>
            <w:rStyle w:val="Hyperlink"/>
            <w:noProof/>
          </w:rPr>
          <w:t>32.</w:t>
        </w:r>
        <w:r w:rsidR="003F2830">
          <w:rPr>
            <w:rFonts w:asciiTheme="minorHAnsi" w:eastAsiaTheme="minorEastAsia" w:hAnsiTheme="minorHAnsi" w:cstheme="minorBidi"/>
            <w:noProof/>
            <w:szCs w:val="22"/>
            <w:lang w:eastAsia="en-GB"/>
          </w:rPr>
          <w:tab/>
        </w:r>
        <w:r w:rsidR="003F2830" w:rsidRPr="004124EE">
          <w:rPr>
            <w:rStyle w:val="Hyperlink"/>
            <w:noProof/>
          </w:rPr>
          <w:t>Procurement Transparency</w:t>
        </w:r>
        <w:r w:rsidR="003F2830">
          <w:rPr>
            <w:noProof/>
            <w:webHidden/>
          </w:rPr>
          <w:tab/>
        </w:r>
        <w:r w:rsidR="003F2830">
          <w:rPr>
            <w:noProof/>
            <w:webHidden/>
          </w:rPr>
          <w:fldChar w:fldCharType="begin"/>
        </w:r>
        <w:r w:rsidR="003F2830">
          <w:rPr>
            <w:noProof/>
            <w:webHidden/>
          </w:rPr>
          <w:instrText xml:space="preserve"> PAGEREF _Toc468304749 \h </w:instrText>
        </w:r>
        <w:r w:rsidR="003F2830">
          <w:rPr>
            <w:noProof/>
            <w:webHidden/>
          </w:rPr>
        </w:r>
        <w:r w:rsidR="003F2830">
          <w:rPr>
            <w:noProof/>
            <w:webHidden/>
          </w:rPr>
          <w:fldChar w:fldCharType="separate"/>
        </w:r>
        <w:r w:rsidR="0054619B">
          <w:rPr>
            <w:noProof/>
            <w:webHidden/>
          </w:rPr>
          <w:t>37</w:t>
        </w:r>
        <w:r w:rsidR="003F2830">
          <w:rPr>
            <w:noProof/>
            <w:webHidden/>
          </w:rPr>
          <w:fldChar w:fldCharType="end"/>
        </w:r>
      </w:hyperlink>
    </w:p>
    <w:p w14:paraId="7CF2CDDC"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50" w:history="1">
        <w:r w:rsidR="003F2830" w:rsidRPr="004124EE">
          <w:rPr>
            <w:rStyle w:val="Hyperlink"/>
            <w:noProof/>
          </w:rPr>
          <w:t>33.</w:t>
        </w:r>
        <w:r w:rsidR="003F2830">
          <w:rPr>
            <w:rFonts w:asciiTheme="minorHAnsi" w:eastAsiaTheme="minorEastAsia" w:hAnsiTheme="minorHAnsi" w:cstheme="minorBidi"/>
            <w:noProof/>
            <w:szCs w:val="22"/>
            <w:lang w:eastAsia="en-GB"/>
          </w:rPr>
          <w:tab/>
        </w:r>
        <w:r w:rsidR="003F2830" w:rsidRPr="004124EE">
          <w:rPr>
            <w:rStyle w:val="Hyperlink"/>
            <w:noProof/>
          </w:rPr>
          <w:t>Gifts and Payments of Commission</w:t>
        </w:r>
        <w:r w:rsidR="003F2830">
          <w:rPr>
            <w:noProof/>
            <w:webHidden/>
          </w:rPr>
          <w:tab/>
        </w:r>
        <w:r w:rsidR="003F2830">
          <w:rPr>
            <w:noProof/>
            <w:webHidden/>
          </w:rPr>
          <w:fldChar w:fldCharType="begin"/>
        </w:r>
        <w:r w:rsidR="003F2830">
          <w:rPr>
            <w:noProof/>
            <w:webHidden/>
          </w:rPr>
          <w:instrText xml:space="preserve"> PAGEREF _Toc468304750 \h </w:instrText>
        </w:r>
        <w:r w:rsidR="003F2830">
          <w:rPr>
            <w:noProof/>
            <w:webHidden/>
          </w:rPr>
        </w:r>
        <w:r w:rsidR="003F2830">
          <w:rPr>
            <w:noProof/>
            <w:webHidden/>
          </w:rPr>
          <w:fldChar w:fldCharType="separate"/>
        </w:r>
        <w:r w:rsidR="0054619B">
          <w:rPr>
            <w:noProof/>
            <w:webHidden/>
          </w:rPr>
          <w:t>38</w:t>
        </w:r>
        <w:r w:rsidR="003F2830">
          <w:rPr>
            <w:noProof/>
            <w:webHidden/>
          </w:rPr>
          <w:fldChar w:fldCharType="end"/>
        </w:r>
      </w:hyperlink>
    </w:p>
    <w:p w14:paraId="09D0722D"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51" w:history="1">
        <w:r w:rsidR="003F2830" w:rsidRPr="004124EE">
          <w:rPr>
            <w:rStyle w:val="Hyperlink"/>
            <w:noProof/>
          </w:rPr>
          <w:t>34.</w:t>
        </w:r>
        <w:r w:rsidR="003F2830">
          <w:rPr>
            <w:rFonts w:asciiTheme="minorHAnsi" w:eastAsiaTheme="minorEastAsia" w:hAnsiTheme="minorHAnsi" w:cstheme="minorBidi"/>
            <w:noProof/>
            <w:szCs w:val="22"/>
            <w:lang w:eastAsia="en-GB"/>
          </w:rPr>
          <w:tab/>
        </w:r>
        <w:r w:rsidR="003F2830" w:rsidRPr="004124EE">
          <w:rPr>
            <w:rStyle w:val="Hyperlink"/>
            <w:noProof/>
          </w:rPr>
          <w:t>Transfer of Undertakings (Protection of Employment) TUPE</w:t>
        </w:r>
        <w:r w:rsidR="003F2830">
          <w:rPr>
            <w:noProof/>
            <w:webHidden/>
          </w:rPr>
          <w:tab/>
        </w:r>
        <w:r w:rsidR="003F2830">
          <w:rPr>
            <w:noProof/>
            <w:webHidden/>
          </w:rPr>
          <w:fldChar w:fldCharType="begin"/>
        </w:r>
        <w:r w:rsidR="003F2830">
          <w:rPr>
            <w:noProof/>
            <w:webHidden/>
          </w:rPr>
          <w:instrText xml:space="preserve"> PAGEREF _Toc468304751 \h </w:instrText>
        </w:r>
        <w:r w:rsidR="003F2830">
          <w:rPr>
            <w:noProof/>
            <w:webHidden/>
          </w:rPr>
        </w:r>
        <w:r w:rsidR="003F2830">
          <w:rPr>
            <w:noProof/>
            <w:webHidden/>
          </w:rPr>
          <w:fldChar w:fldCharType="separate"/>
        </w:r>
        <w:r w:rsidR="0054619B">
          <w:rPr>
            <w:noProof/>
            <w:webHidden/>
          </w:rPr>
          <w:t>38</w:t>
        </w:r>
        <w:r w:rsidR="003F2830">
          <w:rPr>
            <w:noProof/>
            <w:webHidden/>
          </w:rPr>
          <w:fldChar w:fldCharType="end"/>
        </w:r>
      </w:hyperlink>
    </w:p>
    <w:p w14:paraId="1CB8E890"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52" w:history="1">
        <w:r w:rsidR="003F2830" w:rsidRPr="004124EE">
          <w:rPr>
            <w:rStyle w:val="Hyperlink"/>
            <w:noProof/>
          </w:rPr>
          <w:t>35.</w:t>
        </w:r>
        <w:r w:rsidR="003F2830">
          <w:rPr>
            <w:rFonts w:asciiTheme="minorHAnsi" w:eastAsiaTheme="minorEastAsia" w:hAnsiTheme="minorHAnsi" w:cstheme="minorBidi"/>
            <w:noProof/>
            <w:szCs w:val="22"/>
            <w:lang w:eastAsia="en-GB"/>
          </w:rPr>
          <w:tab/>
        </w:r>
        <w:r w:rsidR="003F2830" w:rsidRPr="004124EE">
          <w:rPr>
            <w:rStyle w:val="Hyperlink"/>
            <w:noProof/>
          </w:rPr>
          <w:t>Information Security Addendum</w:t>
        </w:r>
        <w:r w:rsidR="003F2830">
          <w:rPr>
            <w:noProof/>
            <w:webHidden/>
          </w:rPr>
          <w:tab/>
        </w:r>
        <w:r w:rsidR="003F2830">
          <w:rPr>
            <w:noProof/>
            <w:webHidden/>
          </w:rPr>
          <w:fldChar w:fldCharType="begin"/>
        </w:r>
        <w:r w:rsidR="003F2830">
          <w:rPr>
            <w:noProof/>
            <w:webHidden/>
          </w:rPr>
          <w:instrText xml:space="preserve"> PAGEREF _Toc468304752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7CBEA956"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53" w:history="1">
        <w:r w:rsidR="003F2830" w:rsidRPr="004124EE">
          <w:rPr>
            <w:rStyle w:val="Hyperlink"/>
            <w:noProof/>
          </w:rPr>
          <w:t>36.</w:t>
        </w:r>
        <w:r w:rsidR="003F2830">
          <w:rPr>
            <w:rFonts w:asciiTheme="minorHAnsi" w:eastAsiaTheme="minorEastAsia" w:hAnsiTheme="minorHAnsi" w:cstheme="minorBidi"/>
            <w:noProof/>
            <w:szCs w:val="22"/>
            <w:lang w:eastAsia="en-GB"/>
          </w:rPr>
          <w:tab/>
        </w:r>
        <w:r w:rsidR="003F2830" w:rsidRPr="004124EE">
          <w:rPr>
            <w:rStyle w:val="Hyperlink"/>
            <w:noProof/>
          </w:rPr>
          <w:t>Miscellaneous</w:t>
        </w:r>
        <w:r w:rsidR="003F2830">
          <w:rPr>
            <w:noProof/>
            <w:webHidden/>
          </w:rPr>
          <w:tab/>
        </w:r>
        <w:r w:rsidR="003F2830">
          <w:rPr>
            <w:noProof/>
            <w:webHidden/>
          </w:rPr>
          <w:fldChar w:fldCharType="begin"/>
        </w:r>
        <w:r w:rsidR="003F2830">
          <w:rPr>
            <w:noProof/>
            <w:webHidden/>
          </w:rPr>
          <w:instrText xml:space="preserve"> PAGEREF _Toc468304753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39733DF5"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54" w:history="1">
        <w:r w:rsidR="003F2830" w:rsidRPr="004124EE">
          <w:rPr>
            <w:rStyle w:val="Hyperlink"/>
            <w:noProof/>
          </w:rPr>
          <w:t>36.2.</w:t>
        </w:r>
        <w:r w:rsidR="003F2830">
          <w:rPr>
            <w:rFonts w:asciiTheme="minorHAnsi" w:eastAsiaTheme="minorEastAsia" w:hAnsiTheme="minorHAnsi" w:cstheme="minorBidi"/>
            <w:noProof/>
            <w:szCs w:val="22"/>
            <w:lang w:eastAsia="en-GB"/>
          </w:rPr>
          <w:tab/>
        </w:r>
        <w:r w:rsidR="003F2830" w:rsidRPr="004124EE">
          <w:rPr>
            <w:rStyle w:val="Hyperlink"/>
            <w:noProof/>
          </w:rPr>
          <w:t>Assignment</w:t>
        </w:r>
        <w:r w:rsidR="003F2830">
          <w:rPr>
            <w:noProof/>
            <w:webHidden/>
          </w:rPr>
          <w:tab/>
        </w:r>
        <w:r w:rsidR="003F2830">
          <w:rPr>
            <w:noProof/>
            <w:webHidden/>
          </w:rPr>
          <w:fldChar w:fldCharType="begin"/>
        </w:r>
        <w:r w:rsidR="003F2830">
          <w:rPr>
            <w:noProof/>
            <w:webHidden/>
          </w:rPr>
          <w:instrText xml:space="preserve"> PAGEREF _Toc468304754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151CA145"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55" w:history="1">
        <w:r w:rsidR="003F2830" w:rsidRPr="004124EE">
          <w:rPr>
            <w:rStyle w:val="Hyperlink"/>
            <w:noProof/>
          </w:rPr>
          <w:t>36.3.</w:t>
        </w:r>
        <w:r w:rsidR="003F2830">
          <w:rPr>
            <w:rFonts w:asciiTheme="minorHAnsi" w:eastAsiaTheme="minorEastAsia" w:hAnsiTheme="minorHAnsi" w:cstheme="minorBidi"/>
            <w:noProof/>
            <w:szCs w:val="22"/>
            <w:lang w:eastAsia="en-GB"/>
          </w:rPr>
          <w:tab/>
        </w:r>
        <w:r w:rsidR="003F2830" w:rsidRPr="004124EE">
          <w:rPr>
            <w:rStyle w:val="Hyperlink"/>
            <w:noProof/>
          </w:rPr>
          <w:t>Waiver</w:t>
        </w:r>
        <w:r w:rsidR="003F2830">
          <w:rPr>
            <w:noProof/>
            <w:webHidden/>
          </w:rPr>
          <w:tab/>
        </w:r>
        <w:r w:rsidR="003F2830">
          <w:rPr>
            <w:noProof/>
            <w:webHidden/>
          </w:rPr>
          <w:fldChar w:fldCharType="begin"/>
        </w:r>
        <w:r w:rsidR="003F2830">
          <w:rPr>
            <w:noProof/>
            <w:webHidden/>
          </w:rPr>
          <w:instrText xml:space="preserve"> PAGEREF _Toc468304755 \h </w:instrText>
        </w:r>
        <w:r w:rsidR="003F2830">
          <w:rPr>
            <w:noProof/>
            <w:webHidden/>
          </w:rPr>
        </w:r>
        <w:r w:rsidR="003F2830">
          <w:rPr>
            <w:noProof/>
            <w:webHidden/>
          </w:rPr>
          <w:fldChar w:fldCharType="separate"/>
        </w:r>
        <w:r w:rsidR="0054619B">
          <w:rPr>
            <w:noProof/>
            <w:webHidden/>
          </w:rPr>
          <w:t>39</w:t>
        </w:r>
        <w:r w:rsidR="003F2830">
          <w:rPr>
            <w:noProof/>
            <w:webHidden/>
          </w:rPr>
          <w:fldChar w:fldCharType="end"/>
        </w:r>
      </w:hyperlink>
    </w:p>
    <w:p w14:paraId="06638F90"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56" w:history="1">
        <w:r w:rsidR="003F2830" w:rsidRPr="004124EE">
          <w:rPr>
            <w:rStyle w:val="Hyperlink"/>
            <w:noProof/>
          </w:rPr>
          <w:t>36.4.</w:t>
        </w:r>
        <w:r w:rsidR="003F2830">
          <w:rPr>
            <w:rFonts w:asciiTheme="minorHAnsi" w:eastAsiaTheme="minorEastAsia" w:hAnsiTheme="minorHAnsi" w:cstheme="minorBidi"/>
            <w:noProof/>
            <w:szCs w:val="22"/>
            <w:lang w:eastAsia="en-GB"/>
          </w:rPr>
          <w:tab/>
        </w:r>
        <w:r w:rsidR="003F2830" w:rsidRPr="004124EE">
          <w:rPr>
            <w:rStyle w:val="Hyperlink"/>
            <w:noProof/>
          </w:rPr>
          <w:t>Public Reputation of the Parties</w:t>
        </w:r>
        <w:r w:rsidR="003F2830">
          <w:rPr>
            <w:noProof/>
            <w:webHidden/>
          </w:rPr>
          <w:tab/>
        </w:r>
        <w:r w:rsidR="003F2830">
          <w:rPr>
            <w:noProof/>
            <w:webHidden/>
          </w:rPr>
          <w:fldChar w:fldCharType="begin"/>
        </w:r>
        <w:r w:rsidR="003F2830">
          <w:rPr>
            <w:noProof/>
            <w:webHidden/>
          </w:rPr>
          <w:instrText xml:space="preserve"> PAGEREF _Toc468304756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34874355"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57" w:history="1">
        <w:r w:rsidR="003F2830" w:rsidRPr="004124EE">
          <w:rPr>
            <w:rStyle w:val="Hyperlink"/>
            <w:noProof/>
          </w:rPr>
          <w:t>36.5.</w:t>
        </w:r>
        <w:r w:rsidR="003F2830">
          <w:rPr>
            <w:rFonts w:asciiTheme="minorHAnsi" w:eastAsiaTheme="minorEastAsia" w:hAnsiTheme="minorHAnsi" w:cstheme="minorBidi"/>
            <w:noProof/>
            <w:szCs w:val="22"/>
            <w:lang w:eastAsia="en-GB"/>
          </w:rPr>
          <w:tab/>
        </w:r>
        <w:r w:rsidR="003F2830" w:rsidRPr="004124EE">
          <w:rPr>
            <w:rStyle w:val="Hyperlink"/>
            <w:noProof/>
          </w:rPr>
          <w:t>Whole Agreement</w:t>
        </w:r>
        <w:r w:rsidR="003F2830">
          <w:rPr>
            <w:noProof/>
            <w:webHidden/>
          </w:rPr>
          <w:tab/>
        </w:r>
        <w:r w:rsidR="003F2830">
          <w:rPr>
            <w:noProof/>
            <w:webHidden/>
          </w:rPr>
          <w:fldChar w:fldCharType="begin"/>
        </w:r>
        <w:r w:rsidR="003F2830">
          <w:rPr>
            <w:noProof/>
            <w:webHidden/>
          </w:rPr>
          <w:instrText xml:space="preserve"> PAGEREF _Toc468304757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442EDA50" w14:textId="77777777" w:rsidR="003F2830" w:rsidRDefault="00465186">
      <w:pPr>
        <w:pStyle w:val="TOC2"/>
        <w:tabs>
          <w:tab w:val="left" w:pos="1320"/>
        </w:tabs>
        <w:rPr>
          <w:rFonts w:asciiTheme="minorHAnsi" w:eastAsiaTheme="minorEastAsia" w:hAnsiTheme="minorHAnsi" w:cstheme="minorBidi"/>
          <w:noProof/>
          <w:szCs w:val="22"/>
          <w:lang w:eastAsia="en-GB"/>
        </w:rPr>
      </w:pPr>
      <w:hyperlink w:anchor="_Toc468304758" w:history="1">
        <w:r w:rsidR="003F2830" w:rsidRPr="004124EE">
          <w:rPr>
            <w:rStyle w:val="Hyperlink"/>
            <w:noProof/>
          </w:rPr>
          <w:t>36.6.</w:t>
        </w:r>
        <w:r w:rsidR="003F2830">
          <w:rPr>
            <w:rFonts w:asciiTheme="minorHAnsi" w:eastAsiaTheme="minorEastAsia" w:hAnsiTheme="minorHAnsi" w:cstheme="minorBidi"/>
            <w:noProof/>
            <w:szCs w:val="22"/>
            <w:lang w:eastAsia="en-GB"/>
          </w:rPr>
          <w:tab/>
        </w:r>
        <w:r w:rsidR="003F2830" w:rsidRPr="004124EE">
          <w:rPr>
            <w:rStyle w:val="Hyperlink"/>
            <w:noProof/>
          </w:rPr>
          <w:t>Governing Law</w:t>
        </w:r>
        <w:r w:rsidR="003F2830">
          <w:rPr>
            <w:noProof/>
            <w:webHidden/>
          </w:rPr>
          <w:tab/>
        </w:r>
        <w:r w:rsidR="003F2830">
          <w:rPr>
            <w:noProof/>
            <w:webHidden/>
          </w:rPr>
          <w:fldChar w:fldCharType="begin"/>
        </w:r>
        <w:r w:rsidR="003F2830">
          <w:rPr>
            <w:noProof/>
            <w:webHidden/>
          </w:rPr>
          <w:instrText xml:space="preserve"> PAGEREF _Toc468304758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5479FF03" w14:textId="77777777" w:rsidR="003F2830" w:rsidRDefault="00465186">
      <w:pPr>
        <w:pStyle w:val="TOC1"/>
        <w:tabs>
          <w:tab w:val="left" w:pos="660"/>
          <w:tab w:val="right" w:leader="dot" w:pos="9019"/>
        </w:tabs>
        <w:rPr>
          <w:rFonts w:asciiTheme="minorHAnsi" w:eastAsiaTheme="minorEastAsia" w:hAnsiTheme="minorHAnsi" w:cstheme="minorBidi"/>
          <w:noProof/>
          <w:szCs w:val="22"/>
          <w:lang w:eastAsia="en-GB"/>
        </w:rPr>
      </w:pPr>
      <w:hyperlink w:anchor="_Toc468304759" w:history="1">
        <w:r w:rsidR="003F2830" w:rsidRPr="004124EE">
          <w:rPr>
            <w:rStyle w:val="Hyperlink"/>
            <w:noProof/>
          </w:rPr>
          <w:t>37.</w:t>
        </w:r>
        <w:r w:rsidR="003F2830">
          <w:rPr>
            <w:rFonts w:asciiTheme="minorHAnsi" w:eastAsiaTheme="minorEastAsia" w:hAnsiTheme="minorHAnsi" w:cstheme="minorBidi"/>
            <w:noProof/>
            <w:szCs w:val="22"/>
            <w:lang w:eastAsia="en-GB"/>
          </w:rPr>
          <w:tab/>
        </w:r>
        <w:r w:rsidR="003F2830" w:rsidRPr="004124EE">
          <w:rPr>
            <w:rStyle w:val="Hyperlink"/>
            <w:noProof/>
          </w:rPr>
          <w:t>Agreement Signatures</w:t>
        </w:r>
        <w:r w:rsidR="003F2830">
          <w:rPr>
            <w:noProof/>
            <w:webHidden/>
          </w:rPr>
          <w:tab/>
        </w:r>
        <w:r w:rsidR="003F2830">
          <w:rPr>
            <w:noProof/>
            <w:webHidden/>
          </w:rPr>
          <w:fldChar w:fldCharType="begin"/>
        </w:r>
        <w:r w:rsidR="003F2830">
          <w:rPr>
            <w:noProof/>
            <w:webHidden/>
          </w:rPr>
          <w:instrText xml:space="preserve"> PAGEREF _Toc468304759 \h </w:instrText>
        </w:r>
        <w:r w:rsidR="003F2830">
          <w:rPr>
            <w:noProof/>
            <w:webHidden/>
          </w:rPr>
        </w:r>
        <w:r w:rsidR="003F2830">
          <w:rPr>
            <w:noProof/>
            <w:webHidden/>
          </w:rPr>
          <w:fldChar w:fldCharType="separate"/>
        </w:r>
        <w:r w:rsidR="0054619B">
          <w:rPr>
            <w:noProof/>
            <w:webHidden/>
          </w:rPr>
          <w:t>40</w:t>
        </w:r>
        <w:r w:rsidR="003F2830">
          <w:rPr>
            <w:noProof/>
            <w:webHidden/>
          </w:rPr>
          <w:fldChar w:fldCharType="end"/>
        </w:r>
      </w:hyperlink>
    </w:p>
    <w:p w14:paraId="56A07567" w14:textId="77777777" w:rsidR="00B45FCE" w:rsidRPr="0086605D" w:rsidRDefault="00DC2D6A" w:rsidP="0015495E">
      <w:r w:rsidRPr="0086605D">
        <w:fldChar w:fldCharType="end"/>
      </w:r>
    </w:p>
    <w:p w14:paraId="1B83F141" w14:textId="77777777" w:rsidR="00BF3970" w:rsidRDefault="00DC2D6A">
      <w:pPr>
        <w:pStyle w:val="TOC1"/>
        <w:tabs>
          <w:tab w:val="right" w:leader="dot" w:pos="9019"/>
        </w:tabs>
        <w:rPr>
          <w:rFonts w:asciiTheme="minorHAnsi" w:eastAsiaTheme="minorEastAsia" w:hAnsiTheme="minorHAnsi" w:cstheme="minorBidi"/>
          <w:noProof/>
          <w:szCs w:val="22"/>
          <w:lang w:eastAsia="en-GB"/>
        </w:rPr>
      </w:pPr>
      <w:r w:rsidRPr="0086605D">
        <w:fldChar w:fldCharType="begin"/>
      </w:r>
      <w:r w:rsidR="00B45FCE" w:rsidRPr="0086605D">
        <w:instrText xml:space="preserve"> TOC \h \z \t "T&amp;C H1 Annex,1,T&amp;C H2 Annex,2" </w:instrText>
      </w:r>
      <w:r w:rsidRPr="0086605D">
        <w:fldChar w:fldCharType="separate"/>
      </w:r>
      <w:hyperlink w:anchor="_Toc468789105" w:history="1">
        <w:r w:rsidR="00BF3970" w:rsidRPr="00496651">
          <w:rPr>
            <w:rStyle w:val="Hyperlink"/>
            <w:noProof/>
          </w:rPr>
          <w:t>ANNEX 1</w:t>
        </w:r>
        <w:r w:rsidR="00BF3970">
          <w:rPr>
            <w:noProof/>
            <w:webHidden/>
          </w:rPr>
          <w:tab/>
        </w:r>
        <w:r w:rsidR="00BF3970">
          <w:rPr>
            <w:noProof/>
            <w:webHidden/>
          </w:rPr>
          <w:fldChar w:fldCharType="begin"/>
        </w:r>
        <w:r w:rsidR="00BF3970">
          <w:rPr>
            <w:noProof/>
            <w:webHidden/>
          </w:rPr>
          <w:instrText xml:space="preserve"> PAGEREF _Toc468789105 \h </w:instrText>
        </w:r>
        <w:r w:rsidR="00BF3970">
          <w:rPr>
            <w:noProof/>
            <w:webHidden/>
          </w:rPr>
        </w:r>
        <w:r w:rsidR="00BF3970">
          <w:rPr>
            <w:noProof/>
            <w:webHidden/>
          </w:rPr>
          <w:fldChar w:fldCharType="separate"/>
        </w:r>
        <w:r w:rsidR="00BF3970">
          <w:rPr>
            <w:noProof/>
            <w:webHidden/>
          </w:rPr>
          <w:t>42</w:t>
        </w:r>
        <w:r w:rsidR="00BF3970">
          <w:rPr>
            <w:noProof/>
            <w:webHidden/>
          </w:rPr>
          <w:fldChar w:fldCharType="end"/>
        </w:r>
      </w:hyperlink>
    </w:p>
    <w:p w14:paraId="2FCB1265" w14:textId="77777777" w:rsidR="00BF3970" w:rsidRDefault="00BF3970">
      <w:pPr>
        <w:pStyle w:val="TOC2"/>
        <w:rPr>
          <w:rFonts w:asciiTheme="minorHAnsi" w:eastAsiaTheme="minorEastAsia" w:hAnsiTheme="minorHAnsi" w:cstheme="minorBidi"/>
          <w:noProof/>
          <w:szCs w:val="22"/>
          <w:lang w:eastAsia="en-GB"/>
        </w:rPr>
      </w:pPr>
      <w:hyperlink w:anchor="_Toc468789106" w:history="1">
        <w:r w:rsidRPr="00496651">
          <w:rPr>
            <w:rStyle w:val="Hyperlink"/>
            <w:noProof/>
          </w:rPr>
          <w:t>The Services Specification</w:t>
        </w:r>
        <w:r>
          <w:rPr>
            <w:noProof/>
            <w:webHidden/>
          </w:rPr>
          <w:tab/>
        </w:r>
        <w:r>
          <w:rPr>
            <w:noProof/>
            <w:webHidden/>
          </w:rPr>
          <w:fldChar w:fldCharType="begin"/>
        </w:r>
        <w:r>
          <w:rPr>
            <w:noProof/>
            <w:webHidden/>
          </w:rPr>
          <w:instrText xml:space="preserve"> PAGEREF _Toc468789106 \h </w:instrText>
        </w:r>
        <w:r>
          <w:rPr>
            <w:noProof/>
            <w:webHidden/>
          </w:rPr>
        </w:r>
        <w:r>
          <w:rPr>
            <w:noProof/>
            <w:webHidden/>
          </w:rPr>
          <w:fldChar w:fldCharType="separate"/>
        </w:r>
        <w:r>
          <w:rPr>
            <w:noProof/>
            <w:webHidden/>
          </w:rPr>
          <w:t>42</w:t>
        </w:r>
        <w:r>
          <w:rPr>
            <w:noProof/>
            <w:webHidden/>
          </w:rPr>
          <w:fldChar w:fldCharType="end"/>
        </w:r>
      </w:hyperlink>
    </w:p>
    <w:p w14:paraId="1C8D86FC"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07" w:history="1">
        <w:r w:rsidRPr="00496651">
          <w:rPr>
            <w:rStyle w:val="Hyperlink"/>
            <w:noProof/>
          </w:rPr>
          <w:t>ANNEX 2 Service Level Agreement, Key Performance Indicators (KPI) and Reporting</w:t>
        </w:r>
        <w:r>
          <w:rPr>
            <w:noProof/>
            <w:webHidden/>
          </w:rPr>
          <w:tab/>
        </w:r>
        <w:r>
          <w:rPr>
            <w:noProof/>
            <w:webHidden/>
          </w:rPr>
          <w:fldChar w:fldCharType="begin"/>
        </w:r>
        <w:r>
          <w:rPr>
            <w:noProof/>
            <w:webHidden/>
          </w:rPr>
          <w:instrText xml:space="preserve"> PAGEREF _Toc468789107 \h </w:instrText>
        </w:r>
        <w:r>
          <w:rPr>
            <w:noProof/>
            <w:webHidden/>
          </w:rPr>
        </w:r>
        <w:r>
          <w:rPr>
            <w:noProof/>
            <w:webHidden/>
          </w:rPr>
          <w:fldChar w:fldCharType="separate"/>
        </w:r>
        <w:r>
          <w:rPr>
            <w:noProof/>
            <w:webHidden/>
          </w:rPr>
          <w:t>43</w:t>
        </w:r>
        <w:r>
          <w:rPr>
            <w:noProof/>
            <w:webHidden/>
          </w:rPr>
          <w:fldChar w:fldCharType="end"/>
        </w:r>
      </w:hyperlink>
    </w:p>
    <w:p w14:paraId="7C80204C" w14:textId="77777777" w:rsidR="00BF3970" w:rsidRDefault="00BF3970">
      <w:pPr>
        <w:pStyle w:val="TOC2"/>
        <w:rPr>
          <w:rFonts w:asciiTheme="minorHAnsi" w:eastAsiaTheme="minorEastAsia" w:hAnsiTheme="minorHAnsi" w:cstheme="minorBidi"/>
          <w:noProof/>
          <w:szCs w:val="22"/>
          <w:lang w:eastAsia="en-GB"/>
        </w:rPr>
      </w:pPr>
      <w:hyperlink w:anchor="_Toc468789108" w:history="1">
        <w:r w:rsidRPr="00496651">
          <w:rPr>
            <w:rStyle w:val="Hyperlink"/>
            <w:noProof/>
          </w:rPr>
          <w:t>2.1 Service Levels and Key Performance Indicators</w:t>
        </w:r>
        <w:r>
          <w:rPr>
            <w:noProof/>
            <w:webHidden/>
          </w:rPr>
          <w:tab/>
        </w:r>
        <w:r>
          <w:rPr>
            <w:noProof/>
            <w:webHidden/>
          </w:rPr>
          <w:fldChar w:fldCharType="begin"/>
        </w:r>
        <w:r>
          <w:rPr>
            <w:noProof/>
            <w:webHidden/>
          </w:rPr>
          <w:instrText xml:space="preserve"> PAGEREF _Toc468789108 \h </w:instrText>
        </w:r>
        <w:r>
          <w:rPr>
            <w:noProof/>
            <w:webHidden/>
          </w:rPr>
        </w:r>
        <w:r>
          <w:rPr>
            <w:noProof/>
            <w:webHidden/>
          </w:rPr>
          <w:fldChar w:fldCharType="separate"/>
        </w:r>
        <w:r>
          <w:rPr>
            <w:noProof/>
            <w:webHidden/>
          </w:rPr>
          <w:t>43</w:t>
        </w:r>
        <w:r>
          <w:rPr>
            <w:noProof/>
            <w:webHidden/>
          </w:rPr>
          <w:fldChar w:fldCharType="end"/>
        </w:r>
      </w:hyperlink>
    </w:p>
    <w:p w14:paraId="5A6410FF" w14:textId="77777777" w:rsidR="00BF3970" w:rsidRDefault="00BF3970">
      <w:pPr>
        <w:pStyle w:val="TOC2"/>
        <w:rPr>
          <w:rFonts w:asciiTheme="minorHAnsi" w:eastAsiaTheme="minorEastAsia" w:hAnsiTheme="minorHAnsi" w:cstheme="minorBidi"/>
          <w:noProof/>
          <w:szCs w:val="22"/>
          <w:lang w:eastAsia="en-GB"/>
        </w:rPr>
      </w:pPr>
      <w:hyperlink w:anchor="_Toc468789109" w:history="1">
        <w:r w:rsidRPr="00496651">
          <w:rPr>
            <w:rStyle w:val="Hyperlink"/>
            <w:noProof/>
          </w:rPr>
          <w:t>2.2</w:t>
        </w:r>
        <w:r>
          <w:rPr>
            <w:rFonts w:asciiTheme="minorHAnsi" w:eastAsiaTheme="minorEastAsia" w:hAnsiTheme="minorHAnsi" w:cstheme="minorBidi"/>
            <w:noProof/>
            <w:szCs w:val="22"/>
            <w:lang w:eastAsia="en-GB"/>
          </w:rPr>
          <w:tab/>
        </w:r>
        <w:r w:rsidRPr="00496651">
          <w:rPr>
            <w:rStyle w:val="Hyperlink"/>
            <w:noProof/>
          </w:rPr>
          <w:t xml:space="preserve">Monthly </w:t>
        </w:r>
        <w:r w:rsidRPr="00496651">
          <w:rPr>
            <w:rStyle w:val="Hyperlink"/>
            <w:noProof/>
          </w:rPr>
          <w:t>R</w:t>
        </w:r>
        <w:r w:rsidRPr="00496651">
          <w:rPr>
            <w:rStyle w:val="Hyperlink"/>
            <w:noProof/>
          </w:rPr>
          <w:t>eporting</w:t>
        </w:r>
        <w:r>
          <w:rPr>
            <w:noProof/>
            <w:webHidden/>
          </w:rPr>
          <w:tab/>
        </w:r>
        <w:r>
          <w:rPr>
            <w:noProof/>
            <w:webHidden/>
          </w:rPr>
          <w:fldChar w:fldCharType="begin"/>
        </w:r>
        <w:r>
          <w:rPr>
            <w:noProof/>
            <w:webHidden/>
          </w:rPr>
          <w:instrText xml:space="preserve"> PAGEREF _Toc468789109 \h </w:instrText>
        </w:r>
        <w:r>
          <w:rPr>
            <w:noProof/>
            <w:webHidden/>
          </w:rPr>
        </w:r>
        <w:r>
          <w:rPr>
            <w:noProof/>
            <w:webHidden/>
          </w:rPr>
          <w:fldChar w:fldCharType="separate"/>
        </w:r>
        <w:r>
          <w:rPr>
            <w:noProof/>
            <w:webHidden/>
          </w:rPr>
          <w:t>50</w:t>
        </w:r>
        <w:r>
          <w:rPr>
            <w:noProof/>
            <w:webHidden/>
          </w:rPr>
          <w:fldChar w:fldCharType="end"/>
        </w:r>
      </w:hyperlink>
    </w:p>
    <w:p w14:paraId="4BECFD8C" w14:textId="77777777" w:rsidR="00BF3970" w:rsidRDefault="00BF3970">
      <w:pPr>
        <w:pStyle w:val="TOC2"/>
        <w:rPr>
          <w:rFonts w:asciiTheme="minorHAnsi" w:eastAsiaTheme="minorEastAsia" w:hAnsiTheme="minorHAnsi" w:cstheme="minorBidi"/>
          <w:noProof/>
          <w:szCs w:val="22"/>
          <w:lang w:eastAsia="en-GB"/>
        </w:rPr>
      </w:pPr>
      <w:hyperlink w:anchor="_Toc468789110" w:history="1">
        <w:r w:rsidRPr="00496651">
          <w:rPr>
            <w:rStyle w:val="Hyperlink"/>
            <w:noProof/>
          </w:rPr>
          <w:t>2.3</w:t>
        </w:r>
        <w:r>
          <w:rPr>
            <w:rFonts w:asciiTheme="minorHAnsi" w:eastAsiaTheme="minorEastAsia" w:hAnsiTheme="minorHAnsi" w:cstheme="minorBidi"/>
            <w:noProof/>
            <w:szCs w:val="22"/>
            <w:lang w:eastAsia="en-GB"/>
          </w:rPr>
          <w:tab/>
        </w:r>
        <w:r w:rsidRPr="00496651">
          <w:rPr>
            <w:rStyle w:val="Hyperlink"/>
            <w:noProof/>
          </w:rPr>
          <w:t>Quarterly Reporting</w:t>
        </w:r>
        <w:r>
          <w:rPr>
            <w:noProof/>
            <w:webHidden/>
          </w:rPr>
          <w:tab/>
        </w:r>
        <w:r>
          <w:rPr>
            <w:noProof/>
            <w:webHidden/>
          </w:rPr>
          <w:fldChar w:fldCharType="begin"/>
        </w:r>
        <w:r>
          <w:rPr>
            <w:noProof/>
            <w:webHidden/>
          </w:rPr>
          <w:instrText xml:space="preserve"> PAGEREF _Toc468789110 \h </w:instrText>
        </w:r>
        <w:r>
          <w:rPr>
            <w:noProof/>
            <w:webHidden/>
          </w:rPr>
        </w:r>
        <w:r>
          <w:rPr>
            <w:noProof/>
            <w:webHidden/>
          </w:rPr>
          <w:fldChar w:fldCharType="separate"/>
        </w:r>
        <w:r>
          <w:rPr>
            <w:noProof/>
            <w:webHidden/>
          </w:rPr>
          <w:t>50</w:t>
        </w:r>
        <w:r>
          <w:rPr>
            <w:noProof/>
            <w:webHidden/>
          </w:rPr>
          <w:fldChar w:fldCharType="end"/>
        </w:r>
      </w:hyperlink>
    </w:p>
    <w:p w14:paraId="5DC7C7D0"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11" w:history="1">
        <w:r w:rsidRPr="00496651">
          <w:rPr>
            <w:rStyle w:val="Hyperlink"/>
            <w:noProof/>
          </w:rPr>
          <w:t>ANNEX 3</w:t>
        </w:r>
        <w:r>
          <w:rPr>
            <w:noProof/>
            <w:webHidden/>
          </w:rPr>
          <w:tab/>
        </w:r>
        <w:r>
          <w:rPr>
            <w:noProof/>
            <w:webHidden/>
          </w:rPr>
          <w:fldChar w:fldCharType="begin"/>
        </w:r>
        <w:r>
          <w:rPr>
            <w:noProof/>
            <w:webHidden/>
          </w:rPr>
          <w:instrText xml:space="preserve"> PAGEREF _Toc468789111 \h </w:instrText>
        </w:r>
        <w:r>
          <w:rPr>
            <w:noProof/>
            <w:webHidden/>
          </w:rPr>
        </w:r>
        <w:r>
          <w:rPr>
            <w:noProof/>
            <w:webHidden/>
          </w:rPr>
          <w:fldChar w:fldCharType="separate"/>
        </w:r>
        <w:r>
          <w:rPr>
            <w:noProof/>
            <w:webHidden/>
          </w:rPr>
          <w:t>51</w:t>
        </w:r>
        <w:r>
          <w:rPr>
            <w:noProof/>
            <w:webHidden/>
          </w:rPr>
          <w:fldChar w:fldCharType="end"/>
        </w:r>
      </w:hyperlink>
    </w:p>
    <w:p w14:paraId="54495C3D" w14:textId="77777777" w:rsidR="00BF3970" w:rsidRDefault="00BF3970">
      <w:pPr>
        <w:pStyle w:val="TOC2"/>
        <w:rPr>
          <w:rFonts w:asciiTheme="minorHAnsi" w:eastAsiaTheme="minorEastAsia" w:hAnsiTheme="minorHAnsi" w:cstheme="minorBidi"/>
          <w:noProof/>
          <w:szCs w:val="22"/>
          <w:lang w:eastAsia="en-GB"/>
        </w:rPr>
      </w:pPr>
      <w:hyperlink w:anchor="_Toc468789112" w:history="1">
        <w:r w:rsidRPr="00496651">
          <w:rPr>
            <w:rStyle w:val="Hyperlink"/>
            <w:noProof/>
          </w:rPr>
          <w:t>Milestones</w:t>
        </w:r>
        <w:r>
          <w:rPr>
            <w:noProof/>
            <w:webHidden/>
          </w:rPr>
          <w:tab/>
        </w:r>
        <w:r>
          <w:rPr>
            <w:noProof/>
            <w:webHidden/>
          </w:rPr>
          <w:fldChar w:fldCharType="begin"/>
        </w:r>
        <w:r>
          <w:rPr>
            <w:noProof/>
            <w:webHidden/>
          </w:rPr>
          <w:instrText xml:space="preserve"> PAGEREF _Toc468789112 \h </w:instrText>
        </w:r>
        <w:r>
          <w:rPr>
            <w:noProof/>
            <w:webHidden/>
          </w:rPr>
        </w:r>
        <w:r>
          <w:rPr>
            <w:noProof/>
            <w:webHidden/>
          </w:rPr>
          <w:fldChar w:fldCharType="separate"/>
        </w:r>
        <w:r>
          <w:rPr>
            <w:noProof/>
            <w:webHidden/>
          </w:rPr>
          <w:t>51</w:t>
        </w:r>
        <w:r>
          <w:rPr>
            <w:noProof/>
            <w:webHidden/>
          </w:rPr>
          <w:fldChar w:fldCharType="end"/>
        </w:r>
      </w:hyperlink>
    </w:p>
    <w:p w14:paraId="1D647CA9"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13" w:history="1">
        <w:r w:rsidRPr="00496651">
          <w:rPr>
            <w:rStyle w:val="Hyperlink"/>
            <w:noProof/>
          </w:rPr>
          <w:t>ANNEX 4</w:t>
        </w:r>
        <w:r>
          <w:rPr>
            <w:noProof/>
            <w:webHidden/>
          </w:rPr>
          <w:tab/>
        </w:r>
        <w:r>
          <w:rPr>
            <w:noProof/>
            <w:webHidden/>
          </w:rPr>
          <w:fldChar w:fldCharType="begin"/>
        </w:r>
        <w:r>
          <w:rPr>
            <w:noProof/>
            <w:webHidden/>
          </w:rPr>
          <w:instrText xml:space="preserve"> PAGEREF _Toc468789113 \h </w:instrText>
        </w:r>
        <w:r>
          <w:rPr>
            <w:noProof/>
            <w:webHidden/>
          </w:rPr>
        </w:r>
        <w:r>
          <w:rPr>
            <w:noProof/>
            <w:webHidden/>
          </w:rPr>
          <w:fldChar w:fldCharType="separate"/>
        </w:r>
        <w:r>
          <w:rPr>
            <w:noProof/>
            <w:webHidden/>
          </w:rPr>
          <w:t>52</w:t>
        </w:r>
        <w:r>
          <w:rPr>
            <w:noProof/>
            <w:webHidden/>
          </w:rPr>
          <w:fldChar w:fldCharType="end"/>
        </w:r>
      </w:hyperlink>
    </w:p>
    <w:p w14:paraId="330F1379" w14:textId="77777777" w:rsidR="00BF3970" w:rsidRDefault="00BF3970">
      <w:pPr>
        <w:pStyle w:val="TOC2"/>
        <w:rPr>
          <w:rFonts w:asciiTheme="minorHAnsi" w:eastAsiaTheme="minorEastAsia" w:hAnsiTheme="minorHAnsi" w:cstheme="minorBidi"/>
          <w:noProof/>
          <w:szCs w:val="22"/>
          <w:lang w:eastAsia="en-GB"/>
        </w:rPr>
      </w:pPr>
      <w:hyperlink w:anchor="_Toc468789114" w:history="1">
        <w:r w:rsidRPr="00496651">
          <w:rPr>
            <w:rStyle w:val="Hyperlink"/>
            <w:noProof/>
          </w:rPr>
          <w:t>Payment Schedule</w:t>
        </w:r>
        <w:r>
          <w:rPr>
            <w:noProof/>
            <w:webHidden/>
          </w:rPr>
          <w:tab/>
        </w:r>
        <w:r>
          <w:rPr>
            <w:noProof/>
            <w:webHidden/>
          </w:rPr>
          <w:fldChar w:fldCharType="begin"/>
        </w:r>
        <w:r>
          <w:rPr>
            <w:noProof/>
            <w:webHidden/>
          </w:rPr>
          <w:instrText xml:space="preserve"> PAGEREF _Toc468789114 \h </w:instrText>
        </w:r>
        <w:r>
          <w:rPr>
            <w:noProof/>
            <w:webHidden/>
          </w:rPr>
        </w:r>
        <w:r>
          <w:rPr>
            <w:noProof/>
            <w:webHidden/>
          </w:rPr>
          <w:fldChar w:fldCharType="separate"/>
        </w:r>
        <w:r>
          <w:rPr>
            <w:noProof/>
            <w:webHidden/>
          </w:rPr>
          <w:t>52</w:t>
        </w:r>
        <w:r>
          <w:rPr>
            <w:noProof/>
            <w:webHidden/>
          </w:rPr>
          <w:fldChar w:fldCharType="end"/>
        </w:r>
      </w:hyperlink>
    </w:p>
    <w:p w14:paraId="646AC5A6"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15" w:history="1">
        <w:r w:rsidRPr="00496651">
          <w:rPr>
            <w:rStyle w:val="Hyperlink"/>
            <w:noProof/>
          </w:rPr>
          <w:t>ANNEX 5</w:t>
        </w:r>
        <w:r>
          <w:rPr>
            <w:noProof/>
            <w:webHidden/>
          </w:rPr>
          <w:tab/>
        </w:r>
        <w:r>
          <w:rPr>
            <w:noProof/>
            <w:webHidden/>
          </w:rPr>
          <w:fldChar w:fldCharType="begin"/>
        </w:r>
        <w:r>
          <w:rPr>
            <w:noProof/>
            <w:webHidden/>
          </w:rPr>
          <w:instrText xml:space="preserve"> PAGEREF _Toc468789115 \h </w:instrText>
        </w:r>
        <w:r>
          <w:rPr>
            <w:noProof/>
            <w:webHidden/>
          </w:rPr>
        </w:r>
        <w:r>
          <w:rPr>
            <w:noProof/>
            <w:webHidden/>
          </w:rPr>
          <w:fldChar w:fldCharType="separate"/>
        </w:r>
        <w:r>
          <w:rPr>
            <w:noProof/>
            <w:webHidden/>
          </w:rPr>
          <w:t>54</w:t>
        </w:r>
        <w:r>
          <w:rPr>
            <w:noProof/>
            <w:webHidden/>
          </w:rPr>
          <w:fldChar w:fldCharType="end"/>
        </w:r>
      </w:hyperlink>
    </w:p>
    <w:p w14:paraId="6F2D5016" w14:textId="77777777" w:rsidR="00BF3970" w:rsidRDefault="00BF3970">
      <w:pPr>
        <w:pStyle w:val="TOC2"/>
        <w:rPr>
          <w:rFonts w:asciiTheme="minorHAnsi" w:eastAsiaTheme="minorEastAsia" w:hAnsiTheme="minorHAnsi" w:cstheme="minorBidi"/>
          <w:noProof/>
          <w:szCs w:val="22"/>
          <w:lang w:eastAsia="en-GB"/>
        </w:rPr>
      </w:pPr>
      <w:hyperlink w:anchor="_Toc468789116" w:history="1">
        <w:r w:rsidRPr="00496651">
          <w:rPr>
            <w:rStyle w:val="Hyperlink"/>
            <w:noProof/>
          </w:rPr>
          <w:t>5.1</w:t>
        </w:r>
        <w:r>
          <w:rPr>
            <w:rFonts w:asciiTheme="minorHAnsi" w:eastAsiaTheme="minorEastAsia" w:hAnsiTheme="minorHAnsi" w:cstheme="minorBidi"/>
            <w:noProof/>
            <w:szCs w:val="22"/>
            <w:lang w:eastAsia="en-GB"/>
          </w:rPr>
          <w:tab/>
        </w:r>
        <w:r w:rsidRPr="00496651">
          <w:rPr>
            <w:rStyle w:val="Hyperlink"/>
            <w:noProof/>
          </w:rPr>
          <w:t>Implementation and Transition</w:t>
        </w:r>
        <w:r>
          <w:rPr>
            <w:noProof/>
            <w:webHidden/>
          </w:rPr>
          <w:tab/>
        </w:r>
        <w:r>
          <w:rPr>
            <w:noProof/>
            <w:webHidden/>
          </w:rPr>
          <w:fldChar w:fldCharType="begin"/>
        </w:r>
        <w:r>
          <w:rPr>
            <w:noProof/>
            <w:webHidden/>
          </w:rPr>
          <w:instrText xml:space="preserve"> PAGEREF _Toc468789116 \h </w:instrText>
        </w:r>
        <w:r>
          <w:rPr>
            <w:noProof/>
            <w:webHidden/>
          </w:rPr>
        </w:r>
        <w:r>
          <w:rPr>
            <w:noProof/>
            <w:webHidden/>
          </w:rPr>
          <w:fldChar w:fldCharType="separate"/>
        </w:r>
        <w:r>
          <w:rPr>
            <w:noProof/>
            <w:webHidden/>
          </w:rPr>
          <w:t>54</w:t>
        </w:r>
        <w:r>
          <w:rPr>
            <w:noProof/>
            <w:webHidden/>
          </w:rPr>
          <w:fldChar w:fldCharType="end"/>
        </w:r>
      </w:hyperlink>
    </w:p>
    <w:p w14:paraId="38665394" w14:textId="77777777" w:rsidR="00BF3970" w:rsidRDefault="00BF3970">
      <w:pPr>
        <w:pStyle w:val="TOC2"/>
        <w:rPr>
          <w:rFonts w:asciiTheme="minorHAnsi" w:eastAsiaTheme="minorEastAsia" w:hAnsiTheme="minorHAnsi" w:cstheme="minorBidi"/>
          <w:noProof/>
          <w:szCs w:val="22"/>
          <w:lang w:eastAsia="en-GB"/>
        </w:rPr>
      </w:pPr>
      <w:hyperlink w:anchor="_Toc468789117" w:history="1">
        <w:r w:rsidRPr="00496651">
          <w:rPr>
            <w:rStyle w:val="Hyperlink"/>
            <w:noProof/>
          </w:rPr>
          <w:t>5.2</w:t>
        </w:r>
        <w:r>
          <w:rPr>
            <w:rFonts w:asciiTheme="minorHAnsi" w:eastAsiaTheme="minorEastAsia" w:hAnsiTheme="minorHAnsi" w:cstheme="minorBidi"/>
            <w:noProof/>
            <w:szCs w:val="22"/>
            <w:lang w:eastAsia="en-GB"/>
          </w:rPr>
          <w:tab/>
        </w:r>
        <w:r w:rsidRPr="00496651">
          <w:rPr>
            <w:rStyle w:val="Hyperlink"/>
            <w:noProof/>
          </w:rPr>
          <w:t>Acceptance</w:t>
        </w:r>
        <w:r>
          <w:rPr>
            <w:noProof/>
            <w:webHidden/>
          </w:rPr>
          <w:tab/>
        </w:r>
        <w:r>
          <w:rPr>
            <w:noProof/>
            <w:webHidden/>
          </w:rPr>
          <w:fldChar w:fldCharType="begin"/>
        </w:r>
        <w:r>
          <w:rPr>
            <w:noProof/>
            <w:webHidden/>
          </w:rPr>
          <w:instrText xml:space="preserve"> PAGEREF _Toc468789117 \h </w:instrText>
        </w:r>
        <w:r>
          <w:rPr>
            <w:noProof/>
            <w:webHidden/>
          </w:rPr>
        </w:r>
        <w:r>
          <w:rPr>
            <w:noProof/>
            <w:webHidden/>
          </w:rPr>
          <w:fldChar w:fldCharType="separate"/>
        </w:r>
        <w:r>
          <w:rPr>
            <w:noProof/>
            <w:webHidden/>
          </w:rPr>
          <w:t>54</w:t>
        </w:r>
        <w:r>
          <w:rPr>
            <w:noProof/>
            <w:webHidden/>
          </w:rPr>
          <w:fldChar w:fldCharType="end"/>
        </w:r>
      </w:hyperlink>
    </w:p>
    <w:p w14:paraId="48A12AB5" w14:textId="77777777" w:rsidR="00BF3970" w:rsidRDefault="00BF3970">
      <w:pPr>
        <w:pStyle w:val="TOC2"/>
        <w:rPr>
          <w:rFonts w:asciiTheme="minorHAnsi" w:eastAsiaTheme="minorEastAsia" w:hAnsiTheme="minorHAnsi" w:cstheme="minorBidi"/>
          <w:noProof/>
          <w:szCs w:val="22"/>
          <w:lang w:eastAsia="en-GB"/>
        </w:rPr>
      </w:pPr>
      <w:hyperlink w:anchor="_Toc468789118" w:history="1">
        <w:r w:rsidRPr="00496651">
          <w:rPr>
            <w:rStyle w:val="Hyperlink"/>
            <w:noProof/>
          </w:rPr>
          <w:t>5.3</w:t>
        </w:r>
        <w:r>
          <w:rPr>
            <w:rFonts w:asciiTheme="minorHAnsi" w:eastAsiaTheme="minorEastAsia" w:hAnsiTheme="minorHAnsi" w:cstheme="minorBidi"/>
            <w:noProof/>
            <w:szCs w:val="22"/>
            <w:lang w:eastAsia="en-GB"/>
          </w:rPr>
          <w:tab/>
        </w:r>
        <w:r w:rsidRPr="00496651">
          <w:rPr>
            <w:rStyle w:val="Hyperlink"/>
            <w:noProof/>
          </w:rPr>
          <w:t>Mobilization</w:t>
        </w:r>
        <w:r>
          <w:rPr>
            <w:noProof/>
            <w:webHidden/>
          </w:rPr>
          <w:tab/>
        </w:r>
        <w:r>
          <w:rPr>
            <w:noProof/>
            <w:webHidden/>
          </w:rPr>
          <w:fldChar w:fldCharType="begin"/>
        </w:r>
        <w:r>
          <w:rPr>
            <w:noProof/>
            <w:webHidden/>
          </w:rPr>
          <w:instrText xml:space="preserve"> PAGEREF _Toc468789118 \h </w:instrText>
        </w:r>
        <w:r>
          <w:rPr>
            <w:noProof/>
            <w:webHidden/>
          </w:rPr>
        </w:r>
        <w:r>
          <w:rPr>
            <w:noProof/>
            <w:webHidden/>
          </w:rPr>
          <w:fldChar w:fldCharType="separate"/>
        </w:r>
        <w:r>
          <w:rPr>
            <w:noProof/>
            <w:webHidden/>
          </w:rPr>
          <w:t>55</w:t>
        </w:r>
        <w:r>
          <w:rPr>
            <w:noProof/>
            <w:webHidden/>
          </w:rPr>
          <w:fldChar w:fldCharType="end"/>
        </w:r>
      </w:hyperlink>
    </w:p>
    <w:p w14:paraId="69F048B4" w14:textId="77777777" w:rsidR="00BF3970" w:rsidRDefault="00BF3970">
      <w:pPr>
        <w:pStyle w:val="TOC2"/>
        <w:rPr>
          <w:rFonts w:asciiTheme="minorHAnsi" w:eastAsiaTheme="minorEastAsia" w:hAnsiTheme="minorHAnsi" w:cstheme="minorBidi"/>
          <w:noProof/>
          <w:szCs w:val="22"/>
          <w:lang w:eastAsia="en-GB"/>
        </w:rPr>
      </w:pPr>
      <w:hyperlink w:anchor="_Toc468789119" w:history="1">
        <w:r w:rsidRPr="00496651">
          <w:rPr>
            <w:rStyle w:val="Hyperlink"/>
            <w:noProof/>
          </w:rPr>
          <w:t>5.4</w:t>
        </w:r>
        <w:r>
          <w:rPr>
            <w:rFonts w:asciiTheme="minorHAnsi" w:eastAsiaTheme="minorEastAsia" w:hAnsiTheme="minorHAnsi" w:cstheme="minorBidi"/>
            <w:noProof/>
            <w:szCs w:val="22"/>
            <w:lang w:eastAsia="en-GB"/>
          </w:rPr>
          <w:tab/>
        </w:r>
        <w:r w:rsidRPr="00496651">
          <w:rPr>
            <w:rStyle w:val="Hyperlink"/>
            <w:noProof/>
          </w:rPr>
          <w:t>Phase Deliverable Definitions and Acceptance Criteria</w:t>
        </w:r>
        <w:r>
          <w:rPr>
            <w:noProof/>
            <w:webHidden/>
          </w:rPr>
          <w:tab/>
        </w:r>
        <w:r>
          <w:rPr>
            <w:noProof/>
            <w:webHidden/>
          </w:rPr>
          <w:fldChar w:fldCharType="begin"/>
        </w:r>
        <w:r>
          <w:rPr>
            <w:noProof/>
            <w:webHidden/>
          </w:rPr>
          <w:instrText xml:space="preserve"> PAGEREF _Toc468789119 \h </w:instrText>
        </w:r>
        <w:r>
          <w:rPr>
            <w:noProof/>
            <w:webHidden/>
          </w:rPr>
        </w:r>
        <w:r>
          <w:rPr>
            <w:noProof/>
            <w:webHidden/>
          </w:rPr>
          <w:fldChar w:fldCharType="separate"/>
        </w:r>
        <w:r>
          <w:rPr>
            <w:noProof/>
            <w:webHidden/>
          </w:rPr>
          <w:t>55</w:t>
        </w:r>
        <w:r>
          <w:rPr>
            <w:noProof/>
            <w:webHidden/>
          </w:rPr>
          <w:fldChar w:fldCharType="end"/>
        </w:r>
      </w:hyperlink>
    </w:p>
    <w:p w14:paraId="42221142" w14:textId="77777777" w:rsidR="00BF3970" w:rsidRDefault="00BF3970">
      <w:pPr>
        <w:pStyle w:val="TOC2"/>
        <w:rPr>
          <w:rFonts w:asciiTheme="minorHAnsi" w:eastAsiaTheme="minorEastAsia" w:hAnsiTheme="minorHAnsi" w:cstheme="minorBidi"/>
          <w:noProof/>
          <w:szCs w:val="22"/>
          <w:lang w:eastAsia="en-GB"/>
        </w:rPr>
      </w:pPr>
      <w:hyperlink w:anchor="_Toc468789120" w:history="1">
        <w:r w:rsidRPr="00496651">
          <w:rPr>
            <w:rStyle w:val="Hyperlink"/>
            <w:noProof/>
          </w:rPr>
          <w:t>5.5</w:t>
        </w:r>
        <w:r>
          <w:rPr>
            <w:rFonts w:asciiTheme="minorHAnsi" w:eastAsiaTheme="minorEastAsia" w:hAnsiTheme="minorHAnsi" w:cstheme="minorBidi"/>
            <w:noProof/>
            <w:szCs w:val="22"/>
            <w:lang w:eastAsia="en-GB"/>
          </w:rPr>
          <w:tab/>
        </w:r>
        <w:r w:rsidRPr="00496651">
          <w:rPr>
            <w:rStyle w:val="Hyperlink"/>
            <w:noProof/>
          </w:rPr>
          <w:t>Authority’s Obligations</w:t>
        </w:r>
        <w:r>
          <w:rPr>
            <w:noProof/>
            <w:webHidden/>
          </w:rPr>
          <w:tab/>
        </w:r>
        <w:r>
          <w:rPr>
            <w:noProof/>
            <w:webHidden/>
          </w:rPr>
          <w:fldChar w:fldCharType="begin"/>
        </w:r>
        <w:r>
          <w:rPr>
            <w:noProof/>
            <w:webHidden/>
          </w:rPr>
          <w:instrText xml:space="preserve"> PAGEREF _Toc468789120 \h </w:instrText>
        </w:r>
        <w:r>
          <w:rPr>
            <w:noProof/>
            <w:webHidden/>
          </w:rPr>
        </w:r>
        <w:r>
          <w:rPr>
            <w:noProof/>
            <w:webHidden/>
          </w:rPr>
          <w:fldChar w:fldCharType="separate"/>
        </w:r>
        <w:r>
          <w:rPr>
            <w:noProof/>
            <w:webHidden/>
          </w:rPr>
          <w:t>55</w:t>
        </w:r>
        <w:r>
          <w:rPr>
            <w:noProof/>
            <w:webHidden/>
          </w:rPr>
          <w:fldChar w:fldCharType="end"/>
        </w:r>
      </w:hyperlink>
    </w:p>
    <w:p w14:paraId="2FFCF216" w14:textId="77777777" w:rsidR="00BF3970" w:rsidRDefault="00BF3970">
      <w:pPr>
        <w:pStyle w:val="TOC2"/>
        <w:rPr>
          <w:rFonts w:asciiTheme="minorHAnsi" w:eastAsiaTheme="minorEastAsia" w:hAnsiTheme="minorHAnsi" w:cstheme="minorBidi"/>
          <w:noProof/>
          <w:szCs w:val="22"/>
          <w:lang w:eastAsia="en-GB"/>
        </w:rPr>
      </w:pPr>
      <w:hyperlink w:anchor="_Toc468789121" w:history="1">
        <w:r w:rsidRPr="00496651">
          <w:rPr>
            <w:rStyle w:val="Hyperlink"/>
            <w:noProof/>
          </w:rPr>
          <w:t>5.6</w:t>
        </w:r>
        <w:r>
          <w:rPr>
            <w:rFonts w:asciiTheme="minorHAnsi" w:eastAsiaTheme="minorEastAsia" w:hAnsiTheme="minorHAnsi" w:cstheme="minorBidi"/>
            <w:noProof/>
            <w:szCs w:val="22"/>
            <w:lang w:eastAsia="en-GB"/>
          </w:rPr>
          <w:tab/>
        </w:r>
        <w:r w:rsidRPr="00496651">
          <w:rPr>
            <w:rStyle w:val="Hyperlink"/>
            <w:noProof/>
          </w:rPr>
          <w:t>Implementation Key Personnel and Communication</w:t>
        </w:r>
        <w:r>
          <w:rPr>
            <w:noProof/>
            <w:webHidden/>
          </w:rPr>
          <w:tab/>
        </w:r>
        <w:r>
          <w:rPr>
            <w:noProof/>
            <w:webHidden/>
          </w:rPr>
          <w:fldChar w:fldCharType="begin"/>
        </w:r>
        <w:r>
          <w:rPr>
            <w:noProof/>
            <w:webHidden/>
          </w:rPr>
          <w:instrText xml:space="preserve"> PAGEREF _Toc468789121 \h </w:instrText>
        </w:r>
        <w:r>
          <w:rPr>
            <w:noProof/>
            <w:webHidden/>
          </w:rPr>
        </w:r>
        <w:r>
          <w:rPr>
            <w:noProof/>
            <w:webHidden/>
          </w:rPr>
          <w:fldChar w:fldCharType="separate"/>
        </w:r>
        <w:r>
          <w:rPr>
            <w:noProof/>
            <w:webHidden/>
          </w:rPr>
          <w:t>56</w:t>
        </w:r>
        <w:r>
          <w:rPr>
            <w:noProof/>
            <w:webHidden/>
          </w:rPr>
          <w:fldChar w:fldCharType="end"/>
        </w:r>
      </w:hyperlink>
    </w:p>
    <w:p w14:paraId="15DFF90E" w14:textId="77777777" w:rsidR="00BF3970" w:rsidRDefault="00BF3970">
      <w:pPr>
        <w:pStyle w:val="TOC2"/>
        <w:rPr>
          <w:rFonts w:asciiTheme="minorHAnsi" w:eastAsiaTheme="minorEastAsia" w:hAnsiTheme="minorHAnsi" w:cstheme="minorBidi"/>
          <w:noProof/>
          <w:szCs w:val="22"/>
          <w:lang w:eastAsia="en-GB"/>
        </w:rPr>
      </w:pPr>
      <w:hyperlink w:anchor="_Toc468789122" w:history="1">
        <w:r w:rsidRPr="00496651">
          <w:rPr>
            <w:rStyle w:val="Hyperlink"/>
            <w:noProof/>
          </w:rPr>
          <w:t>5.7</w:t>
        </w:r>
        <w:r>
          <w:rPr>
            <w:rFonts w:asciiTheme="minorHAnsi" w:eastAsiaTheme="minorEastAsia" w:hAnsiTheme="minorHAnsi" w:cstheme="minorBidi"/>
            <w:noProof/>
            <w:szCs w:val="22"/>
            <w:lang w:eastAsia="en-GB"/>
          </w:rPr>
          <w:tab/>
        </w:r>
        <w:r w:rsidRPr="00496651">
          <w:rPr>
            <w:rStyle w:val="Hyperlink"/>
            <w:noProof/>
          </w:rPr>
          <w:t>Liquidated Damages</w:t>
        </w:r>
        <w:r>
          <w:rPr>
            <w:noProof/>
            <w:webHidden/>
          </w:rPr>
          <w:tab/>
        </w:r>
        <w:r>
          <w:rPr>
            <w:noProof/>
            <w:webHidden/>
          </w:rPr>
          <w:fldChar w:fldCharType="begin"/>
        </w:r>
        <w:r>
          <w:rPr>
            <w:noProof/>
            <w:webHidden/>
          </w:rPr>
          <w:instrText xml:space="preserve"> PAGEREF _Toc468789122 \h </w:instrText>
        </w:r>
        <w:r>
          <w:rPr>
            <w:noProof/>
            <w:webHidden/>
          </w:rPr>
        </w:r>
        <w:r>
          <w:rPr>
            <w:noProof/>
            <w:webHidden/>
          </w:rPr>
          <w:fldChar w:fldCharType="separate"/>
        </w:r>
        <w:r>
          <w:rPr>
            <w:noProof/>
            <w:webHidden/>
          </w:rPr>
          <w:t>56</w:t>
        </w:r>
        <w:r>
          <w:rPr>
            <w:noProof/>
            <w:webHidden/>
          </w:rPr>
          <w:fldChar w:fldCharType="end"/>
        </w:r>
      </w:hyperlink>
    </w:p>
    <w:p w14:paraId="4C62575E"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23" w:history="1">
        <w:r w:rsidRPr="00496651">
          <w:rPr>
            <w:rStyle w:val="Hyperlink"/>
            <w:noProof/>
          </w:rPr>
          <w:t>ANNEX 6</w:t>
        </w:r>
        <w:r>
          <w:rPr>
            <w:noProof/>
            <w:webHidden/>
          </w:rPr>
          <w:tab/>
        </w:r>
        <w:r>
          <w:rPr>
            <w:noProof/>
            <w:webHidden/>
          </w:rPr>
          <w:fldChar w:fldCharType="begin"/>
        </w:r>
        <w:r>
          <w:rPr>
            <w:noProof/>
            <w:webHidden/>
          </w:rPr>
          <w:instrText xml:space="preserve"> PAGEREF _Toc468789123 \h </w:instrText>
        </w:r>
        <w:r>
          <w:rPr>
            <w:noProof/>
            <w:webHidden/>
          </w:rPr>
        </w:r>
        <w:r>
          <w:rPr>
            <w:noProof/>
            <w:webHidden/>
          </w:rPr>
          <w:fldChar w:fldCharType="separate"/>
        </w:r>
        <w:r>
          <w:rPr>
            <w:noProof/>
            <w:webHidden/>
          </w:rPr>
          <w:t>58</w:t>
        </w:r>
        <w:r>
          <w:rPr>
            <w:noProof/>
            <w:webHidden/>
          </w:rPr>
          <w:fldChar w:fldCharType="end"/>
        </w:r>
      </w:hyperlink>
    </w:p>
    <w:p w14:paraId="73BE7D59" w14:textId="77777777" w:rsidR="00BF3970" w:rsidRDefault="00BF3970">
      <w:pPr>
        <w:pStyle w:val="TOC2"/>
        <w:rPr>
          <w:rFonts w:asciiTheme="minorHAnsi" w:eastAsiaTheme="minorEastAsia" w:hAnsiTheme="minorHAnsi" w:cstheme="minorBidi"/>
          <w:noProof/>
          <w:szCs w:val="22"/>
          <w:lang w:eastAsia="en-GB"/>
        </w:rPr>
      </w:pPr>
      <w:hyperlink w:anchor="_Toc468789124" w:history="1">
        <w:r w:rsidRPr="00496651">
          <w:rPr>
            <w:rStyle w:val="Hyperlink"/>
            <w:noProof/>
          </w:rPr>
          <w:t>Sub-contractors</w:t>
        </w:r>
        <w:r>
          <w:rPr>
            <w:noProof/>
            <w:webHidden/>
          </w:rPr>
          <w:tab/>
        </w:r>
        <w:r>
          <w:rPr>
            <w:noProof/>
            <w:webHidden/>
          </w:rPr>
          <w:fldChar w:fldCharType="begin"/>
        </w:r>
        <w:r>
          <w:rPr>
            <w:noProof/>
            <w:webHidden/>
          </w:rPr>
          <w:instrText xml:space="preserve"> PAGEREF _Toc468789124 \h </w:instrText>
        </w:r>
        <w:r>
          <w:rPr>
            <w:noProof/>
            <w:webHidden/>
          </w:rPr>
        </w:r>
        <w:r>
          <w:rPr>
            <w:noProof/>
            <w:webHidden/>
          </w:rPr>
          <w:fldChar w:fldCharType="separate"/>
        </w:r>
        <w:r>
          <w:rPr>
            <w:noProof/>
            <w:webHidden/>
          </w:rPr>
          <w:t>58</w:t>
        </w:r>
        <w:r>
          <w:rPr>
            <w:noProof/>
            <w:webHidden/>
          </w:rPr>
          <w:fldChar w:fldCharType="end"/>
        </w:r>
      </w:hyperlink>
    </w:p>
    <w:p w14:paraId="6DDBB51E"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25" w:history="1">
        <w:r w:rsidRPr="00496651">
          <w:rPr>
            <w:rStyle w:val="Hyperlink"/>
            <w:noProof/>
          </w:rPr>
          <w:t>ANNEX 7</w:t>
        </w:r>
        <w:r>
          <w:rPr>
            <w:noProof/>
            <w:webHidden/>
          </w:rPr>
          <w:tab/>
        </w:r>
        <w:r>
          <w:rPr>
            <w:noProof/>
            <w:webHidden/>
          </w:rPr>
          <w:fldChar w:fldCharType="begin"/>
        </w:r>
        <w:r>
          <w:rPr>
            <w:noProof/>
            <w:webHidden/>
          </w:rPr>
          <w:instrText xml:space="preserve"> PAGEREF _Toc468789125 \h </w:instrText>
        </w:r>
        <w:r>
          <w:rPr>
            <w:noProof/>
            <w:webHidden/>
          </w:rPr>
        </w:r>
        <w:r>
          <w:rPr>
            <w:noProof/>
            <w:webHidden/>
          </w:rPr>
          <w:fldChar w:fldCharType="separate"/>
        </w:r>
        <w:r>
          <w:rPr>
            <w:noProof/>
            <w:webHidden/>
          </w:rPr>
          <w:t>59</w:t>
        </w:r>
        <w:r>
          <w:rPr>
            <w:noProof/>
            <w:webHidden/>
          </w:rPr>
          <w:fldChar w:fldCharType="end"/>
        </w:r>
      </w:hyperlink>
    </w:p>
    <w:p w14:paraId="20C02E6B" w14:textId="77777777" w:rsidR="00BF3970" w:rsidRDefault="00BF3970">
      <w:pPr>
        <w:pStyle w:val="TOC2"/>
        <w:rPr>
          <w:rFonts w:asciiTheme="minorHAnsi" w:eastAsiaTheme="minorEastAsia" w:hAnsiTheme="minorHAnsi" w:cstheme="minorBidi"/>
          <w:noProof/>
          <w:szCs w:val="22"/>
          <w:lang w:eastAsia="en-GB"/>
        </w:rPr>
      </w:pPr>
      <w:hyperlink w:anchor="_Toc468789126" w:history="1">
        <w:r w:rsidRPr="00496651">
          <w:rPr>
            <w:rStyle w:val="Hyperlink"/>
            <w:noProof/>
          </w:rPr>
          <w:t>Contractors and Third Party Hardware and Software</w:t>
        </w:r>
        <w:r>
          <w:rPr>
            <w:noProof/>
            <w:webHidden/>
          </w:rPr>
          <w:tab/>
        </w:r>
        <w:r>
          <w:rPr>
            <w:noProof/>
            <w:webHidden/>
          </w:rPr>
          <w:fldChar w:fldCharType="begin"/>
        </w:r>
        <w:r>
          <w:rPr>
            <w:noProof/>
            <w:webHidden/>
          </w:rPr>
          <w:instrText xml:space="preserve"> PAGEREF _Toc468789126 \h </w:instrText>
        </w:r>
        <w:r>
          <w:rPr>
            <w:noProof/>
            <w:webHidden/>
          </w:rPr>
        </w:r>
        <w:r>
          <w:rPr>
            <w:noProof/>
            <w:webHidden/>
          </w:rPr>
          <w:fldChar w:fldCharType="separate"/>
        </w:r>
        <w:r>
          <w:rPr>
            <w:noProof/>
            <w:webHidden/>
          </w:rPr>
          <w:t>59</w:t>
        </w:r>
        <w:r>
          <w:rPr>
            <w:noProof/>
            <w:webHidden/>
          </w:rPr>
          <w:fldChar w:fldCharType="end"/>
        </w:r>
      </w:hyperlink>
    </w:p>
    <w:p w14:paraId="07C195B7"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27" w:history="1">
        <w:r w:rsidRPr="00496651">
          <w:rPr>
            <w:rStyle w:val="Hyperlink"/>
            <w:noProof/>
          </w:rPr>
          <w:t>ANNEX 8</w:t>
        </w:r>
        <w:r>
          <w:rPr>
            <w:noProof/>
            <w:webHidden/>
          </w:rPr>
          <w:tab/>
        </w:r>
        <w:r>
          <w:rPr>
            <w:noProof/>
            <w:webHidden/>
          </w:rPr>
          <w:fldChar w:fldCharType="begin"/>
        </w:r>
        <w:r>
          <w:rPr>
            <w:noProof/>
            <w:webHidden/>
          </w:rPr>
          <w:instrText xml:space="preserve"> PAGEREF _Toc468789127 \h </w:instrText>
        </w:r>
        <w:r>
          <w:rPr>
            <w:noProof/>
            <w:webHidden/>
          </w:rPr>
        </w:r>
        <w:r>
          <w:rPr>
            <w:noProof/>
            <w:webHidden/>
          </w:rPr>
          <w:fldChar w:fldCharType="separate"/>
        </w:r>
        <w:r>
          <w:rPr>
            <w:noProof/>
            <w:webHidden/>
          </w:rPr>
          <w:t>60</w:t>
        </w:r>
        <w:r>
          <w:rPr>
            <w:noProof/>
            <w:webHidden/>
          </w:rPr>
          <w:fldChar w:fldCharType="end"/>
        </w:r>
      </w:hyperlink>
    </w:p>
    <w:p w14:paraId="289954F7" w14:textId="77777777" w:rsidR="00BF3970" w:rsidRDefault="00BF3970">
      <w:pPr>
        <w:pStyle w:val="TOC2"/>
        <w:rPr>
          <w:rFonts w:asciiTheme="minorHAnsi" w:eastAsiaTheme="minorEastAsia" w:hAnsiTheme="minorHAnsi" w:cstheme="minorBidi"/>
          <w:noProof/>
          <w:szCs w:val="22"/>
          <w:lang w:eastAsia="en-GB"/>
        </w:rPr>
      </w:pPr>
      <w:hyperlink w:anchor="_Toc468789128" w:history="1">
        <w:r w:rsidRPr="00496651">
          <w:rPr>
            <w:rStyle w:val="Hyperlink"/>
            <w:noProof/>
          </w:rPr>
          <w:t>Security Requirements</w:t>
        </w:r>
        <w:r>
          <w:rPr>
            <w:noProof/>
            <w:webHidden/>
          </w:rPr>
          <w:tab/>
        </w:r>
        <w:r>
          <w:rPr>
            <w:noProof/>
            <w:webHidden/>
          </w:rPr>
          <w:fldChar w:fldCharType="begin"/>
        </w:r>
        <w:r>
          <w:rPr>
            <w:noProof/>
            <w:webHidden/>
          </w:rPr>
          <w:instrText xml:space="preserve"> PAGEREF _Toc468789128 \h </w:instrText>
        </w:r>
        <w:r>
          <w:rPr>
            <w:noProof/>
            <w:webHidden/>
          </w:rPr>
        </w:r>
        <w:r>
          <w:rPr>
            <w:noProof/>
            <w:webHidden/>
          </w:rPr>
          <w:fldChar w:fldCharType="separate"/>
        </w:r>
        <w:r>
          <w:rPr>
            <w:noProof/>
            <w:webHidden/>
          </w:rPr>
          <w:t>60</w:t>
        </w:r>
        <w:r>
          <w:rPr>
            <w:noProof/>
            <w:webHidden/>
          </w:rPr>
          <w:fldChar w:fldCharType="end"/>
        </w:r>
      </w:hyperlink>
    </w:p>
    <w:p w14:paraId="1D5D4626" w14:textId="77777777" w:rsidR="00BF3970" w:rsidRDefault="00BF3970">
      <w:pPr>
        <w:pStyle w:val="TOC2"/>
        <w:rPr>
          <w:rFonts w:asciiTheme="minorHAnsi" w:eastAsiaTheme="minorEastAsia" w:hAnsiTheme="minorHAnsi" w:cstheme="minorBidi"/>
          <w:noProof/>
          <w:szCs w:val="22"/>
          <w:lang w:eastAsia="en-GB"/>
        </w:rPr>
      </w:pPr>
      <w:hyperlink w:anchor="_Toc468789129" w:history="1">
        <w:r w:rsidRPr="00496651">
          <w:rPr>
            <w:rStyle w:val="Hyperlink"/>
            <w:noProof/>
          </w:rPr>
          <w:t>Security and DPA Requirements</w:t>
        </w:r>
        <w:r>
          <w:rPr>
            <w:noProof/>
            <w:webHidden/>
          </w:rPr>
          <w:tab/>
        </w:r>
        <w:r>
          <w:rPr>
            <w:noProof/>
            <w:webHidden/>
          </w:rPr>
          <w:fldChar w:fldCharType="begin"/>
        </w:r>
        <w:r>
          <w:rPr>
            <w:noProof/>
            <w:webHidden/>
          </w:rPr>
          <w:instrText xml:space="preserve"> PAGEREF _Toc468789129 \h </w:instrText>
        </w:r>
        <w:r>
          <w:rPr>
            <w:noProof/>
            <w:webHidden/>
          </w:rPr>
        </w:r>
        <w:r>
          <w:rPr>
            <w:noProof/>
            <w:webHidden/>
          </w:rPr>
          <w:fldChar w:fldCharType="separate"/>
        </w:r>
        <w:r>
          <w:rPr>
            <w:noProof/>
            <w:webHidden/>
          </w:rPr>
          <w:t>60</w:t>
        </w:r>
        <w:r>
          <w:rPr>
            <w:noProof/>
            <w:webHidden/>
          </w:rPr>
          <w:fldChar w:fldCharType="end"/>
        </w:r>
      </w:hyperlink>
    </w:p>
    <w:p w14:paraId="1E58DF0C" w14:textId="77777777" w:rsidR="00BF3970" w:rsidRDefault="00BF3970">
      <w:pPr>
        <w:pStyle w:val="TOC1"/>
        <w:tabs>
          <w:tab w:val="right" w:leader="dot" w:pos="9019"/>
        </w:tabs>
        <w:rPr>
          <w:rFonts w:asciiTheme="minorHAnsi" w:eastAsiaTheme="minorEastAsia" w:hAnsiTheme="minorHAnsi" w:cstheme="minorBidi"/>
          <w:noProof/>
          <w:szCs w:val="22"/>
          <w:lang w:eastAsia="en-GB"/>
        </w:rPr>
      </w:pPr>
      <w:hyperlink w:anchor="_Toc468789130" w:history="1">
        <w:r w:rsidRPr="00496651">
          <w:rPr>
            <w:rStyle w:val="Hyperlink"/>
            <w:noProof/>
          </w:rPr>
          <w:t>ANNEX 9</w:t>
        </w:r>
        <w:r>
          <w:rPr>
            <w:noProof/>
            <w:webHidden/>
          </w:rPr>
          <w:tab/>
        </w:r>
        <w:r>
          <w:rPr>
            <w:noProof/>
            <w:webHidden/>
          </w:rPr>
          <w:fldChar w:fldCharType="begin"/>
        </w:r>
        <w:r>
          <w:rPr>
            <w:noProof/>
            <w:webHidden/>
          </w:rPr>
          <w:instrText xml:space="preserve"> PAGEREF _Toc468789130 \h </w:instrText>
        </w:r>
        <w:r>
          <w:rPr>
            <w:noProof/>
            <w:webHidden/>
          </w:rPr>
        </w:r>
        <w:r>
          <w:rPr>
            <w:noProof/>
            <w:webHidden/>
          </w:rPr>
          <w:fldChar w:fldCharType="separate"/>
        </w:r>
        <w:r>
          <w:rPr>
            <w:noProof/>
            <w:webHidden/>
          </w:rPr>
          <w:t>61</w:t>
        </w:r>
        <w:r>
          <w:rPr>
            <w:noProof/>
            <w:webHidden/>
          </w:rPr>
          <w:fldChar w:fldCharType="end"/>
        </w:r>
      </w:hyperlink>
    </w:p>
    <w:p w14:paraId="52718E86" w14:textId="77777777" w:rsidR="00BF3970" w:rsidRDefault="00BF3970">
      <w:pPr>
        <w:pStyle w:val="TOC2"/>
        <w:rPr>
          <w:rFonts w:asciiTheme="minorHAnsi" w:eastAsiaTheme="minorEastAsia" w:hAnsiTheme="minorHAnsi" w:cstheme="minorBidi"/>
          <w:noProof/>
          <w:szCs w:val="22"/>
          <w:lang w:eastAsia="en-GB"/>
        </w:rPr>
      </w:pPr>
      <w:hyperlink w:anchor="_Toc468789131" w:history="1">
        <w:r w:rsidRPr="00496651">
          <w:rPr>
            <w:rStyle w:val="Hyperlink"/>
            <w:noProof/>
          </w:rPr>
          <w:t>Variation to Agreement</w:t>
        </w:r>
        <w:r>
          <w:rPr>
            <w:noProof/>
            <w:webHidden/>
          </w:rPr>
          <w:tab/>
        </w:r>
        <w:r>
          <w:rPr>
            <w:noProof/>
            <w:webHidden/>
          </w:rPr>
          <w:fldChar w:fldCharType="begin"/>
        </w:r>
        <w:r>
          <w:rPr>
            <w:noProof/>
            <w:webHidden/>
          </w:rPr>
          <w:instrText xml:space="preserve"> PAGEREF _Toc468789131 \h </w:instrText>
        </w:r>
        <w:r>
          <w:rPr>
            <w:noProof/>
            <w:webHidden/>
          </w:rPr>
        </w:r>
        <w:r>
          <w:rPr>
            <w:noProof/>
            <w:webHidden/>
          </w:rPr>
          <w:fldChar w:fldCharType="separate"/>
        </w:r>
        <w:r>
          <w:rPr>
            <w:noProof/>
            <w:webHidden/>
          </w:rPr>
          <w:t>61</w:t>
        </w:r>
        <w:r>
          <w:rPr>
            <w:noProof/>
            <w:webHidden/>
          </w:rPr>
          <w:fldChar w:fldCharType="end"/>
        </w:r>
      </w:hyperlink>
    </w:p>
    <w:p w14:paraId="6975893D" w14:textId="77777777" w:rsidR="00BF3970" w:rsidRDefault="00BF3970">
      <w:pPr>
        <w:pStyle w:val="TOC2"/>
        <w:rPr>
          <w:rFonts w:asciiTheme="minorHAnsi" w:eastAsiaTheme="minorEastAsia" w:hAnsiTheme="minorHAnsi" w:cstheme="minorBidi"/>
          <w:noProof/>
          <w:szCs w:val="22"/>
          <w:lang w:eastAsia="en-GB"/>
        </w:rPr>
      </w:pPr>
      <w:hyperlink w:anchor="_Toc468789132" w:history="1">
        <w:r w:rsidRPr="00496651">
          <w:rPr>
            <w:rStyle w:val="Hyperlink"/>
            <w:noProof/>
          </w:rPr>
          <w:t>Milestones</w:t>
        </w:r>
        <w:r>
          <w:rPr>
            <w:noProof/>
            <w:webHidden/>
          </w:rPr>
          <w:tab/>
        </w:r>
        <w:r>
          <w:rPr>
            <w:noProof/>
            <w:webHidden/>
          </w:rPr>
          <w:fldChar w:fldCharType="begin"/>
        </w:r>
        <w:r>
          <w:rPr>
            <w:noProof/>
            <w:webHidden/>
          </w:rPr>
          <w:instrText xml:space="preserve"> PAGEREF _Toc468789132 \h </w:instrText>
        </w:r>
        <w:r>
          <w:rPr>
            <w:noProof/>
            <w:webHidden/>
          </w:rPr>
        </w:r>
        <w:r>
          <w:rPr>
            <w:noProof/>
            <w:webHidden/>
          </w:rPr>
          <w:fldChar w:fldCharType="separate"/>
        </w:r>
        <w:r>
          <w:rPr>
            <w:noProof/>
            <w:webHidden/>
          </w:rPr>
          <w:t>61</w:t>
        </w:r>
        <w:r>
          <w:rPr>
            <w:noProof/>
            <w:webHidden/>
          </w:rPr>
          <w:fldChar w:fldCharType="end"/>
        </w:r>
      </w:hyperlink>
    </w:p>
    <w:p w14:paraId="24628EE6" w14:textId="77777777" w:rsidR="00946CDD" w:rsidRPr="0086605D" w:rsidRDefault="00DC2D6A" w:rsidP="0015495E">
      <w:pPr>
        <w:rPr>
          <w:lang w:val="en-US"/>
        </w:rPr>
      </w:pPr>
      <w:r w:rsidRPr="0086605D">
        <w:fldChar w:fldCharType="end"/>
      </w:r>
      <w:r w:rsidR="00946CDD" w:rsidRPr="0086605D">
        <w:br w:type="page"/>
      </w:r>
    </w:p>
    <w:p w14:paraId="7410C4D9" w14:textId="77777777" w:rsidR="00C50406" w:rsidRPr="0086605D" w:rsidRDefault="00C50406" w:rsidP="00D555D0">
      <w:pPr>
        <w:pStyle w:val="TCHeading1"/>
      </w:pPr>
      <w:bookmarkStart w:id="3" w:name="_Toc468304683"/>
      <w:r w:rsidRPr="0086605D">
        <w:lastRenderedPageBreak/>
        <w:t>B</w:t>
      </w:r>
      <w:r w:rsidR="0015495E" w:rsidRPr="0086605D">
        <w:t>asic</w:t>
      </w:r>
      <w:r w:rsidRPr="0086605D">
        <w:t xml:space="preserve"> D</w:t>
      </w:r>
      <w:bookmarkEnd w:id="2"/>
      <w:r w:rsidR="0015495E" w:rsidRPr="0086605D">
        <w:t>etails</w:t>
      </w:r>
      <w:bookmarkEnd w:id="3"/>
    </w:p>
    <w:tbl>
      <w:tblPr>
        <w:tblW w:w="8802" w:type="dxa"/>
        <w:tblInd w:w="-34" w:type="dxa"/>
        <w:tblLayout w:type="fixed"/>
        <w:tblLook w:val="0000" w:firstRow="0" w:lastRow="0" w:firstColumn="0" w:lastColumn="0" w:noHBand="0" w:noVBand="0"/>
      </w:tblPr>
      <w:tblGrid>
        <w:gridCol w:w="698"/>
        <w:gridCol w:w="4689"/>
        <w:gridCol w:w="851"/>
        <w:gridCol w:w="508"/>
        <w:gridCol w:w="200"/>
        <w:gridCol w:w="1843"/>
        <w:gridCol w:w="13"/>
      </w:tblGrid>
      <w:tr w:rsidR="00D228B3" w:rsidRPr="0086605D" w14:paraId="44FD6FF0" w14:textId="77777777" w:rsidTr="00D228B3">
        <w:trPr>
          <w:cantSplit/>
        </w:trPr>
        <w:tc>
          <w:tcPr>
            <w:tcW w:w="698" w:type="dxa"/>
          </w:tcPr>
          <w:p w14:paraId="425CBAFC" w14:textId="77777777" w:rsidR="00D228B3" w:rsidRPr="0086605D" w:rsidRDefault="00D228B3" w:rsidP="008867CC">
            <w:pPr>
              <w:rPr>
                <w:bCs/>
                <w:color w:val="000000"/>
              </w:rPr>
            </w:pPr>
            <w:r w:rsidRPr="0086605D">
              <w:rPr>
                <w:bCs/>
                <w:color w:val="000000"/>
              </w:rPr>
              <w:t>2.1</w:t>
            </w:r>
          </w:p>
        </w:tc>
        <w:tc>
          <w:tcPr>
            <w:tcW w:w="4689" w:type="dxa"/>
          </w:tcPr>
          <w:p w14:paraId="7A7E1CA7" w14:textId="77777777" w:rsidR="00D228B3" w:rsidRPr="0086605D" w:rsidRDefault="00D228B3" w:rsidP="0015495E">
            <w:r w:rsidRPr="0086605D">
              <w:t>NAME AND ADDRESS OF CONTRACTOR (including Company Registration Number if relevant)</w:t>
            </w:r>
          </w:p>
        </w:tc>
        <w:tc>
          <w:tcPr>
            <w:tcW w:w="3415" w:type="dxa"/>
            <w:gridSpan w:val="5"/>
            <w:tcBorders>
              <w:top w:val="single" w:sz="6" w:space="0" w:color="auto"/>
              <w:left w:val="single" w:sz="6" w:space="0" w:color="auto"/>
              <w:bottom w:val="single" w:sz="6" w:space="0" w:color="auto"/>
              <w:right w:val="single" w:sz="6" w:space="0" w:color="auto"/>
            </w:tcBorders>
          </w:tcPr>
          <w:p w14:paraId="531E1AF8" w14:textId="77777777" w:rsidR="00B07315" w:rsidRPr="0086605D" w:rsidRDefault="00B07315" w:rsidP="0015495E">
            <w:pPr>
              <w:rPr>
                <w:b/>
                <w:bCs/>
                <w:color w:val="000000"/>
              </w:rPr>
            </w:pPr>
          </w:p>
        </w:tc>
      </w:tr>
      <w:tr w:rsidR="00D228B3" w:rsidRPr="0086605D" w14:paraId="78D1724C" w14:textId="77777777" w:rsidTr="00D228B3">
        <w:trPr>
          <w:cantSplit/>
          <w:trHeight w:hRule="exact" w:val="200"/>
        </w:trPr>
        <w:tc>
          <w:tcPr>
            <w:tcW w:w="698" w:type="dxa"/>
          </w:tcPr>
          <w:p w14:paraId="49BC2DD8" w14:textId="77777777" w:rsidR="00D228B3" w:rsidRPr="0086605D" w:rsidRDefault="00D228B3" w:rsidP="0015495E"/>
        </w:tc>
        <w:tc>
          <w:tcPr>
            <w:tcW w:w="4689" w:type="dxa"/>
          </w:tcPr>
          <w:p w14:paraId="53378146" w14:textId="77777777" w:rsidR="00D228B3" w:rsidRPr="0086605D" w:rsidRDefault="00D228B3" w:rsidP="0015495E">
            <w:r w:rsidRPr="0086605D">
              <w:t xml:space="preserve"> </w:t>
            </w:r>
          </w:p>
        </w:tc>
        <w:tc>
          <w:tcPr>
            <w:tcW w:w="3415" w:type="dxa"/>
            <w:gridSpan w:val="5"/>
          </w:tcPr>
          <w:p w14:paraId="1367310D" w14:textId="77777777" w:rsidR="00D228B3" w:rsidRPr="0086605D" w:rsidRDefault="00D228B3" w:rsidP="0015495E">
            <w:pPr>
              <w:rPr>
                <w:b/>
                <w:bCs/>
                <w:color w:val="000000"/>
              </w:rPr>
            </w:pPr>
          </w:p>
        </w:tc>
      </w:tr>
      <w:tr w:rsidR="00D228B3" w:rsidRPr="0086605D" w14:paraId="5D8F9BB0" w14:textId="77777777" w:rsidTr="00D228B3">
        <w:trPr>
          <w:cantSplit/>
        </w:trPr>
        <w:tc>
          <w:tcPr>
            <w:tcW w:w="698" w:type="dxa"/>
          </w:tcPr>
          <w:p w14:paraId="161ABEC1" w14:textId="77777777" w:rsidR="00D228B3" w:rsidRPr="0086605D" w:rsidRDefault="00D228B3" w:rsidP="0015495E">
            <w:r w:rsidRPr="0086605D">
              <w:t>2.2</w:t>
            </w:r>
          </w:p>
        </w:tc>
        <w:tc>
          <w:tcPr>
            <w:tcW w:w="4689" w:type="dxa"/>
          </w:tcPr>
          <w:p w14:paraId="1B14B062" w14:textId="77777777" w:rsidR="00D228B3" w:rsidRPr="0086605D" w:rsidRDefault="00D228B3" w:rsidP="0015495E">
            <w:r w:rsidRPr="0086605D">
              <w:t xml:space="preserve">DESCRIPTION OF CONTRACTOR </w:t>
            </w:r>
          </w:p>
        </w:tc>
        <w:tc>
          <w:tcPr>
            <w:tcW w:w="3415" w:type="dxa"/>
            <w:gridSpan w:val="5"/>
            <w:tcBorders>
              <w:top w:val="single" w:sz="6" w:space="0" w:color="auto"/>
              <w:left w:val="single" w:sz="6" w:space="0" w:color="auto"/>
              <w:bottom w:val="single" w:sz="6" w:space="0" w:color="auto"/>
              <w:right w:val="single" w:sz="6" w:space="0" w:color="auto"/>
            </w:tcBorders>
          </w:tcPr>
          <w:p w14:paraId="03BF50E9" w14:textId="77777777" w:rsidR="00D228B3" w:rsidRPr="0086605D" w:rsidRDefault="00D228B3" w:rsidP="0015495E">
            <w:pPr>
              <w:rPr>
                <w:b/>
                <w:bCs/>
                <w:color w:val="000000"/>
              </w:rPr>
            </w:pPr>
          </w:p>
        </w:tc>
      </w:tr>
      <w:tr w:rsidR="00D228B3" w:rsidRPr="0086605D" w14:paraId="2E80FA62" w14:textId="77777777" w:rsidTr="00D228B3">
        <w:trPr>
          <w:cantSplit/>
          <w:trHeight w:hRule="exact" w:val="200"/>
        </w:trPr>
        <w:tc>
          <w:tcPr>
            <w:tcW w:w="698" w:type="dxa"/>
          </w:tcPr>
          <w:p w14:paraId="69548CBF" w14:textId="77777777" w:rsidR="00D228B3" w:rsidRPr="0086605D" w:rsidRDefault="00D228B3" w:rsidP="0015495E">
            <w:pPr>
              <w:rPr>
                <w:b/>
                <w:bCs/>
                <w:color w:val="000000"/>
              </w:rPr>
            </w:pPr>
          </w:p>
        </w:tc>
        <w:tc>
          <w:tcPr>
            <w:tcW w:w="4689" w:type="dxa"/>
          </w:tcPr>
          <w:p w14:paraId="6BA8651C" w14:textId="77777777" w:rsidR="00D228B3" w:rsidRPr="0086605D" w:rsidRDefault="00D228B3" w:rsidP="0015495E">
            <w:pPr>
              <w:rPr>
                <w:b/>
                <w:bCs/>
                <w:color w:val="000000"/>
              </w:rPr>
            </w:pPr>
          </w:p>
        </w:tc>
        <w:tc>
          <w:tcPr>
            <w:tcW w:w="3415" w:type="dxa"/>
            <w:gridSpan w:val="5"/>
          </w:tcPr>
          <w:p w14:paraId="363BC853" w14:textId="77777777" w:rsidR="00D228B3" w:rsidRPr="0086605D" w:rsidRDefault="00D228B3" w:rsidP="0015495E">
            <w:pPr>
              <w:rPr>
                <w:b/>
                <w:bCs/>
                <w:color w:val="000000"/>
              </w:rPr>
            </w:pPr>
          </w:p>
        </w:tc>
      </w:tr>
      <w:tr w:rsidR="00D228B3" w:rsidRPr="0086605D" w14:paraId="6E154A64" w14:textId="77777777" w:rsidTr="00D228B3">
        <w:trPr>
          <w:cantSplit/>
        </w:trPr>
        <w:tc>
          <w:tcPr>
            <w:tcW w:w="698" w:type="dxa"/>
          </w:tcPr>
          <w:p w14:paraId="25126076" w14:textId="77777777" w:rsidR="00D228B3" w:rsidRPr="0086605D" w:rsidRDefault="00D228B3" w:rsidP="0015495E">
            <w:r w:rsidRPr="0086605D">
              <w:t>2.3</w:t>
            </w:r>
          </w:p>
        </w:tc>
        <w:tc>
          <w:tcPr>
            <w:tcW w:w="4689" w:type="dxa"/>
          </w:tcPr>
          <w:p w14:paraId="4D0B670F" w14:textId="77777777" w:rsidR="00D228B3" w:rsidRPr="0086605D" w:rsidRDefault="00D228B3" w:rsidP="0015495E">
            <w:r w:rsidRPr="0086605D">
              <w:t>DESCRIPTION OF  SERVICES</w:t>
            </w:r>
          </w:p>
        </w:tc>
        <w:tc>
          <w:tcPr>
            <w:tcW w:w="3415" w:type="dxa"/>
            <w:gridSpan w:val="5"/>
            <w:tcBorders>
              <w:top w:val="single" w:sz="6" w:space="0" w:color="auto"/>
              <w:left w:val="single" w:sz="6" w:space="0" w:color="auto"/>
              <w:bottom w:val="single" w:sz="6" w:space="0" w:color="auto"/>
              <w:right w:val="single" w:sz="6" w:space="0" w:color="auto"/>
            </w:tcBorders>
          </w:tcPr>
          <w:p w14:paraId="497D7C45" w14:textId="77777777" w:rsidR="00D228B3" w:rsidRPr="0086605D" w:rsidRDefault="00D228B3" w:rsidP="0015495E">
            <w:pPr>
              <w:rPr>
                <w:b/>
                <w:bCs/>
                <w:color w:val="000000"/>
              </w:rPr>
            </w:pPr>
          </w:p>
        </w:tc>
      </w:tr>
      <w:tr w:rsidR="00D228B3" w:rsidRPr="0086605D" w14:paraId="61D0A274" w14:textId="77777777" w:rsidTr="00D228B3">
        <w:trPr>
          <w:cantSplit/>
          <w:trHeight w:hRule="exact" w:val="200"/>
        </w:trPr>
        <w:tc>
          <w:tcPr>
            <w:tcW w:w="698" w:type="dxa"/>
          </w:tcPr>
          <w:p w14:paraId="41D3CAAD" w14:textId="77777777" w:rsidR="00D228B3" w:rsidRPr="0086605D" w:rsidRDefault="00D228B3" w:rsidP="0015495E">
            <w:pPr>
              <w:rPr>
                <w:b/>
                <w:bCs/>
                <w:color w:val="000000"/>
              </w:rPr>
            </w:pPr>
          </w:p>
        </w:tc>
        <w:tc>
          <w:tcPr>
            <w:tcW w:w="4689" w:type="dxa"/>
          </w:tcPr>
          <w:p w14:paraId="75131B7F" w14:textId="77777777" w:rsidR="00D228B3" w:rsidRPr="0086605D" w:rsidRDefault="00D228B3" w:rsidP="0015495E">
            <w:pPr>
              <w:rPr>
                <w:b/>
                <w:bCs/>
                <w:color w:val="000000"/>
              </w:rPr>
            </w:pPr>
          </w:p>
        </w:tc>
        <w:tc>
          <w:tcPr>
            <w:tcW w:w="3415" w:type="dxa"/>
            <w:gridSpan w:val="5"/>
          </w:tcPr>
          <w:p w14:paraId="7912D05E" w14:textId="77777777" w:rsidR="00D228B3" w:rsidRPr="0086605D" w:rsidRDefault="00D228B3" w:rsidP="0015495E">
            <w:pPr>
              <w:rPr>
                <w:b/>
                <w:bCs/>
                <w:color w:val="000000"/>
              </w:rPr>
            </w:pPr>
          </w:p>
        </w:tc>
      </w:tr>
      <w:tr w:rsidR="00D228B3" w:rsidRPr="0086605D" w14:paraId="017AE532" w14:textId="77777777" w:rsidTr="00D228B3">
        <w:trPr>
          <w:cantSplit/>
        </w:trPr>
        <w:tc>
          <w:tcPr>
            <w:tcW w:w="698" w:type="dxa"/>
          </w:tcPr>
          <w:p w14:paraId="1BF5232B" w14:textId="77777777" w:rsidR="00D228B3" w:rsidRPr="0086605D" w:rsidRDefault="00D228B3" w:rsidP="0015495E">
            <w:r w:rsidRPr="0086605D">
              <w:t>2.4</w:t>
            </w:r>
          </w:p>
        </w:tc>
        <w:tc>
          <w:tcPr>
            <w:tcW w:w="4689" w:type="dxa"/>
          </w:tcPr>
          <w:p w14:paraId="2652F919" w14:textId="77777777" w:rsidR="00D228B3" w:rsidRPr="0086605D" w:rsidRDefault="00D228B3" w:rsidP="0015495E">
            <w:r w:rsidRPr="0086605D">
              <w:t>NICE BUDGET HOLDER</w:t>
            </w:r>
          </w:p>
        </w:tc>
        <w:tc>
          <w:tcPr>
            <w:tcW w:w="3415" w:type="dxa"/>
            <w:gridSpan w:val="5"/>
            <w:tcBorders>
              <w:top w:val="single" w:sz="6" w:space="0" w:color="auto"/>
              <w:left w:val="single" w:sz="6" w:space="0" w:color="auto"/>
              <w:bottom w:val="single" w:sz="6" w:space="0" w:color="auto"/>
              <w:right w:val="single" w:sz="6" w:space="0" w:color="auto"/>
            </w:tcBorders>
          </w:tcPr>
          <w:p w14:paraId="582AEAB4" w14:textId="77777777" w:rsidR="00D228B3" w:rsidRPr="0086605D" w:rsidRDefault="00D70446" w:rsidP="0015495E">
            <w:pPr>
              <w:rPr>
                <w:b/>
                <w:bCs/>
                <w:color w:val="000000"/>
              </w:rPr>
            </w:pPr>
            <w:r>
              <w:rPr>
                <w:b/>
                <w:bCs/>
                <w:color w:val="000000"/>
              </w:rPr>
              <w:t>Mark Salmon</w:t>
            </w:r>
          </w:p>
        </w:tc>
      </w:tr>
      <w:tr w:rsidR="00D228B3" w:rsidRPr="0086605D" w14:paraId="13D21EAE" w14:textId="77777777" w:rsidTr="00D228B3">
        <w:trPr>
          <w:cantSplit/>
          <w:trHeight w:hRule="exact" w:val="200"/>
        </w:trPr>
        <w:tc>
          <w:tcPr>
            <w:tcW w:w="698" w:type="dxa"/>
          </w:tcPr>
          <w:p w14:paraId="62B74E8F" w14:textId="77777777" w:rsidR="00D228B3" w:rsidRPr="0086605D" w:rsidRDefault="00D228B3" w:rsidP="0015495E">
            <w:pPr>
              <w:rPr>
                <w:b/>
                <w:bCs/>
                <w:color w:val="000000"/>
              </w:rPr>
            </w:pPr>
          </w:p>
        </w:tc>
        <w:tc>
          <w:tcPr>
            <w:tcW w:w="4689" w:type="dxa"/>
          </w:tcPr>
          <w:p w14:paraId="2D4DA1E9" w14:textId="77777777" w:rsidR="00D228B3" w:rsidRPr="0086605D" w:rsidRDefault="00D228B3" w:rsidP="0015495E">
            <w:pPr>
              <w:rPr>
                <w:b/>
                <w:bCs/>
                <w:color w:val="000000"/>
              </w:rPr>
            </w:pPr>
          </w:p>
        </w:tc>
        <w:tc>
          <w:tcPr>
            <w:tcW w:w="3415" w:type="dxa"/>
            <w:gridSpan w:val="5"/>
          </w:tcPr>
          <w:p w14:paraId="16494469" w14:textId="77777777" w:rsidR="00D228B3" w:rsidRPr="0086605D" w:rsidRDefault="00D228B3" w:rsidP="0015495E">
            <w:pPr>
              <w:rPr>
                <w:b/>
                <w:bCs/>
                <w:color w:val="000000"/>
              </w:rPr>
            </w:pPr>
          </w:p>
        </w:tc>
      </w:tr>
      <w:tr w:rsidR="00D228B3" w:rsidRPr="0086605D" w14:paraId="5123B606" w14:textId="77777777" w:rsidTr="00D228B3">
        <w:trPr>
          <w:cantSplit/>
        </w:trPr>
        <w:tc>
          <w:tcPr>
            <w:tcW w:w="698" w:type="dxa"/>
          </w:tcPr>
          <w:p w14:paraId="7EEFA4F7" w14:textId="77777777" w:rsidR="00D228B3" w:rsidRPr="0086605D" w:rsidRDefault="00D228B3" w:rsidP="0015495E">
            <w:r w:rsidRPr="0086605D">
              <w:t>2.5</w:t>
            </w:r>
          </w:p>
        </w:tc>
        <w:tc>
          <w:tcPr>
            <w:tcW w:w="4689" w:type="dxa"/>
          </w:tcPr>
          <w:p w14:paraId="4A989AEE" w14:textId="77777777" w:rsidR="00D228B3" w:rsidRPr="0086605D" w:rsidRDefault="00D228B3" w:rsidP="0015495E">
            <w:r w:rsidRPr="0086605D">
              <w:t>NICE COMMISSIONING MANAGER</w:t>
            </w:r>
          </w:p>
        </w:tc>
        <w:tc>
          <w:tcPr>
            <w:tcW w:w="3415" w:type="dxa"/>
            <w:gridSpan w:val="5"/>
            <w:tcBorders>
              <w:top w:val="single" w:sz="6" w:space="0" w:color="auto"/>
              <w:left w:val="single" w:sz="6" w:space="0" w:color="auto"/>
              <w:bottom w:val="single" w:sz="6" w:space="0" w:color="auto"/>
              <w:right w:val="single" w:sz="6" w:space="0" w:color="auto"/>
            </w:tcBorders>
          </w:tcPr>
          <w:p w14:paraId="5B7C7866" w14:textId="254952DB" w:rsidR="00D228B3" w:rsidRPr="0086605D" w:rsidRDefault="00FA0422" w:rsidP="0015495E">
            <w:pPr>
              <w:rPr>
                <w:b/>
                <w:bCs/>
                <w:color w:val="000000"/>
              </w:rPr>
            </w:pPr>
            <w:r>
              <w:rPr>
                <w:b/>
                <w:bCs/>
                <w:color w:val="000000"/>
              </w:rPr>
              <w:t>Carrie Thomson</w:t>
            </w:r>
          </w:p>
        </w:tc>
      </w:tr>
      <w:tr w:rsidR="00D228B3" w:rsidRPr="0086605D" w14:paraId="56FB57AB" w14:textId="77777777" w:rsidTr="00D228B3">
        <w:trPr>
          <w:cantSplit/>
          <w:trHeight w:hRule="exact" w:val="200"/>
        </w:trPr>
        <w:tc>
          <w:tcPr>
            <w:tcW w:w="698" w:type="dxa"/>
          </w:tcPr>
          <w:p w14:paraId="620ADD45" w14:textId="77777777" w:rsidR="00D228B3" w:rsidRPr="0086605D" w:rsidRDefault="00D228B3" w:rsidP="0015495E">
            <w:pPr>
              <w:rPr>
                <w:b/>
                <w:bCs/>
                <w:color w:val="000000"/>
              </w:rPr>
            </w:pPr>
          </w:p>
        </w:tc>
        <w:tc>
          <w:tcPr>
            <w:tcW w:w="4689" w:type="dxa"/>
          </w:tcPr>
          <w:p w14:paraId="55D778C8" w14:textId="77777777" w:rsidR="00D228B3" w:rsidRPr="0086605D" w:rsidRDefault="00D228B3" w:rsidP="0015495E">
            <w:pPr>
              <w:rPr>
                <w:b/>
                <w:bCs/>
                <w:color w:val="000000"/>
              </w:rPr>
            </w:pPr>
          </w:p>
        </w:tc>
        <w:tc>
          <w:tcPr>
            <w:tcW w:w="3415" w:type="dxa"/>
            <w:gridSpan w:val="5"/>
          </w:tcPr>
          <w:p w14:paraId="46416CE5" w14:textId="77777777" w:rsidR="00D228B3" w:rsidRPr="0086605D" w:rsidRDefault="00D228B3" w:rsidP="0015495E">
            <w:pPr>
              <w:rPr>
                <w:b/>
                <w:bCs/>
                <w:color w:val="000000"/>
              </w:rPr>
            </w:pPr>
          </w:p>
        </w:tc>
      </w:tr>
      <w:tr w:rsidR="00D228B3" w:rsidRPr="0086605D" w14:paraId="203B2DAA" w14:textId="77777777" w:rsidTr="00D228B3">
        <w:trPr>
          <w:cantSplit/>
        </w:trPr>
        <w:tc>
          <w:tcPr>
            <w:tcW w:w="698" w:type="dxa"/>
          </w:tcPr>
          <w:p w14:paraId="035F2A18" w14:textId="77777777" w:rsidR="00D228B3" w:rsidRPr="0086605D" w:rsidRDefault="00D228B3" w:rsidP="0015495E">
            <w:r w:rsidRPr="0086605D">
              <w:t>2.6</w:t>
            </w:r>
          </w:p>
        </w:tc>
        <w:tc>
          <w:tcPr>
            <w:tcW w:w="4689" w:type="dxa"/>
          </w:tcPr>
          <w:p w14:paraId="74DE8E91" w14:textId="77777777" w:rsidR="00D228B3" w:rsidRPr="0086605D" w:rsidRDefault="00D228B3" w:rsidP="0015495E">
            <w:r w:rsidRPr="0086605D">
              <w:t>NOMINATED MANAGER OF CONTRACTOR</w:t>
            </w:r>
          </w:p>
        </w:tc>
        <w:tc>
          <w:tcPr>
            <w:tcW w:w="3415" w:type="dxa"/>
            <w:gridSpan w:val="5"/>
            <w:tcBorders>
              <w:top w:val="single" w:sz="6" w:space="0" w:color="auto"/>
              <w:left w:val="single" w:sz="6" w:space="0" w:color="auto"/>
              <w:bottom w:val="single" w:sz="6" w:space="0" w:color="auto"/>
              <w:right w:val="single" w:sz="6" w:space="0" w:color="auto"/>
            </w:tcBorders>
          </w:tcPr>
          <w:p w14:paraId="19104531" w14:textId="77777777" w:rsidR="00D228B3" w:rsidRPr="0086605D" w:rsidRDefault="00D228B3" w:rsidP="0015495E">
            <w:pPr>
              <w:rPr>
                <w:b/>
                <w:bCs/>
                <w:color w:val="000000"/>
              </w:rPr>
            </w:pPr>
          </w:p>
        </w:tc>
      </w:tr>
      <w:tr w:rsidR="00D228B3" w:rsidRPr="0086605D" w14:paraId="0F1A2346" w14:textId="77777777" w:rsidTr="00D228B3">
        <w:trPr>
          <w:cantSplit/>
          <w:trHeight w:hRule="exact" w:val="200"/>
        </w:trPr>
        <w:tc>
          <w:tcPr>
            <w:tcW w:w="698" w:type="dxa"/>
          </w:tcPr>
          <w:p w14:paraId="19538377" w14:textId="77777777" w:rsidR="00D228B3" w:rsidRPr="0086605D" w:rsidRDefault="00D228B3" w:rsidP="0015495E">
            <w:pPr>
              <w:rPr>
                <w:b/>
                <w:bCs/>
                <w:color w:val="000000"/>
              </w:rPr>
            </w:pPr>
          </w:p>
        </w:tc>
        <w:tc>
          <w:tcPr>
            <w:tcW w:w="4689" w:type="dxa"/>
          </w:tcPr>
          <w:p w14:paraId="33E72241" w14:textId="77777777" w:rsidR="00D228B3" w:rsidRPr="0086605D" w:rsidRDefault="00D228B3" w:rsidP="0015495E">
            <w:pPr>
              <w:rPr>
                <w:b/>
                <w:bCs/>
                <w:color w:val="000000"/>
              </w:rPr>
            </w:pPr>
          </w:p>
        </w:tc>
        <w:tc>
          <w:tcPr>
            <w:tcW w:w="3415" w:type="dxa"/>
            <w:gridSpan w:val="5"/>
          </w:tcPr>
          <w:p w14:paraId="4519F007" w14:textId="77777777" w:rsidR="00D228B3" w:rsidRPr="0086605D" w:rsidRDefault="00D228B3" w:rsidP="0015495E">
            <w:pPr>
              <w:rPr>
                <w:b/>
                <w:bCs/>
                <w:color w:val="000000"/>
              </w:rPr>
            </w:pPr>
          </w:p>
        </w:tc>
      </w:tr>
      <w:tr w:rsidR="00D228B3" w:rsidRPr="0086605D" w14:paraId="14F5960C" w14:textId="77777777" w:rsidTr="00D228B3">
        <w:trPr>
          <w:cantSplit/>
        </w:trPr>
        <w:tc>
          <w:tcPr>
            <w:tcW w:w="698" w:type="dxa"/>
          </w:tcPr>
          <w:p w14:paraId="78C7E907" w14:textId="77777777" w:rsidR="00D228B3" w:rsidRPr="0086605D" w:rsidRDefault="00D228B3" w:rsidP="0015495E">
            <w:r w:rsidRPr="0086605D">
              <w:t>2.7</w:t>
            </w:r>
          </w:p>
        </w:tc>
        <w:tc>
          <w:tcPr>
            <w:tcW w:w="4689" w:type="dxa"/>
          </w:tcPr>
          <w:p w14:paraId="28439F04" w14:textId="77777777" w:rsidR="00D228B3" w:rsidRPr="0086605D" w:rsidRDefault="00D228B3" w:rsidP="0015495E">
            <w:r w:rsidRPr="0086605D">
              <w:t>CONTRACTOR AUTHORISED SIGNATORY</w:t>
            </w:r>
          </w:p>
        </w:tc>
        <w:tc>
          <w:tcPr>
            <w:tcW w:w="3415" w:type="dxa"/>
            <w:gridSpan w:val="5"/>
            <w:tcBorders>
              <w:top w:val="single" w:sz="6" w:space="0" w:color="auto"/>
              <w:left w:val="single" w:sz="6" w:space="0" w:color="auto"/>
              <w:right w:val="single" w:sz="6" w:space="0" w:color="auto"/>
            </w:tcBorders>
          </w:tcPr>
          <w:p w14:paraId="45381E77" w14:textId="77777777" w:rsidR="00D228B3" w:rsidRPr="0086605D" w:rsidRDefault="00D228B3" w:rsidP="0015495E">
            <w:pPr>
              <w:rPr>
                <w:b/>
                <w:bCs/>
                <w:color w:val="000000"/>
              </w:rPr>
            </w:pPr>
          </w:p>
        </w:tc>
      </w:tr>
      <w:tr w:rsidR="00D228B3" w:rsidRPr="0086605D" w14:paraId="2F9D9474" w14:textId="77777777" w:rsidTr="00D228B3">
        <w:trPr>
          <w:cantSplit/>
          <w:trHeight w:hRule="exact" w:val="200"/>
        </w:trPr>
        <w:tc>
          <w:tcPr>
            <w:tcW w:w="698" w:type="dxa"/>
          </w:tcPr>
          <w:p w14:paraId="2C8A0388" w14:textId="77777777" w:rsidR="00D228B3" w:rsidRPr="0086605D" w:rsidRDefault="00D228B3" w:rsidP="0015495E">
            <w:pPr>
              <w:rPr>
                <w:b/>
                <w:bCs/>
                <w:color w:val="000000"/>
              </w:rPr>
            </w:pPr>
          </w:p>
        </w:tc>
        <w:tc>
          <w:tcPr>
            <w:tcW w:w="4689" w:type="dxa"/>
          </w:tcPr>
          <w:p w14:paraId="45B64296" w14:textId="77777777" w:rsidR="00D228B3" w:rsidRPr="0086605D" w:rsidRDefault="00D228B3" w:rsidP="0015495E">
            <w:pPr>
              <w:rPr>
                <w:b/>
                <w:bCs/>
                <w:color w:val="000000"/>
              </w:rPr>
            </w:pPr>
          </w:p>
        </w:tc>
        <w:tc>
          <w:tcPr>
            <w:tcW w:w="1359" w:type="dxa"/>
            <w:gridSpan w:val="2"/>
            <w:tcBorders>
              <w:top w:val="single" w:sz="6" w:space="0" w:color="auto"/>
            </w:tcBorders>
          </w:tcPr>
          <w:p w14:paraId="7C254796" w14:textId="77777777" w:rsidR="00D228B3" w:rsidRPr="0086605D" w:rsidRDefault="00D228B3" w:rsidP="0015495E">
            <w:pPr>
              <w:rPr>
                <w:b/>
                <w:bCs/>
                <w:color w:val="000000"/>
              </w:rPr>
            </w:pPr>
          </w:p>
        </w:tc>
        <w:tc>
          <w:tcPr>
            <w:tcW w:w="2056" w:type="dxa"/>
            <w:gridSpan w:val="3"/>
            <w:tcBorders>
              <w:top w:val="single" w:sz="6" w:space="0" w:color="auto"/>
            </w:tcBorders>
          </w:tcPr>
          <w:p w14:paraId="3D383031" w14:textId="77777777" w:rsidR="00D228B3" w:rsidRPr="0086605D" w:rsidRDefault="00D228B3" w:rsidP="0015495E">
            <w:pPr>
              <w:rPr>
                <w:b/>
                <w:bCs/>
                <w:color w:val="000000"/>
              </w:rPr>
            </w:pPr>
          </w:p>
        </w:tc>
      </w:tr>
      <w:tr w:rsidR="00D228B3" w:rsidRPr="0086605D" w14:paraId="717CF613" w14:textId="77777777" w:rsidTr="00D228B3">
        <w:trPr>
          <w:gridAfter w:val="1"/>
          <w:wAfter w:w="13" w:type="dxa"/>
          <w:cantSplit/>
        </w:trPr>
        <w:tc>
          <w:tcPr>
            <w:tcW w:w="698" w:type="dxa"/>
          </w:tcPr>
          <w:p w14:paraId="4B54F903" w14:textId="77777777" w:rsidR="00D228B3" w:rsidRPr="0086605D" w:rsidRDefault="00D228B3" w:rsidP="0015495E">
            <w:r w:rsidRPr="0086605D">
              <w:t>2.8</w:t>
            </w:r>
          </w:p>
        </w:tc>
        <w:tc>
          <w:tcPr>
            <w:tcW w:w="4689" w:type="dxa"/>
          </w:tcPr>
          <w:p w14:paraId="15E1BDE3" w14:textId="77777777" w:rsidR="00D228B3" w:rsidRPr="0086605D" w:rsidRDefault="00D228B3" w:rsidP="0015495E">
            <w:r w:rsidRPr="0086605D">
              <w:t>DATE AGREEMENT SIGNED</w:t>
            </w:r>
          </w:p>
        </w:tc>
        <w:tc>
          <w:tcPr>
            <w:tcW w:w="851" w:type="dxa"/>
            <w:tcBorders>
              <w:top w:val="single" w:sz="6" w:space="0" w:color="auto"/>
              <w:left w:val="single" w:sz="6" w:space="0" w:color="auto"/>
              <w:bottom w:val="single" w:sz="6" w:space="0" w:color="auto"/>
              <w:right w:val="single" w:sz="6" w:space="0" w:color="auto"/>
            </w:tcBorders>
          </w:tcPr>
          <w:p w14:paraId="103E601F" w14:textId="77777777" w:rsidR="00D228B3" w:rsidRPr="0086605D" w:rsidRDefault="00D228B3" w:rsidP="0015495E">
            <w:r w:rsidRPr="0086605D">
              <w:t>D</w:t>
            </w:r>
          </w:p>
        </w:tc>
        <w:tc>
          <w:tcPr>
            <w:tcW w:w="708" w:type="dxa"/>
            <w:gridSpan w:val="2"/>
            <w:tcBorders>
              <w:top w:val="single" w:sz="6" w:space="0" w:color="auto"/>
              <w:bottom w:val="single" w:sz="6" w:space="0" w:color="auto"/>
              <w:right w:val="single" w:sz="6" w:space="0" w:color="auto"/>
            </w:tcBorders>
          </w:tcPr>
          <w:p w14:paraId="43FA30A5" w14:textId="77777777" w:rsidR="00D228B3" w:rsidRPr="0086605D" w:rsidRDefault="00D228B3" w:rsidP="0015495E">
            <w:r w:rsidRPr="0086605D">
              <w:t>M</w:t>
            </w:r>
          </w:p>
        </w:tc>
        <w:tc>
          <w:tcPr>
            <w:tcW w:w="1843" w:type="dxa"/>
            <w:tcBorders>
              <w:top w:val="single" w:sz="6" w:space="0" w:color="auto"/>
              <w:right w:val="single" w:sz="6" w:space="0" w:color="auto"/>
            </w:tcBorders>
          </w:tcPr>
          <w:p w14:paraId="70290A4C" w14:textId="77777777" w:rsidR="00D228B3" w:rsidRPr="0086605D" w:rsidRDefault="00D228B3" w:rsidP="0015495E">
            <w:r w:rsidRPr="0086605D">
              <w:t>Y</w:t>
            </w:r>
          </w:p>
        </w:tc>
      </w:tr>
      <w:tr w:rsidR="00D228B3" w:rsidRPr="0086605D" w14:paraId="72D5F344" w14:textId="77777777" w:rsidTr="00D228B3">
        <w:trPr>
          <w:gridAfter w:val="1"/>
          <w:wAfter w:w="13" w:type="dxa"/>
          <w:cantSplit/>
          <w:trHeight w:hRule="exact" w:val="200"/>
        </w:trPr>
        <w:tc>
          <w:tcPr>
            <w:tcW w:w="698" w:type="dxa"/>
          </w:tcPr>
          <w:p w14:paraId="61F92977" w14:textId="77777777" w:rsidR="00D228B3" w:rsidRPr="0086605D" w:rsidRDefault="00D228B3" w:rsidP="0015495E">
            <w:pPr>
              <w:rPr>
                <w:b/>
                <w:bCs/>
                <w:color w:val="000000"/>
              </w:rPr>
            </w:pPr>
          </w:p>
        </w:tc>
        <w:tc>
          <w:tcPr>
            <w:tcW w:w="4689" w:type="dxa"/>
          </w:tcPr>
          <w:p w14:paraId="2EB8B018" w14:textId="77777777" w:rsidR="00D228B3" w:rsidRPr="0086605D" w:rsidRDefault="00D228B3" w:rsidP="0015495E">
            <w:pPr>
              <w:rPr>
                <w:b/>
                <w:bCs/>
                <w:color w:val="000000"/>
              </w:rPr>
            </w:pPr>
          </w:p>
        </w:tc>
        <w:tc>
          <w:tcPr>
            <w:tcW w:w="851" w:type="dxa"/>
          </w:tcPr>
          <w:p w14:paraId="7E4857D7" w14:textId="77777777" w:rsidR="00D228B3" w:rsidRPr="0086605D" w:rsidRDefault="00D228B3" w:rsidP="0015495E">
            <w:pPr>
              <w:rPr>
                <w:b/>
                <w:bCs/>
                <w:color w:val="000000"/>
              </w:rPr>
            </w:pPr>
          </w:p>
        </w:tc>
        <w:tc>
          <w:tcPr>
            <w:tcW w:w="708" w:type="dxa"/>
            <w:gridSpan w:val="2"/>
          </w:tcPr>
          <w:p w14:paraId="385ECC1E" w14:textId="77777777" w:rsidR="00D228B3" w:rsidRPr="0086605D" w:rsidRDefault="00D228B3" w:rsidP="0015495E">
            <w:pPr>
              <w:rPr>
                <w:b/>
                <w:bCs/>
                <w:color w:val="000000"/>
              </w:rPr>
            </w:pPr>
          </w:p>
        </w:tc>
        <w:tc>
          <w:tcPr>
            <w:tcW w:w="1843" w:type="dxa"/>
            <w:tcBorders>
              <w:top w:val="single" w:sz="6" w:space="0" w:color="auto"/>
            </w:tcBorders>
          </w:tcPr>
          <w:p w14:paraId="27C95BDD" w14:textId="77777777" w:rsidR="00D228B3" w:rsidRPr="0086605D" w:rsidRDefault="00D228B3" w:rsidP="0015495E">
            <w:pPr>
              <w:rPr>
                <w:b/>
                <w:bCs/>
                <w:color w:val="000000"/>
              </w:rPr>
            </w:pPr>
          </w:p>
        </w:tc>
      </w:tr>
      <w:tr w:rsidR="00D228B3" w:rsidRPr="0086605D" w14:paraId="1A49A8D0" w14:textId="77777777" w:rsidTr="00D228B3">
        <w:trPr>
          <w:gridAfter w:val="1"/>
          <w:wAfter w:w="13" w:type="dxa"/>
          <w:cantSplit/>
        </w:trPr>
        <w:tc>
          <w:tcPr>
            <w:tcW w:w="698" w:type="dxa"/>
          </w:tcPr>
          <w:p w14:paraId="14E26A92" w14:textId="77777777" w:rsidR="00D228B3" w:rsidRPr="0086605D" w:rsidRDefault="00D228B3" w:rsidP="0015495E">
            <w:r w:rsidRPr="0086605D">
              <w:t>2.9</w:t>
            </w:r>
          </w:p>
        </w:tc>
        <w:tc>
          <w:tcPr>
            <w:tcW w:w="4689" w:type="dxa"/>
          </w:tcPr>
          <w:p w14:paraId="4D1F280C" w14:textId="77777777" w:rsidR="00D228B3" w:rsidRPr="008D48A9" w:rsidRDefault="00D228B3" w:rsidP="0015495E">
            <w:pPr>
              <w:rPr>
                <w:color w:val="FF0000"/>
              </w:rPr>
            </w:pPr>
            <w:r w:rsidRPr="0086605D">
              <w:t>DATE AGREEMENT COMES INTO EFFECT (IF DIFFERENT FROM ABOVE)</w:t>
            </w:r>
          </w:p>
        </w:tc>
        <w:tc>
          <w:tcPr>
            <w:tcW w:w="851" w:type="dxa"/>
            <w:tcBorders>
              <w:top w:val="single" w:sz="6" w:space="0" w:color="auto"/>
              <w:left w:val="single" w:sz="6" w:space="0" w:color="auto"/>
              <w:bottom w:val="single" w:sz="6" w:space="0" w:color="auto"/>
              <w:right w:val="single" w:sz="6" w:space="0" w:color="auto"/>
            </w:tcBorders>
          </w:tcPr>
          <w:p w14:paraId="3F50395D" w14:textId="77777777" w:rsidR="00D228B3" w:rsidRPr="006C69E1" w:rsidRDefault="008D48A9" w:rsidP="0015495E">
            <w:r w:rsidRPr="006C69E1">
              <w:t>03</w:t>
            </w:r>
          </w:p>
        </w:tc>
        <w:tc>
          <w:tcPr>
            <w:tcW w:w="708" w:type="dxa"/>
            <w:gridSpan w:val="2"/>
            <w:tcBorders>
              <w:top w:val="single" w:sz="6" w:space="0" w:color="auto"/>
              <w:bottom w:val="single" w:sz="6" w:space="0" w:color="auto"/>
              <w:right w:val="single" w:sz="6" w:space="0" w:color="auto"/>
            </w:tcBorders>
          </w:tcPr>
          <w:p w14:paraId="03B578EF" w14:textId="77777777" w:rsidR="00D228B3" w:rsidRPr="006C69E1" w:rsidRDefault="008D48A9" w:rsidP="0015495E">
            <w:r w:rsidRPr="006C69E1">
              <w:t>04</w:t>
            </w:r>
          </w:p>
        </w:tc>
        <w:tc>
          <w:tcPr>
            <w:tcW w:w="1843" w:type="dxa"/>
            <w:tcBorders>
              <w:top w:val="single" w:sz="6" w:space="0" w:color="auto"/>
              <w:right w:val="single" w:sz="6" w:space="0" w:color="auto"/>
            </w:tcBorders>
          </w:tcPr>
          <w:p w14:paraId="63ED1BA0" w14:textId="77777777" w:rsidR="00D228B3" w:rsidRPr="006C69E1" w:rsidRDefault="008D48A9" w:rsidP="0015495E">
            <w:r w:rsidRPr="006C69E1">
              <w:t>2017</w:t>
            </w:r>
          </w:p>
        </w:tc>
      </w:tr>
      <w:tr w:rsidR="00D228B3" w:rsidRPr="0086605D" w14:paraId="10122E6B" w14:textId="77777777" w:rsidTr="00D228B3">
        <w:trPr>
          <w:gridAfter w:val="1"/>
          <w:wAfter w:w="13" w:type="dxa"/>
          <w:cantSplit/>
          <w:trHeight w:hRule="exact" w:val="200"/>
        </w:trPr>
        <w:tc>
          <w:tcPr>
            <w:tcW w:w="698" w:type="dxa"/>
          </w:tcPr>
          <w:p w14:paraId="16DDE551" w14:textId="77777777" w:rsidR="00D228B3" w:rsidRPr="0086605D" w:rsidRDefault="00D228B3" w:rsidP="0015495E">
            <w:pPr>
              <w:rPr>
                <w:b/>
                <w:bCs/>
                <w:color w:val="000000"/>
              </w:rPr>
            </w:pPr>
          </w:p>
        </w:tc>
        <w:tc>
          <w:tcPr>
            <w:tcW w:w="4689" w:type="dxa"/>
          </w:tcPr>
          <w:p w14:paraId="59B31F47" w14:textId="77777777" w:rsidR="00D228B3" w:rsidRPr="0086605D" w:rsidRDefault="00D228B3" w:rsidP="0015495E">
            <w:pPr>
              <w:rPr>
                <w:b/>
                <w:bCs/>
                <w:color w:val="000000"/>
              </w:rPr>
            </w:pPr>
          </w:p>
        </w:tc>
        <w:tc>
          <w:tcPr>
            <w:tcW w:w="851" w:type="dxa"/>
          </w:tcPr>
          <w:p w14:paraId="47C3D23D" w14:textId="77777777" w:rsidR="00D228B3" w:rsidRPr="006C69E1" w:rsidRDefault="00D228B3" w:rsidP="0015495E">
            <w:pPr>
              <w:rPr>
                <w:b/>
                <w:bCs/>
                <w:color w:val="000000"/>
              </w:rPr>
            </w:pPr>
          </w:p>
        </w:tc>
        <w:tc>
          <w:tcPr>
            <w:tcW w:w="708" w:type="dxa"/>
            <w:gridSpan w:val="2"/>
          </w:tcPr>
          <w:p w14:paraId="3E655A22" w14:textId="77777777" w:rsidR="00D228B3" w:rsidRPr="006C69E1" w:rsidRDefault="00D228B3" w:rsidP="0015495E">
            <w:pPr>
              <w:rPr>
                <w:b/>
                <w:bCs/>
                <w:color w:val="000000"/>
              </w:rPr>
            </w:pPr>
          </w:p>
        </w:tc>
        <w:tc>
          <w:tcPr>
            <w:tcW w:w="1843" w:type="dxa"/>
            <w:tcBorders>
              <w:top w:val="single" w:sz="6" w:space="0" w:color="auto"/>
            </w:tcBorders>
          </w:tcPr>
          <w:p w14:paraId="513F9A60" w14:textId="77777777" w:rsidR="00D228B3" w:rsidRPr="006C69E1" w:rsidRDefault="00D228B3" w:rsidP="0015495E">
            <w:pPr>
              <w:rPr>
                <w:b/>
                <w:bCs/>
                <w:color w:val="000000"/>
              </w:rPr>
            </w:pPr>
          </w:p>
        </w:tc>
      </w:tr>
      <w:tr w:rsidR="00D228B3" w:rsidRPr="0086605D" w14:paraId="304E4780" w14:textId="77777777" w:rsidTr="00D228B3">
        <w:trPr>
          <w:gridAfter w:val="1"/>
          <w:wAfter w:w="13" w:type="dxa"/>
          <w:cantSplit/>
        </w:trPr>
        <w:tc>
          <w:tcPr>
            <w:tcW w:w="698" w:type="dxa"/>
          </w:tcPr>
          <w:p w14:paraId="248B74AC" w14:textId="77777777" w:rsidR="00D228B3" w:rsidRPr="0086605D" w:rsidRDefault="00D228B3" w:rsidP="0015495E">
            <w:r w:rsidRPr="0086605D">
              <w:t>2.10</w:t>
            </w:r>
          </w:p>
        </w:tc>
        <w:tc>
          <w:tcPr>
            <w:tcW w:w="4689" w:type="dxa"/>
          </w:tcPr>
          <w:p w14:paraId="1507ADFF" w14:textId="77777777" w:rsidR="00D228B3" w:rsidRPr="001A5D19" w:rsidRDefault="00D228B3" w:rsidP="0015495E">
            <w:pPr>
              <w:rPr>
                <w:color w:val="FF0000"/>
              </w:rPr>
            </w:pPr>
            <w:r w:rsidRPr="0086605D">
              <w:t>DATE AGREEMENT ENDS (IF FIXED DATE)</w:t>
            </w:r>
          </w:p>
        </w:tc>
        <w:tc>
          <w:tcPr>
            <w:tcW w:w="851" w:type="dxa"/>
            <w:tcBorders>
              <w:top w:val="single" w:sz="6" w:space="0" w:color="auto"/>
              <w:left w:val="single" w:sz="6" w:space="0" w:color="auto"/>
              <w:bottom w:val="single" w:sz="6" w:space="0" w:color="auto"/>
              <w:right w:val="single" w:sz="6" w:space="0" w:color="auto"/>
            </w:tcBorders>
          </w:tcPr>
          <w:p w14:paraId="62AADC5D" w14:textId="77777777" w:rsidR="00D228B3" w:rsidRPr="006C69E1" w:rsidRDefault="001A5D19" w:rsidP="0015495E">
            <w:r w:rsidRPr="006C69E1">
              <w:t xml:space="preserve">30 </w:t>
            </w:r>
          </w:p>
        </w:tc>
        <w:tc>
          <w:tcPr>
            <w:tcW w:w="708" w:type="dxa"/>
            <w:gridSpan w:val="2"/>
            <w:tcBorders>
              <w:top w:val="single" w:sz="6" w:space="0" w:color="auto"/>
              <w:bottom w:val="single" w:sz="6" w:space="0" w:color="auto"/>
              <w:right w:val="single" w:sz="6" w:space="0" w:color="auto"/>
            </w:tcBorders>
          </w:tcPr>
          <w:p w14:paraId="4FD4B5A0" w14:textId="77777777" w:rsidR="00D228B3" w:rsidRPr="006C69E1" w:rsidRDefault="001A5D19" w:rsidP="0015495E">
            <w:r w:rsidRPr="006C69E1">
              <w:t>09</w:t>
            </w:r>
          </w:p>
        </w:tc>
        <w:tc>
          <w:tcPr>
            <w:tcW w:w="1843" w:type="dxa"/>
            <w:tcBorders>
              <w:top w:val="single" w:sz="6" w:space="0" w:color="auto"/>
              <w:bottom w:val="single" w:sz="6" w:space="0" w:color="auto"/>
              <w:right w:val="single" w:sz="6" w:space="0" w:color="auto"/>
            </w:tcBorders>
          </w:tcPr>
          <w:p w14:paraId="2E488CCC" w14:textId="77777777" w:rsidR="00D228B3" w:rsidRPr="006C69E1" w:rsidRDefault="001A5D19" w:rsidP="0015495E">
            <w:r w:rsidRPr="006C69E1">
              <w:t>2019</w:t>
            </w:r>
          </w:p>
        </w:tc>
      </w:tr>
      <w:tr w:rsidR="00D228B3" w:rsidRPr="0086605D" w14:paraId="7A6F7387" w14:textId="77777777" w:rsidTr="00D228B3">
        <w:trPr>
          <w:cantSplit/>
          <w:trHeight w:hRule="exact" w:val="200"/>
        </w:trPr>
        <w:tc>
          <w:tcPr>
            <w:tcW w:w="698" w:type="dxa"/>
          </w:tcPr>
          <w:p w14:paraId="4619C7BA" w14:textId="77777777" w:rsidR="00D228B3" w:rsidRPr="0086605D" w:rsidRDefault="00D228B3" w:rsidP="0015495E">
            <w:pPr>
              <w:rPr>
                <w:b/>
                <w:bCs/>
                <w:color w:val="000000"/>
              </w:rPr>
            </w:pPr>
          </w:p>
        </w:tc>
        <w:tc>
          <w:tcPr>
            <w:tcW w:w="4689" w:type="dxa"/>
          </w:tcPr>
          <w:p w14:paraId="660FF652" w14:textId="77777777" w:rsidR="00D228B3" w:rsidRPr="0086605D" w:rsidRDefault="00D228B3" w:rsidP="0015495E">
            <w:pPr>
              <w:rPr>
                <w:b/>
                <w:bCs/>
                <w:color w:val="000000"/>
              </w:rPr>
            </w:pPr>
          </w:p>
        </w:tc>
        <w:tc>
          <w:tcPr>
            <w:tcW w:w="1359" w:type="dxa"/>
            <w:gridSpan w:val="2"/>
          </w:tcPr>
          <w:p w14:paraId="0D699A22" w14:textId="77777777" w:rsidR="00D228B3" w:rsidRPr="0086605D" w:rsidRDefault="00D228B3" w:rsidP="0015495E">
            <w:pPr>
              <w:rPr>
                <w:b/>
                <w:bCs/>
                <w:color w:val="000000"/>
              </w:rPr>
            </w:pPr>
          </w:p>
        </w:tc>
        <w:tc>
          <w:tcPr>
            <w:tcW w:w="2056" w:type="dxa"/>
            <w:gridSpan w:val="3"/>
          </w:tcPr>
          <w:p w14:paraId="274AC4DF" w14:textId="77777777" w:rsidR="00D228B3" w:rsidRPr="0086605D" w:rsidRDefault="00D228B3" w:rsidP="0015495E">
            <w:pPr>
              <w:rPr>
                <w:b/>
                <w:bCs/>
                <w:color w:val="000000"/>
              </w:rPr>
            </w:pPr>
          </w:p>
        </w:tc>
      </w:tr>
      <w:tr w:rsidR="00D228B3" w:rsidRPr="0086605D" w14:paraId="7EE05D5D" w14:textId="77777777" w:rsidTr="00D228B3">
        <w:trPr>
          <w:cantSplit/>
        </w:trPr>
        <w:tc>
          <w:tcPr>
            <w:tcW w:w="698" w:type="dxa"/>
          </w:tcPr>
          <w:p w14:paraId="20AFFE0D" w14:textId="77777777" w:rsidR="00D228B3" w:rsidRPr="0086605D" w:rsidRDefault="00D228B3" w:rsidP="0015495E">
            <w:r w:rsidRPr="0086605D">
              <w:t>2.11</w:t>
            </w:r>
          </w:p>
        </w:tc>
        <w:tc>
          <w:tcPr>
            <w:tcW w:w="4689" w:type="dxa"/>
          </w:tcPr>
          <w:p w14:paraId="1AB203E1" w14:textId="77777777" w:rsidR="00D228B3" w:rsidRPr="0086605D" w:rsidRDefault="00A37233" w:rsidP="0015495E">
            <w:r w:rsidRPr="0086605D">
              <w:t>AGREEMENT</w:t>
            </w:r>
            <w:r w:rsidR="00D228B3" w:rsidRPr="0086605D">
              <w:t xml:space="preserve"> NUMBER</w:t>
            </w:r>
          </w:p>
        </w:tc>
        <w:tc>
          <w:tcPr>
            <w:tcW w:w="3415" w:type="dxa"/>
            <w:gridSpan w:val="5"/>
            <w:tcBorders>
              <w:top w:val="single" w:sz="6" w:space="0" w:color="auto"/>
              <w:left w:val="single" w:sz="6" w:space="0" w:color="auto"/>
              <w:right w:val="single" w:sz="6" w:space="0" w:color="auto"/>
            </w:tcBorders>
          </w:tcPr>
          <w:p w14:paraId="3A4B8955" w14:textId="77777777" w:rsidR="00D228B3" w:rsidRPr="0086605D" w:rsidRDefault="00D228B3" w:rsidP="0015495E">
            <w:pPr>
              <w:rPr>
                <w:b/>
                <w:bCs/>
                <w:color w:val="000000"/>
              </w:rPr>
            </w:pPr>
          </w:p>
        </w:tc>
      </w:tr>
      <w:tr w:rsidR="00D228B3" w:rsidRPr="0086605D" w14:paraId="1F38C58A" w14:textId="77777777" w:rsidTr="00D228B3">
        <w:trPr>
          <w:cantSplit/>
        </w:trPr>
        <w:tc>
          <w:tcPr>
            <w:tcW w:w="698" w:type="dxa"/>
          </w:tcPr>
          <w:p w14:paraId="006AB0AD" w14:textId="77777777" w:rsidR="00D228B3" w:rsidRPr="0086605D" w:rsidRDefault="00D228B3" w:rsidP="0015495E">
            <w:pPr>
              <w:rPr>
                <w:b/>
                <w:bCs/>
                <w:color w:val="000000"/>
              </w:rPr>
            </w:pPr>
          </w:p>
        </w:tc>
        <w:tc>
          <w:tcPr>
            <w:tcW w:w="4689" w:type="dxa"/>
          </w:tcPr>
          <w:p w14:paraId="180881F1" w14:textId="77777777" w:rsidR="00D228B3" w:rsidRPr="0086605D" w:rsidRDefault="00D228B3" w:rsidP="0015495E">
            <w:pPr>
              <w:rPr>
                <w:b/>
                <w:bCs/>
                <w:color w:val="000000"/>
              </w:rPr>
            </w:pPr>
          </w:p>
        </w:tc>
        <w:tc>
          <w:tcPr>
            <w:tcW w:w="3415" w:type="dxa"/>
            <w:gridSpan w:val="5"/>
            <w:tcBorders>
              <w:top w:val="single" w:sz="6" w:space="0" w:color="auto"/>
              <w:bottom w:val="single" w:sz="6" w:space="0" w:color="auto"/>
            </w:tcBorders>
          </w:tcPr>
          <w:p w14:paraId="196DAAA9" w14:textId="77777777" w:rsidR="00D228B3" w:rsidRPr="0086605D" w:rsidRDefault="00D228B3" w:rsidP="0015495E">
            <w:pPr>
              <w:rPr>
                <w:b/>
                <w:bCs/>
                <w:color w:val="000000"/>
              </w:rPr>
            </w:pPr>
          </w:p>
        </w:tc>
      </w:tr>
      <w:tr w:rsidR="00D228B3" w:rsidRPr="0086605D" w14:paraId="42EE05C6" w14:textId="77777777" w:rsidTr="00D228B3">
        <w:trPr>
          <w:cantSplit/>
        </w:trPr>
        <w:tc>
          <w:tcPr>
            <w:tcW w:w="698" w:type="dxa"/>
          </w:tcPr>
          <w:p w14:paraId="5FFEFA70" w14:textId="77777777" w:rsidR="00D228B3" w:rsidRPr="0086605D" w:rsidRDefault="00D228B3" w:rsidP="0015495E">
            <w:r w:rsidRPr="0086605D">
              <w:t>2.12</w:t>
            </w:r>
          </w:p>
        </w:tc>
        <w:tc>
          <w:tcPr>
            <w:tcW w:w="4689" w:type="dxa"/>
          </w:tcPr>
          <w:p w14:paraId="53DA7ED4" w14:textId="77777777" w:rsidR="00D228B3" w:rsidRPr="0086605D" w:rsidRDefault="00D228B3" w:rsidP="0015495E">
            <w:r w:rsidRPr="0086605D">
              <w:t>NICE BUDGET CODE</w:t>
            </w:r>
          </w:p>
        </w:tc>
        <w:tc>
          <w:tcPr>
            <w:tcW w:w="3415" w:type="dxa"/>
            <w:gridSpan w:val="5"/>
            <w:tcBorders>
              <w:top w:val="single" w:sz="6" w:space="0" w:color="auto"/>
              <w:left w:val="single" w:sz="6" w:space="0" w:color="auto"/>
              <w:bottom w:val="single" w:sz="6" w:space="0" w:color="auto"/>
              <w:right w:val="single" w:sz="6" w:space="0" w:color="auto"/>
            </w:tcBorders>
          </w:tcPr>
          <w:p w14:paraId="00406EF9" w14:textId="77777777" w:rsidR="00D228B3" w:rsidRPr="0086605D" w:rsidRDefault="00D228B3" w:rsidP="0015495E">
            <w:pPr>
              <w:rPr>
                <w:b/>
                <w:bCs/>
                <w:color w:val="000000"/>
              </w:rPr>
            </w:pPr>
          </w:p>
        </w:tc>
      </w:tr>
    </w:tbl>
    <w:p w14:paraId="40604310" w14:textId="77777777" w:rsidR="00C50406" w:rsidRPr="0086605D" w:rsidRDefault="00B66C1D" w:rsidP="0015495E">
      <w:pPr>
        <w:pStyle w:val="TCBodyNormal"/>
      </w:pPr>
      <w:r w:rsidRPr="0086605D">
        <w:br w:type="page"/>
      </w:r>
      <w:r w:rsidR="00C50406" w:rsidRPr="0086605D">
        <w:lastRenderedPageBreak/>
        <w:t>I</w:t>
      </w:r>
      <w:r w:rsidR="0015495E" w:rsidRPr="0086605D">
        <w:t>t is</w:t>
      </w:r>
      <w:r w:rsidR="00C50406" w:rsidRPr="0086605D">
        <w:t xml:space="preserve"> </w:t>
      </w:r>
      <w:r w:rsidR="0015495E" w:rsidRPr="0086605D">
        <w:t>agreed as follows:</w:t>
      </w:r>
    </w:p>
    <w:p w14:paraId="47F9A5A3" w14:textId="6052270C" w:rsidR="0015495E" w:rsidRPr="0086605D" w:rsidRDefault="00C50406" w:rsidP="00D555D0">
      <w:pPr>
        <w:pStyle w:val="TCHeading1"/>
      </w:pPr>
      <w:bookmarkStart w:id="4" w:name="_Toc276465521"/>
      <w:bookmarkStart w:id="5" w:name="_Toc468304684"/>
      <w:r w:rsidRPr="0086605D">
        <w:t>D</w:t>
      </w:r>
      <w:bookmarkEnd w:id="4"/>
      <w:r w:rsidR="00293D49" w:rsidRPr="0086605D">
        <w:t>efinitions</w:t>
      </w:r>
      <w:bookmarkEnd w:id="5"/>
      <w:r w:rsidR="00DC2D6A" w:rsidRPr="0086605D">
        <w:fldChar w:fldCharType="begin"/>
      </w:r>
      <w:r w:rsidR="00B50774" w:rsidRPr="0086605D">
        <w:instrText xml:space="preserve">PRIVATE </w:instrText>
      </w:r>
      <w:r w:rsidR="00DC2D6A" w:rsidRPr="0086605D">
        <w:fldChar w:fldCharType="end"/>
      </w:r>
    </w:p>
    <w:p w14:paraId="4F543C79" w14:textId="3714BDDB" w:rsidR="00B50774" w:rsidRPr="0086605D" w:rsidRDefault="00B50774" w:rsidP="00D555D0">
      <w:pPr>
        <w:pStyle w:val="TCHeading2"/>
      </w:pPr>
      <w:bookmarkStart w:id="6" w:name="_Toc468304685"/>
      <w:r w:rsidRPr="0086605D">
        <w:t>Interpretations</w:t>
      </w:r>
      <w:bookmarkEnd w:id="6"/>
      <w:r w:rsidR="00DC2D6A" w:rsidRPr="0086605D">
        <w:fldChar w:fldCharType="begin"/>
      </w:r>
      <w:r w:rsidRPr="0086605D">
        <w:instrText>tc  \l 2 "</w:instrText>
      </w:r>
      <w:r w:rsidR="00DC2D6A">
        <w:fldChar w:fldCharType="begin"/>
      </w:r>
      <w:r w:rsidR="003B7E51">
        <w:instrText>seq level0 \r1 \*arabic</w:instrText>
      </w:r>
      <w:r w:rsidR="00DC2D6A">
        <w:fldChar w:fldCharType="separate"/>
      </w:r>
      <w:r w:rsidR="00993986">
        <w:rPr>
          <w:noProof/>
        </w:rPr>
        <w:instrText>1</w:instrText>
      </w:r>
      <w:r w:rsidR="00DC2D6A">
        <w:rPr>
          <w:noProof/>
        </w:rPr>
        <w:fldChar w:fldCharType="end"/>
      </w:r>
      <w:r w:rsidRPr="0086605D">
        <w:instrText>.</w:instrText>
      </w:r>
      <w:r w:rsidRPr="0086605D">
        <w:tab/>
        <w:instrText>Interpretations"</w:instrText>
      </w:r>
      <w:r w:rsidR="00DC2D6A" w:rsidRPr="0086605D">
        <w:fldChar w:fldCharType="end"/>
      </w:r>
    </w:p>
    <w:tbl>
      <w:tblPr>
        <w:tblW w:w="9137" w:type="dxa"/>
        <w:tblInd w:w="108" w:type="dxa"/>
        <w:tblLayout w:type="fixed"/>
        <w:tblLook w:val="04A0" w:firstRow="1" w:lastRow="0" w:firstColumn="1" w:lastColumn="0" w:noHBand="0" w:noVBand="1"/>
      </w:tblPr>
      <w:tblGrid>
        <w:gridCol w:w="2127"/>
        <w:gridCol w:w="7010"/>
      </w:tblGrid>
      <w:tr w:rsidR="00D70446" w:rsidRPr="0086605D" w14:paraId="4CBDBFD6" w14:textId="77777777" w:rsidTr="00691D15">
        <w:tc>
          <w:tcPr>
            <w:tcW w:w="2127" w:type="dxa"/>
          </w:tcPr>
          <w:p w14:paraId="6DA0DB20" w14:textId="77777777" w:rsidR="00D70446" w:rsidRPr="0086605D" w:rsidRDefault="00D70446" w:rsidP="0015495E">
            <w:r>
              <w:t>Acceptance Criteria</w:t>
            </w:r>
          </w:p>
        </w:tc>
        <w:tc>
          <w:tcPr>
            <w:tcW w:w="7010" w:type="dxa"/>
          </w:tcPr>
          <w:p w14:paraId="4F034D6A" w14:textId="77777777" w:rsidR="00D70446" w:rsidRPr="00F26B50" w:rsidRDefault="00D70446" w:rsidP="00D70446">
            <w:r>
              <w:t>Means the criteria on which the product will be tested for acceptance as detailed in Annex 5.</w:t>
            </w:r>
          </w:p>
        </w:tc>
      </w:tr>
      <w:tr w:rsidR="00615BB6" w:rsidRPr="0086605D" w14:paraId="7DA62AB9" w14:textId="77777777" w:rsidTr="00691D15">
        <w:tc>
          <w:tcPr>
            <w:tcW w:w="2127" w:type="dxa"/>
          </w:tcPr>
          <w:p w14:paraId="267556E6" w14:textId="77777777" w:rsidR="00615BB6" w:rsidRPr="0086605D" w:rsidRDefault="00615BB6" w:rsidP="0015495E">
            <w:r w:rsidRPr="0086605D">
              <w:t>Acceptance Date</w:t>
            </w:r>
          </w:p>
        </w:tc>
        <w:tc>
          <w:tcPr>
            <w:tcW w:w="7010" w:type="dxa"/>
          </w:tcPr>
          <w:p w14:paraId="7E938D71" w14:textId="4AB0D1B9" w:rsidR="00615BB6" w:rsidRPr="00F26B50" w:rsidRDefault="00615BB6" w:rsidP="00764E08">
            <w:proofErr w:type="gramStart"/>
            <w:r w:rsidRPr="00F26B50">
              <w:t>means</w:t>
            </w:r>
            <w:proofErr w:type="gramEnd"/>
            <w:r w:rsidRPr="00F26B50">
              <w:t xml:space="preserve"> the date upon which acceptance criteria for the implementation of </w:t>
            </w:r>
            <w:r w:rsidR="007B4D59" w:rsidRPr="00F26B50">
              <w:t xml:space="preserve">the </w:t>
            </w:r>
            <w:r w:rsidRPr="00F26B50">
              <w:t xml:space="preserve">Services as specified in </w:t>
            </w:r>
            <w:r w:rsidR="008839D6" w:rsidRPr="00F26B50">
              <w:t>Annex</w:t>
            </w:r>
            <w:r w:rsidR="007B4D59" w:rsidRPr="00F26B50">
              <w:t xml:space="preserve"> </w:t>
            </w:r>
            <w:r w:rsidR="00E9212D" w:rsidRPr="00F26B50">
              <w:t>5</w:t>
            </w:r>
            <w:r w:rsidR="00632470">
              <w:t xml:space="preserve"> </w:t>
            </w:r>
            <w:r w:rsidR="00C45DFC" w:rsidRPr="006C69E1">
              <w:t>has been accepted by the Authority as further described in 10.1.1</w:t>
            </w:r>
            <w:r w:rsidRPr="006C69E1">
              <w:t>.</w:t>
            </w:r>
            <w:r w:rsidRPr="00F26B50">
              <w:t xml:space="preserve"> </w:t>
            </w:r>
          </w:p>
        </w:tc>
      </w:tr>
      <w:tr w:rsidR="00615BB6" w:rsidRPr="0086605D" w14:paraId="404B036F" w14:textId="77777777" w:rsidTr="00691D15">
        <w:tc>
          <w:tcPr>
            <w:tcW w:w="2127" w:type="dxa"/>
          </w:tcPr>
          <w:p w14:paraId="6AC1F304" w14:textId="77777777" w:rsidR="00615BB6" w:rsidRPr="0086605D" w:rsidRDefault="00615BB6" w:rsidP="0015495E">
            <w:r w:rsidRPr="0086605D">
              <w:t>Acceptance Completion</w:t>
            </w:r>
            <w:r w:rsidR="00190A94">
              <w:t xml:space="preserve"> Date</w:t>
            </w:r>
          </w:p>
        </w:tc>
        <w:tc>
          <w:tcPr>
            <w:tcW w:w="7010" w:type="dxa"/>
          </w:tcPr>
          <w:p w14:paraId="2D94CB61" w14:textId="77777777" w:rsidR="00615BB6" w:rsidRPr="00F26B50" w:rsidRDefault="00615BB6" w:rsidP="00E9212D">
            <w:r w:rsidRPr="00F26B50">
              <w:t xml:space="preserve">means any date, contained in </w:t>
            </w:r>
            <w:r w:rsidR="008839D6" w:rsidRPr="00F26B50">
              <w:t>Annex</w:t>
            </w:r>
            <w:r w:rsidRPr="00F26B50">
              <w:t xml:space="preserve"> </w:t>
            </w:r>
            <w:r w:rsidR="00E9212D" w:rsidRPr="00F26B50">
              <w:t>5</w:t>
            </w:r>
            <w:r w:rsidRPr="00F26B50">
              <w:t xml:space="preserve"> by which the Contractor undertakes to have met acceptance criteria for</w:t>
            </w:r>
            <w:r w:rsidR="007B4D59" w:rsidRPr="00F26B50">
              <w:t xml:space="preserve"> the</w:t>
            </w:r>
            <w:r w:rsidRPr="00F26B50">
              <w:t xml:space="preserve"> implementation of </w:t>
            </w:r>
            <w:r w:rsidR="007B4D59" w:rsidRPr="00F26B50">
              <w:t>the</w:t>
            </w:r>
            <w:r w:rsidRPr="00F26B50">
              <w:t xml:space="preserve"> Services;</w:t>
            </w:r>
          </w:p>
        </w:tc>
      </w:tr>
      <w:tr w:rsidR="00615BB6" w:rsidRPr="0086605D" w14:paraId="0BD46310" w14:textId="77777777" w:rsidTr="00691D15">
        <w:tc>
          <w:tcPr>
            <w:tcW w:w="2127" w:type="dxa"/>
          </w:tcPr>
          <w:p w14:paraId="18CF7FD6" w14:textId="77777777" w:rsidR="00615BB6" w:rsidRPr="0086605D" w:rsidRDefault="00615BB6" w:rsidP="0015495E">
            <w:r w:rsidRPr="0086605D">
              <w:t>Acceptance Test</w:t>
            </w:r>
          </w:p>
        </w:tc>
        <w:tc>
          <w:tcPr>
            <w:tcW w:w="7010" w:type="dxa"/>
          </w:tcPr>
          <w:p w14:paraId="6B67E54B" w14:textId="77777777" w:rsidR="00615BB6" w:rsidRPr="00F26B50" w:rsidRDefault="00615BB6" w:rsidP="00EA4600">
            <w:r w:rsidRPr="00F26B50">
              <w:t xml:space="preserve">means a test or sequence of tests specified in </w:t>
            </w:r>
            <w:r w:rsidR="00E9212D" w:rsidRPr="00F26B50">
              <w:t>Annex 5</w:t>
            </w:r>
            <w:r w:rsidR="007B4D59" w:rsidRPr="00F26B50">
              <w:t xml:space="preserve"> </w:t>
            </w:r>
            <w:r w:rsidRPr="00F26B50">
              <w:t xml:space="preserve">to be performed in order to establish, by compliance with acceptance criteria, that the Services conform to the </w:t>
            </w:r>
            <w:r w:rsidR="00EA4600" w:rsidRPr="00F26B50">
              <w:t xml:space="preserve">Obligations of the </w:t>
            </w:r>
            <w:r w:rsidRPr="00F26B50">
              <w:t>Contractor;</w:t>
            </w:r>
          </w:p>
        </w:tc>
      </w:tr>
      <w:tr w:rsidR="00160B86" w:rsidRPr="0086605D" w14:paraId="6D5D0710" w14:textId="77777777" w:rsidTr="00691D15">
        <w:tc>
          <w:tcPr>
            <w:tcW w:w="2127" w:type="dxa"/>
          </w:tcPr>
          <w:p w14:paraId="6DE9172E" w14:textId="77777777" w:rsidR="00160B86" w:rsidRPr="0086605D" w:rsidRDefault="00160B86" w:rsidP="0015495E">
            <w:r>
              <w:t>Additional Services</w:t>
            </w:r>
          </w:p>
        </w:tc>
        <w:tc>
          <w:tcPr>
            <w:tcW w:w="7010" w:type="dxa"/>
          </w:tcPr>
          <w:p w14:paraId="222B2CA9" w14:textId="77777777" w:rsidR="00160B86" w:rsidRPr="00F26B50" w:rsidRDefault="00160B86" w:rsidP="005E6BF0">
            <w:r w:rsidRPr="00F26B50">
              <w:t>Any service agreed by both Parties, in writing that does not form part of this agreement and any Annex. Additional Service must be agreed as defined in Annex 9, Variation to Agreement</w:t>
            </w:r>
            <w:r w:rsidR="00190A94" w:rsidRPr="00F26B50">
              <w:t>;</w:t>
            </w:r>
          </w:p>
        </w:tc>
      </w:tr>
      <w:tr w:rsidR="005E6BF0" w:rsidRPr="0086605D" w14:paraId="74710B30" w14:textId="77777777" w:rsidTr="00691D15">
        <w:tc>
          <w:tcPr>
            <w:tcW w:w="2127" w:type="dxa"/>
          </w:tcPr>
          <w:p w14:paraId="24E4EF71" w14:textId="77777777" w:rsidR="005E6BF0" w:rsidRPr="0086605D" w:rsidRDefault="005E6BF0" w:rsidP="0015495E">
            <w:r w:rsidRPr="0086605D">
              <w:t>Agreement</w:t>
            </w:r>
          </w:p>
        </w:tc>
        <w:tc>
          <w:tcPr>
            <w:tcW w:w="7010" w:type="dxa"/>
          </w:tcPr>
          <w:p w14:paraId="7DC29AFD" w14:textId="77777777" w:rsidR="005E6BF0" w:rsidRPr="00F26B50" w:rsidRDefault="005E6BF0" w:rsidP="005E6BF0">
            <w:r w:rsidRPr="00F26B50">
              <w:t>means this agreement concluded between the Authority and the Contractor including:</w:t>
            </w:r>
          </w:p>
          <w:p w14:paraId="2DC0CD0E" w14:textId="77777777"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a</w:t>
            </w:r>
            <w:r w:rsidR="00DC2D6A" w:rsidRPr="00F26B50">
              <w:rPr>
                <w:noProof/>
              </w:rPr>
              <w:fldChar w:fldCharType="end"/>
            </w:r>
            <w:r w:rsidRPr="00F26B50">
              <w:t>)</w:t>
            </w:r>
            <w:r w:rsidRPr="00F26B50">
              <w:tab/>
              <w:t>the clauses contained herein;</w:t>
            </w:r>
          </w:p>
          <w:p w14:paraId="5887505A" w14:textId="77777777" w:rsidR="005E6BF0" w:rsidRPr="00F26B50" w:rsidRDefault="005E6BF0" w:rsidP="005E6BF0">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b</w:t>
            </w:r>
            <w:r w:rsidR="00DC2D6A" w:rsidRPr="00F26B50">
              <w:rPr>
                <w:noProof/>
              </w:rPr>
              <w:fldChar w:fldCharType="end"/>
            </w:r>
            <w:r w:rsidRPr="00F26B50">
              <w:t>)</w:t>
            </w:r>
            <w:r w:rsidRPr="00F26B50">
              <w:tab/>
              <w:t xml:space="preserve">the </w:t>
            </w:r>
            <w:r w:rsidR="009636F7" w:rsidRPr="00F26B50">
              <w:t>Annexes</w:t>
            </w:r>
            <w:r w:rsidRPr="00F26B50">
              <w:t xml:space="preserve"> attached hereto;</w:t>
            </w:r>
          </w:p>
          <w:p w14:paraId="5A22645C" w14:textId="77777777" w:rsidR="005E6BF0" w:rsidRPr="00F26B50" w:rsidRDefault="005E6BF0" w:rsidP="00241A9B">
            <w:r w:rsidRPr="00F26B50">
              <w:t>(</w:t>
            </w:r>
            <w:r w:rsidR="00DC2D6A" w:rsidRPr="00F26B50">
              <w:fldChar w:fldCharType="begin"/>
            </w:r>
            <w:r w:rsidR="003B7E51" w:rsidRPr="00F26B50">
              <w:instrText>seq level4 \*alphabetic</w:instrText>
            </w:r>
            <w:r w:rsidR="00DC2D6A" w:rsidRPr="00F26B50">
              <w:fldChar w:fldCharType="separate"/>
            </w:r>
            <w:r w:rsidR="00993986">
              <w:rPr>
                <w:noProof/>
              </w:rPr>
              <w:t>c</w:t>
            </w:r>
            <w:r w:rsidR="00DC2D6A" w:rsidRPr="00F26B50">
              <w:rPr>
                <w:noProof/>
              </w:rPr>
              <w:fldChar w:fldCharType="end"/>
            </w:r>
            <w:r w:rsidRPr="00F26B50">
              <w:t>)</w:t>
            </w:r>
            <w:r w:rsidRPr="00F26B50">
              <w:tab/>
              <w:t xml:space="preserve">such variations in writing as shall be agreed by the Authority </w:t>
            </w:r>
            <w:r w:rsidR="007B4D59" w:rsidRPr="00F26B50">
              <w:tab/>
            </w:r>
            <w:r w:rsidRPr="00F26B50">
              <w:t xml:space="preserve">and the Contractor according to the provisions of clause </w:t>
            </w:r>
            <w:r w:rsidR="0044445A" w:rsidRPr="00F26B50">
              <w:t>3</w:t>
            </w:r>
            <w:r w:rsidR="00241A9B" w:rsidRPr="00F26B50">
              <w:t>1</w:t>
            </w:r>
            <w:r w:rsidRPr="00F26B50">
              <w:t xml:space="preserve"> </w:t>
            </w:r>
            <w:r w:rsidR="007B4D59" w:rsidRPr="00F26B50">
              <w:tab/>
            </w:r>
            <w:r w:rsidR="008867CC" w:rsidRPr="00F26B50">
              <w:t>(V</w:t>
            </w:r>
            <w:r w:rsidRPr="00F26B50">
              <w:t xml:space="preserve">ariations to the </w:t>
            </w:r>
            <w:r w:rsidR="00A37233" w:rsidRPr="00F26B50">
              <w:t>Agreement</w:t>
            </w:r>
            <w:r w:rsidRPr="00F26B50">
              <w:t>);</w:t>
            </w:r>
          </w:p>
        </w:tc>
      </w:tr>
      <w:tr w:rsidR="00F6465C" w:rsidRPr="0086605D" w14:paraId="3B12BDD8" w14:textId="77777777" w:rsidTr="00691D15">
        <w:tc>
          <w:tcPr>
            <w:tcW w:w="2127" w:type="dxa"/>
          </w:tcPr>
          <w:p w14:paraId="2FC7349D" w14:textId="77777777" w:rsidR="00F6465C" w:rsidRDefault="00F6465C" w:rsidP="001F38B7">
            <w:r>
              <w:t>Agreement Change</w:t>
            </w:r>
          </w:p>
        </w:tc>
        <w:tc>
          <w:tcPr>
            <w:tcW w:w="7010" w:type="dxa"/>
          </w:tcPr>
          <w:p w14:paraId="083A2E66" w14:textId="77777777" w:rsidR="00F6465C" w:rsidRPr="00F26B50" w:rsidRDefault="00F6465C" w:rsidP="00F6465C">
            <w:r w:rsidRPr="00F26B50">
              <w:t>Any change or variation to this agreement subject to clause 31 and as detailed in any Annex 9 agreed by both parties throughout the term of this agreement.</w:t>
            </w:r>
          </w:p>
        </w:tc>
      </w:tr>
      <w:tr w:rsidR="00022CA2" w:rsidRPr="0086605D" w14:paraId="112046E1" w14:textId="77777777" w:rsidTr="00691D15">
        <w:tc>
          <w:tcPr>
            <w:tcW w:w="2127" w:type="dxa"/>
          </w:tcPr>
          <w:p w14:paraId="5909E98C" w14:textId="77777777" w:rsidR="00022CA2" w:rsidRDefault="00022CA2" w:rsidP="001F38B7">
            <w:r>
              <w:t>Agreement Charge</w:t>
            </w:r>
            <w:r w:rsidR="001F38B7">
              <w:t xml:space="preserve"> or Agreement Price</w:t>
            </w:r>
          </w:p>
        </w:tc>
        <w:tc>
          <w:tcPr>
            <w:tcW w:w="7010" w:type="dxa"/>
          </w:tcPr>
          <w:p w14:paraId="6C519725" w14:textId="77777777" w:rsidR="00022CA2" w:rsidRPr="00F26B50" w:rsidRDefault="00022CA2" w:rsidP="007312A3">
            <w:r w:rsidRPr="00F26B50">
              <w:t xml:space="preserve">The agreed fee for </w:t>
            </w:r>
            <w:r w:rsidR="007312A3" w:rsidRPr="00F26B50">
              <w:t>the services under this Agreement</w:t>
            </w:r>
            <w:r w:rsidRPr="00F26B50">
              <w:t xml:space="preserve"> as defined in Annex 4</w:t>
            </w:r>
            <w:r w:rsidR="007312A3" w:rsidRPr="00F26B50">
              <w:t xml:space="preserve"> or any amended fee as defined in any Variation to Agreement Annex 9</w:t>
            </w:r>
            <w:r w:rsidR="00190A94" w:rsidRPr="00F26B50">
              <w:t>;</w:t>
            </w:r>
          </w:p>
        </w:tc>
      </w:tr>
      <w:tr w:rsidR="00873034" w:rsidRPr="0086605D" w14:paraId="49E0B8BD" w14:textId="77777777" w:rsidTr="00691D15">
        <w:tc>
          <w:tcPr>
            <w:tcW w:w="2127" w:type="dxa"/>
          </w:tcPr>
          <w:p w14:paraId="1E4BD086" w14:textId="77777777" w:rsidR="00873034" w:rsidRDefault="00873034" w:rsidP="00271051">
            <w:r>
              <w:t>AIMS</w:t>
            </w:r>
          </w:p>
        </w:tc>
        <w:tc>
          <w:tcPr>
            <w:tcW w:w="7010" w:type="dxa"/>
          </w:tcPr>
          <w:p w14:paraId="5D8B73A7" w14:textId="77777777" w:rsidR="00873034" w:rsidRPr="00F26B50" w:rsidRDefault="00873034" w:rsidP="00873034">
            <w:r w:rsidRPr="00F26B50">
              <w:t>Access and Identity Management Service</w:t>
            </w:r>
            <w:r w:rsidR="00190A94" w:rsidRPr="00F26B50">
              <w:t>;</w:t>
            </w:r>
          </w:p>
        </w:tc>
      </w:tr>
      <w:tr w:rsidR="00271051" w:rsidRPr="0086605D" w14:paraId="6FB6068A" w14:textId="77777777" w:rsidTr="00691D15">
        <w:tc>
          <w:tcPr>
            <w:tcW w:w="2127" w:type="dxa"/>
          </w:tcPr>
          <w:p w14:paraId="4D1C1A27" w14:textId="77777777" w:rsidR="00271051" w:rsidRPr="0086605D" w:rsidDel="00271051" w:rsidRDefault="00271051" w:rsidP="00271051">
            <w:r>
              <w:t>Annexes</w:t>
            </w:r>
          </w:p>
        </w:tc>
        <w:tc>
          <w:tcPr>
            <w:tcW w:w="7010" w:type="dxa"/>
          </w:tcPr>
          <w:p w14:paraId="4A242ECC" w14:textId="77777777" w:rsidR="00271051" w:rsidRPr="00F26B50" w:rsidRDefault="00271051" w:rsidP="00271051">
            <w:r w:rsidRPr="00F26B50">
              <w:t>All Annexes to the Agreement, which are:</w:t>
            </w:r>
          </w:p>
          <w:p w14:paraId="69241FC6" w14:textId="77777777" w:rsidR="00271051" w:rsidRPr="00F26B50" w:rsidRDefault="00271051" w:rsidP="00271051">
            <w:r w:rsidRPr="00F26B50">
              <w:t>Annex 1 – The Services Specification</w:t>
            </w:r>
            <w:r w:rsidR="00190A94" w:rsidRPr="00F26B50">
              <w:t>;</w:t>
            </w:r>
          </w:p>
          <w:p w14:paraId="29E3DCB4" w14:textId="77777777" w:rsidR="00E12640" w:rsidRPr="00F26B50" w:rsidRDefault="00271051" w:rsidP="00E12640">
            <w:r w:rsidRPr="00F26B50">
              <w:t>Annex 2 – Service Level</w:t>
            </w:r>
            <w:r w:rsidR="00E12640" w:rsidRPr="00F26B50">
              <w:t xml:space="preserve"> Agreement and Key Performance Indicators</w:t>
            </w:r>
            <w:r w:rsidR="00190A94" w:rsidRPr="00F26B50">
              <w:t>;</w:t>
            </w:r>
          </w:p>
          <w:p w14:paraId="25969CD7" w14:textId="77777777" w:rsidR="00E12640" w:rsidRPr="00F26B50" w:rsidRDefault="00E12640" w:rsidP="00E12640">
            <w:r w:rsidRPr="00F26B50">
              <w:t>Annex 3 – Milestones</w:t>
            </w:r>
            <w:r w:rsidR="00190A94" w:rsidRPr="00F26B50">
              <w:t>;</w:t>
            </w:r>
          </w:p>
          <w:p w14:paraId="1E0BA778" w14:textId="77777777" w:rsidR="00E12640" w:rsidRPr="00F26B50" w:rsidRDefault="00E12640" w:rsidP="00E12640">
            <w:r w:rsidRPr="00F26B50">
              <w:t>Annex 4 – Payment Schedule</w:t>
            </w:r>
            <w:r w:rsidR="00190A94" w:rsidRPr="00F26B50">
              <w:t>;</w:t>
            </w:r>
          </w:p>
          <w:p w14:paraId="40246562" w14:textId="77777777" w:rsidR="00E12640" w:rsidRPr="00F26B50" w:rsidRDefault="00E12640" w:rsidP="00E12640">
            <w:r w:rsidRPr="00F26B50">
              <w:t>Annex 5 – Implementation and Transition, Acceptance Testing and Acceptance Charge</w:t>
            </w:r>
            <w:r w:rsidR="00190A94" w:rsidRPr="00F26B50">
              <w:t>;</w:t>
            </w:r>
          </w:p>
          <w:p w14:paraId="4F5242AF" w14:textId="57305B04" w:rsidR="00E12640" w:rsidRPr="00F26B50" w:rsidRDefault="00E12640" w:rsidP="00E12640">
            <w:r w:rsidRPr="00F26B50">
              <w:lastRenderedPageBreak/>
              <w:t>Annex 6 -  Sub-contractors</w:t>
            </w:r>
            <w:r w:rsidR="00190A94" w:rsidRPr="00F26B50">
              <w:t>;</w:t>
            </w:r>
          </w:p>
          <w:p w14:paraId="21D50480" w14:textId="77777777" w:rsidR="00E12640" w:rsidRPr="00F26B50" w:rsidRDefault="00E12640" w:rsidP="00E12640">
            <w:r w:rsidRPr="00F26B50">
              <w:t>Annex 7 – Contractors and Third Party Hardware and Software</w:t>
            </w:r>
            <w:r w:rsidR="00190A94" w:rsidRPr="00F26B50">
              <w:t>;</w:t>
            </w:r>
          </w:p>
          <w:p w14:paraId="041A5C93" w14:textId="77777777" w:rsidR="00E12640" w:rsidRPr="00F26B50" w:rsidRDefault="00E12640" w:rsidP="00E12640">
            <w:r w:rsidRPr="00F26B50">
              <w:t>Annex 8 – Security Requirements</w:t>
            </w:r>
            <w:r w:rsidR="00190A94" w:rsidRPr="00F26B50">
              <w:t>;</w:t>
            </w:r>
          </w:p>
          <w:p w14:paraId="025E1E1E" w14:textId="77777777" w:rsidR="00271051" w:rsidRPr="00F26B50" w:rsidRDefault="00E12640" w:rsidP="00E12640">
            <w:r w:rsidRPr="00F26B50">
              <w:t>Annex 9 – Variation to Agreement</w:t>
            </w:r>
            <w:r w:rsidR="00190A94" w:rsidRPr="00F26B50">
              <w:t>;</w:t>
            </w:r>
          </w:p>
        </w:tc>
      </w:tr>
      <w:tr w:rsidR="007B4D59" w:rsidRPr="0086605D" w14:paraId="51697D62" w14:textId="77777777" w:rsidTr="00691D15">
        <w:tc>
          <w:tcPr>
            <w:tcW w:w="2127" w:type="dxa"/>
          </w:tcPr>
          <w:p w14:paraId="3525CB54" w14:textId="77777777" w:rsidR="007B4D59" w:rsidRPr="0086605D" w:rsidRDefault="007B4D59" w:rsidP="0015495E">
            <w:r w:rsidRPr="0086605D">
              <w:lastRenderedPageBreak/>
              <w:t>Authority</w:t>
            </w:r>
          </w:p>
        </w:tc>
        <w:tc>
          <w:tcPr>
            <w:tcW w:w="7010" w:type="dxa"/>
          </w:tcPr>
          <w:p w14:paraId="05F6355A" w14:textId="77777777" w:rsidR="007B4D59" w:rsidRPr="0086605D" w:rsidRDefault="00C36927" w:rsidP="00615BB6">
            <w:r w:rsidRPr="0086605D">
              <w:t xml:space="preserve">National Institute for Health and </w:t>
            </w:r>
            <w:r w:rsidR="00253638">
              <w:t>Care</w:t>
            </w:r>
            <w:r w:rsidRPr="0086605D">
              <w:t xml:space="preserve"> Excellence (</w:t>
            </w:r>
            <w:r w:rsidR="007B4D59" w:rsidRPr="0086605D">
              <w:t>NICE</w:t>
            </w:r>
            <w:r w:rsidRPr="0086605D">
              <w:t>)</w:t>
            </w:r>
          </w:p>
        </w:tc>
      </w:tr>
      <w:tr w:rsidR="00087361" w:rsidRPr="0086605D" w14:paraId="3E81E283" w14:textId="77777777" w:rsidTr="00691D15">
        <w:tc>
          <w:tcPr>
            <w:tcW w:w="2127" w:type="dxa"/>
          </w:tcPr>
          <w:p w14:paraId="56FC0193" w14:textId="77777777" w:rsidR="00087361" w:rsidRPr="0086605D" w:rsidRDefault="00087361" w:rsidP="00EA4600">
            <w:r w:rsidRPr="0086605D">
              <w:t>Authority Personal Data</w:t>
            </w:r>
          </w:p>
        </w:tc>
        <w:tc>
          <w:tcPr>
            <w:tcW w:w="7010" w:type="dxa"/>
          </w:tcPr>
          <w:p w14:paraId="1CD5509A" w14:textId="77777777" w:rsidR="00087361" w:rsidRPr="0086605D" w:rsidRDefault="00087361" w:rsidP="00EA4600">
            <w:r w:rsidRPr="0086605D">
              <w:t>any personal data supplied by the Authority, or data for which the Authority is the Data Controller;</w:t>
            </w:r>
          </w:p>
        </w:tc>
      </w:tr>
      <w:tr w:rsidR="001F38B7" w:rsidRPr="0086605D" w14:paraId="05252EB9" w14:textId="77777777" w:rsidTr="00691D15">
        <w:tc>
          <w:tcPr>
            <w:tcW w:w="2127" w:type="dxa"/>
          </w:tcPr>
          <w:p w14:paraId="17DB88C5" w14:textId="77777777" w:rsidR="001F38B7" w:rsidRPr="0086605D" w:rsidRDefault="001F38B7" w:rsidP="0015495E">
            <w:r>
              <w:t>Background IPR</w:t>
            </w:r>
          </w:p>
        </w:tc>
        <w:tc>
          <w:tcPr>
            <w:tcW w:w="7010" w:type="dxa"/>
          </w:tcPr>
          <w:p w14:paraId="5C1AA47D" w14:textId="77777777" w:rsidR="001F38B7" w:rsidRPr="0086605D" w:rsidRDefault="001F38B7" w:rsidP="001F38B7">
            <w:r>
              <w:t>Means any Intellectual Property owned by either Party prior to the commencement of this Agreement;</w:t>
            </w:r>
          </w:p>
        </w:tc>
      </w:tr>
      <w:tr w:rsidR="005E6BF0" w:rsidRPr="0086605D" w14:paraId="68A3E8CD" w14:textId="77777777" w:rsidTr="00691D15">
        <w:tc>
          <w:tcPr>
            <w:tcW w:w="2127" w:type="dxa"/>
          </w:tcPr>
          <w:p w14:paraId="7E7E247A" w14:textId="77777777" w:rsidR="005E6BF0" w:rsidRPr="0086605D" w:rsidRDefault="005E6BF0" w:rsidP="0015495E">
            <w:r w:rsidRPr="0086605D">
              <w:t>Commissioning Manager</w:t>
            </w:r>
          </w:p>
        </w:tc>
        <w:tc>
          <w:tcPr>
            <w:tcW w:w="7010" w:type="dxa"/>
          </w:tcPr>
          <w:p w14:paraId="484A6224" w14:textId="77777777" w:rsidR="005E6BF0" w:rsidRPr="0086605D" w:rsidRDefault="005E6BF0" w:rsidP="00593852">
            <w:r w:rsidRPr="0086605D">
              <w:t xml:space="preserve">the </w:t>
            </w:r>
            <w:r w:rsidR="00593852" w:rsidRPr="0086605D">
              <w:t>person</w:t>
            </w:r>
            <w:r w:rsidRPr="0086605D">
              <w:t xml:space="preserve"> appointed by </w:t>
            </w:r>
            <w:r w:rsidR="007B4D59" w:rsidRPr="0086605D">
              <w:t>the Authority</w:t>
            </w:r>
            <w:r w:rsidRPr="0086605D">
              <w:t xml:space="preserve"> to manage this Agreement</w:t>
            </w:r>
          </w:p>
        </w:tc>
      </w:tr>
      <w:tr w:rsidR="00615BB6" w:rsidRPr="0086605D" w14:paraId="6AA49824" w14:textId="77777777" w:rsidTr="00691D15">
        <w:tc>
          <w:tcPr>
            <w:tcW w:w="2127" w:type="dxa"/>
          </w:tcPr>
          <w:p w14:paraId="7326E5A0" w14:textId="77777777" w:rsidR="00615BB6" w:rsidRPr="0086605D" w:rsidRDefault="00615BB6" w:rsidP="0015495E">
            <w:r w:rsidRPr="0086605D">
              <w:t>Confidential Information</w:t>
            </w:r>
          </w:p>
        </w:tc>
        <w:tc>
          <w:tcPr>
            <w:tcW w:w="7010" w:type="dxa"/>
          </w:tcPr>
          <w:p w14:paraId="36440D35" w14:textId="77777777" w:rsidR="00615BB6" w:rsidRPr="0086605D" w:rsidRDefault="00615BB6" w:rsidP="00615BB6">
            <w:r w:rsidRPr="0086605D">
              <w:t xml:space="preserve">means information, data and material of any nature which either Party may receive or obtain in connection with the operation of the </w:t>
            </w:r>
            <w:r w:rsidR="00A37233" w:rsidRPr="0086605D">
              <w:t>Agreement</w:t>
            </w:r>
            <w:r w:rsidRPr="0086605D">
              <w:t xml:space="preserve"> and: </w:t>
            </w:r>
          </w:p>
          <w:p w14:paraId="6BBB7B40" w14:textId="77777777" w:rsidR="00615BB6" w:rsidRPr="0086605D" w:rsidRDefault="007B4D59" w:rsidP="007B4D59">
            <w:r w:rsidRPr="0086605D">
              <w:t>(a)</w:t>
            </w:r>
            <w:r w:rsidRPr="0086605D">
              <w:tab/>
            </w:r>
            <w:r w:rsidR="00615BB6" w:rsidRPr="0086605D">
              <w:t xml:space="preserve">which comprises Personal Data or Sensitive Personal Data </w:t>
            </w:r>
            <w:r w:rsidRPr="0086605D">
              <w:tab/>
            </w:r>
            <w:r w:rsidR="00615BB6" w:rsidRPr="0086605D">
              <w:t xml:space="preserve">(as both terms are defined in the Data Protection Act 1998) or </w:t>
            </w:r>
            <w:r w:rsidRPr="0086605D">
              <w:tab/>
            </w:r>
            <w:r w:rsidR="00615BB6" w:rsidRPr="0086605D">
              <w:t xml:space="preserve">which relates to any patient of the Authority or his or her </w:t>
            </w:r>
            <w:r w:rsidRPr="0086605D">
              <w:tab/>
            </w:r>
            <w:r w:rsidR="00615BB6" w:rsidRPr="0086605D">
              <w:t xml:space="preserve">treatment or medical history; </w:t>
            </w:r>
          </w:p>
          <w:p w14:paraId="12742DA7" w14:textId="77777777" w:rsidR="00615BB6" w:rsidRPr="0086605D" w:rsidRDefault="007B4D59" w:rsidP="00615BB6">
            <w:r w:rsidRPr="0086605D">
              <w:t>(b)</w:t>
            </w:r>
            <w:r w:rsidRPr="0086605D">
              <w:tab/>
            </w:r>
            <w:r w:rsidR="00615BB6" w:rsidRPr="0086605D">
              <w:t xml:space="preserve">the release of which is likely to prejudice the commercial </w:t>
            </w:r>
            <w:r w:rsidRPr="0086605D">
              <w:tab/>
            </w:r>
            <w:r w:rsidR="00615BB6" w:rsidRPr="0086605D">
              <w:t xml:space="preserve">interests of the Authority or (as the case may be) any </w:t>
            </w:r>
            <w:r w:rsidRPr="0086605D">
              <w:tab/>
            </w:r>
            <w:r w:rsidR="00615BB6" w:rsidRPr="0086605D">
              <w:t>Beneficiary or the Contractor respectively; or</w:t>
            </w:r>
          </w:p>
          <w:p w14:paraId="0E082C9F" w14:textId="77777777" w:rsidR="00615BB6" w:rsidRPr="0086605D" w:rsidRDefault="007B4D59" w:rsidP="00615BB6">
            <w:r w:rsidRPr="0086605D">
              <w:t>(c)</w:t>
            </w:r>
            <w:r w:rsidRPr="0086605D">
              <w:tab/>
            </w:r>
            <w:proofErr w:type="gramStart"/>
            <w:r w:rsidR="00615BB6" w:rsidRPr="0086605D">
              <w:t>which</w:t>
            </w:r>
            <w:proofErr w:type="gramEnd"/>
            <w:r w:rsidR="00615BB6" w:rsidRPr="0086605D">
              <w:t xml:space="preserve"> is a trade secret.</w:t>
            </w:r>
          </w:p>
        </w:tc>
      </w:tr>
      <w:tr w:rsidR="00615BB6" w:rsidRPr="0086605D" w14:paraId="115DDC5E" w14:textId="77777777" w:rsidTr="00691D15">
        <w:tc>
          <w:tcPr>
            <w:tcW w:w="2127" w:type="dxa"/>
          </w:tcPr>
          <w:p w14:paraId="476D88C0" w14:textId="77777777" w:rsidR="00615BB6" w:rsidRPr="00F26B50" w:rsidRDefault="00615BB6" w:rsidP="0015495E">
            <w:r w:rsidRPr="00F26B50">
              <w:t>Contractor</w:t>
            </w:r>
          </w:p>
        </w:tc>
        <w:tc>
          <w:tcPr>
            <w:tcW w:w="7010" w:type="dxa"/>
          </w:tcPr>
          <w:p w14:paraId="50240843" w14:textId="77777777" w:rsidR="00615BB6" w:rsidRPr="00F26B50" w:rsidRDefault="005E6BF0" w:rsidP="001355A4">
            <w:proofErr w:type="gramStart"/>
            <w:r w:rsidRPr="00F26B50">
              <w:t>the</w:t>
            </w:r>
            <w:proofErr w:type="gramEnd"/>
            <w:r w:rsidRPr="00F26B50">
              <w:t xml:space="preserve"> </w:t>
            </w:r>
            <w:r w:rsidR="001355A4">
              <w:t>organisation</w:t>
            </w:r>
            <w:r w:rsidRPr="00F26B50">
              <w:t xml:space="preserve"> in 2.1 or</w:t>
            </w:r>
            <w:r w:rsidR="008839D6" w:rsidRPr="00F26B50">
              <w:t xml:space="preserve"> any partner, employee, agent, </w:t>
            </w:r>
            <w:r w:rsidR="00873034" w:rsidRPr="00F26B50">
              <w:t>s</w:t>
            </w:r>
            <w:r w:rsidRPr="00F26B50">
              <w:t>ub-</w:t>
            </w:r>
            <w:r w:rsidR="00873034" w:rsidRPr="00F26B50">
              <w:t>c</w:t>
            </w:r>
            <w:r w:rsidR="007B4D59" w:rsidRPr="00F26B50">
              <w:t>ontractor</w:t>
            </w:r>
            <w:r w:rsidRPr="00F26B50">
              <w:t xml:space="preserve"> or other lawful representative of the </w:t>
            </w:r>
            <w:r w:rsidR="001355A4">
              <w:t xml:space="preserve">organisation </w:t>
            </w:r>
            <w:r w:rsidRPr="00F26B50">
              <w:t>in 2.1.</w:t>
            </w:r>
          </w:p>
        </w:tc>
      </w:tr>
      <w:tr w:rsidR="00615BB6" w:rsidRPr="0086605D" w14:paraId="2ED3D44C" w14:textId="77777777" w:rsidTr="00691D15">
        <w:tc>
          <w:tcPr>
            <w:tcW w:w="2127" w:type="dxa"/>
          </w:tcPr>
          <w:p w14:paraId="58DBB672" w14:textId="77777777" w:rsidR="00615BB6" w:rsidRPr="00F26B50" w:rsidRDefault="00615BB6" w:rsidP="0015495E">
            <w:r w:rsidRPr="00F26B50">
              <w:t>Contractor Premises</w:t>
            </w:r>
          </w:p>
        </w:tc>
        <w:tc>
          <w:tcPr>
            <w:tcW w:w="7010" w:type="dxa"/>
          </w:tcPr>
          <w:p w14:paraId="7FF32B5F" w14:textId="77777777" w:rsidR="00615BB6" w:rsidRPr="00F26B50" w:rsidRDefault="00615BB6" w:rsidP="00873034">
            <w:proofErr w:type="gramStart"/>
            <w:r w:rsidRPr="00F26B50">
              <w:t>means</w:t>
            </w:r>
            <w:proofErr w:type="gramEnd"/>
            <w:r w:rsidRPr="00F26B50">
              <w:t xml:space="preserve"> any Contractor's building or location where </w:t>
            </w:r>
            <w:r w:rsidR="00873034" w:rsidRPr="00F26B50">
              <w:t>f</w:t>
            </w:r>
            <w:r w:rsidRPr="00F26B50">
              <w:t>acilities are installed for the purposes of providing the Services.</w:t>
            </w:r>
          </w:p>
        </w:tc>
      </w:tr>
      <w:tr w:rsidR="00615BB6" w:rsidRPr="0086605D" w14:paraId="29497A1A" w14:textId="77777777" w:rsidTr="00691D15">
        <w:tc>
          <w:tcPr>
            <w:tcW w:w="2127" w:type="dxa"/>
          </w:tcPr>
          <w:p w14:paraId="0F8439F5" w14:textId="77777777" w:rsidR="00615BB6" w:rsidRPr="00F26B50" w:rsidRDefault="00615BB6" w:rsidP="0015495E">
            <w:r w:rsidRPr="00F26B50">
              <w:t>Contractor Software</w:t>
            </w:r>
          </w:p>
        </w:tc>
        <w:tc>
          <w:tcPr>
            <w:tcW w:w="7010" w:type="dxa"/>
          </w:tcPr>
          <w:p w14:paraId="5EB03761" w14:textId="77777777" w:rsidR="00615BB6" w:rsidRPr="00F26B50" w:rsidRDefault="00615BB6" w:rsidP="009636F7">
            <w:r w:rsidRPr="00F26B50">
              <w:t xml:space="preserve">means the Software which is listed as such in </w:t>
            </w:r>
            <w:r w:rsidR="00C86736" w:rsidRPr="00F26B50">
              <w:t>Annex</w:t>
            </w:r>
            <w:r w:rsidR="007B4D59" w:rsidRPr="00F26B50">
              <w:t xml:space="preserve"> </w:t>
            </w:r>
            <w:r w:rsidR="009636F7" w:rsidRPr="00F26B50">
              <w:t>7</w:t>
            </w:r>
            <w:r w:rsidR="007B4D59" w:rsidRPr="00F26B50">
              <w:t xml:space="preserve"> </w:t>
            </w:r>
            <w:r w:rsidRPr="00F26B50">
              <w:t xml:space="preserve"> to be supplied by the Contractor for use in the provision of the Services whether such Software is owned by the Contractor or by a third party;</w:t>
            </w:r>
          </w:p>
        </w:tc>
      </w:tr>
      <w:tr w:rsidR="00F73041" w:rsidRPr="0086605D" w14:paraId="4214DDD4" w14:textId="77777777" w:rsidTr="00691D15">
        <w:tc>
          <w:tcPr>
            <w:tcW w:w="2127" w:type="dxa"/>
          </w:tcPr>
          <w:p w14:paraId="02DE0693" w14:textId="77777777" w:rsidR="00F73041" w:rsidRPr="00F26B50" w:rsidRDefault="00F73041" w:rsidP="00EA4600">
            <w:r w:rsidRPr="00F26B50">
              <w:t>Contractual Date</w:t>
            </w:r>
          </w:p>
        </w:tc>
        <w:tc>
          <w:tcPr>
            <w:tcW w:w="7010" w:type="dxa"/>
          </w:tcPr>
          <w:p w14:paraId="1AAEE1B0" w14:textId="77777777" w:rsidR="00F73041" w:rsidRPr="00F26B50" w:rsidRDefault="00F73041" w:rsidP="00615BB6">
            <w:r w:rsidRPr="00F26B50">
              <w:t>Any date as defined in this Agreement or the Annexes or in writing by both parties subject to this Agreement</w:t>
            </w:r>
            <w:r w:rsidR="00190A94" w:rsidRPr="00F26B50">
              <w:t>;</w:t>
            </w:r>
          </w:p>
        </w:tc>
      </w:tr>
      <w:tr w:rsidR="001811FD" w:rsidRPr="0086605D" w14:paraId="2F932E67" w14:textId="77777777" w:rsidTr="00691D15">
        <w:tc>
          <w:tcPr>
            <w:tcW w:w="2127" w:type="dxa"/>
          </w:tcPr>
          <w:p w14:paraId="358EE409" w14:textId="77777777" w:rsidR="001811FD" w:rsidRPr="00F26B50" w:rsidRDefault="001811FD" w:rsidP="00EA4600">
            <w:r w:rsidRPr="00F26B50">
              <w:t>Credit</w:t>
            </w:r>
          </w:p>
        </w:tc>
        <w:tc>
          <w:tcPr>
            <w:tcW w:w="7010" w:type="dxa"/>
          </w:tcPr>
          <w:p w14:paraId="45CEF4D3" w14:textId="77777777" w:rsidR="001811FD" w:rsidRPr="00F26B50" w:rsidRDefault="001811FD" w:rsidP="001811FD">
            <w:r w:rsidRPr="00F26B50">
              <w:t>A sum of money owed by either party to the other;</w:t>
            </w:r>
          </w:p>
        </w:tc>
      </w:tr>
      <w:tr w:rsidR="001811FD" w:rsidRPr="0086605D" w14:paraId="2AC0E64F" w14:textId="77777777" w:rsidTr="00691D15">
        <w:tc>
          <w:tcPr>
            <w:tcW w:w="2127" w:type="dxa"/>
          </w:tcPr>
          <w:p w14:paraId="3C67E089" w14:textId="77777777" w:rsidR="001811FD" w:rsidRPr="00F26B50" w:rsidRDefault="001811FD" w:rsidP="00EA4600">
            <w:r w:rsidRPr="00F26B50">
              <w:t>Credit Note</w:t>
            </w:r>
          </w:p>
        </w:tc>
        <w:tc>
          <w:tcPr>
            <w:tcW w:w="7010" w:type="dxa"/>
          </w:tcPr>
          <w:p w14:paraId="781DCDAB" w14:textId="77777777" w:rsidR="001811FD" w:rsidRPr="00F26B50" w:rsidRDefault="001811FD" w:rsidP="001811FD">
            <w:r w:rsidRPr="00F26B50">
              <w:t>A credit to be issued to the Authority for any payment invoiced by the Contractor that:</w:t>
            </w:r>
          </w:p>
          <w:p w14:paraId="2A681A86" w14:textId="77777777" w:rsidR="001811FD" w:rsidRPr="00F26B50" w:rsidRDefault="001811FD" w:rsidP="00A123EA">
            <w:pPr>
              <w:pStyle w:val="ListParagraph"/>
              <w:numPr>
                <w:ilvl w:val="0"/>
                <w:numId w:val="10"/>
              </w:numPr>
            </w:pPr>
            <w:r w:rsidRPr="00F26B50">
              <w:t>should not have been charged;</w:t>
            </w:r>
          </w:p>
          <w:p w14:paraId="76CE54D4" w14:textId="77777777" w:rsidR="001811FD" w:rsidRPr="00F26B50" w:rsidRDefault="001811FD" w:rsidP="00A123EA">
            <w:pPr>
              <w:pStyle w:val="ListParagraph"/>
              <w:numPr>
                <w:ilvl w:val="0"/>
                <w:numId w:val="10"/>
              </w:numPr>
            </w:pPr>
            <w:r w:rsidRPr="00F26B50">
              <w:t>in error of any invoice charge;</w:t>
            </w:r>
          </w:p>
          <w:p w14:paraId="64993429" w14:textId="77777777" w:rsidR="001811FD" w:rsidRPr="00F26B50" w:rsidRDefault="001811FD" w:rsidP="00A123EA">
            <w:pPr>
              <w:pStyle w:val="ListParagraph"/>
              <w:numPr>
                <w:ilvl w:val="0"/>
                <w:numId w:val="10"/>
              </w:numPr>
            </w:pPr>
            <w:r w:rsidRPr="00F26B50">
              <w:t>any chargeable Service Credit charge;</w:t>
            </w:r>
          </w:p>
          <w:p w14:paraId="6472FF81" w14:textId="77777777" w:rsidR="001811FD" w:rsidRPr="00F26B50" w:rsidRDefault="001811FD" w:rsidP="00A123EA">
            <w:pPr>
              <w:pStyle w:val="ListParagraph"/>
              <w:numPr>
                <w:ilvl w:val="0"/>
                <w:numId w:val="10"/>
              </w:numPr>
            </w:pPr>
            <w:r w:rsidRPr="00F26B50">
              <w:t>any chargeable Liquidated Damage charge;</w:t>
            </w:r>
          </w:p>
        </w:tc>
      </w:tr>
      <w:tr w:rsidR="00615BB6" w:rsidRPr="0086605D" w14:paraId="2C4EAF07" w14:textId="77777777" w:rsidTr="00691D15">
        <w:tc>
          <w:tcPr>
            <w:tcW w:w="2127" w:type="dxa"/>
          </w:tcPr>
          <w:p w14:paraId="4550347F" w14:textId="77777777" w:rsidR="00615BB6" w:rsidRPr="00F26B50" w:rsidRDefault="00EA4600" w:rsidP="00EA4600">
            <w:r w:rsidRPr="00F26B50">
              <w:t>Obligation</w:t>
            </w:r>
            <w:r w:rsidR="00271051" w:rsidRPr="00F26B50">
              <w:t>s</w:t>
            </w:r>
            <w:r w:rsidRPr="00F26B50">
              <w:t xml:space="preserve"> of the </w:t>
            </w:r>
            <w:r w:rsidR="00615BB6" w:rsidRPr="00F26B50">
              <w:t>Contractor</w:t>
            </w:r>
          </w:p>
        </w:tc>
        <w:tc>
          <w:tcPr>
            <w:tcW w:w="7010" w:type="dxa"/>
          </w:tcPr>
          <w:p w14:paraId="30FAD723" w14:textId="77777777" w:rsidR="00615BB6" w:rsidRPr="00F26B50" w:rsidRDefault="00615BB6" w:rsidP="00615BB6">
            <w:r w:rsidRPr="00F26B50">
              <w:t>means the statements contained in</w:t>
            </w:r>
            <w:r w:rsidR="00EA4600" w:rsidRPr="00F26B50">
              <w:t xml:space="preserve"> clause </w:t>
            </w:r>
            <w:r w:rsidR="009636F7" w:rsidRPr="00F26B50">
              <w:t>6</w:t>
            </w:r>
            <w:r w:rsidR="00EA4600" w:rsidRPr="00F26B50">
              <w:t xml:space="preserve"> and Annex</w:t>
            </w:r>
            <w:r w:rsidRPr="00F26B50">
              <w:t xml:space="preserve"> </w:t>
            </w:r>
            <w:r w:rsidR="00EA4600" w:rsidRPr="00F26B50">
              <w:t>1</w:t>
            </w:r>
            <w:r w:rsidR="009636F7" w:rsidRPr="00F26B50">
              <w:t>, 2, 3 and 5</w:t>
            </w:r>
            <w:r w:rsidRPr="00F26B50">
              <w:t xml:space="preserve"> which specify:</w:t>
            </w:r>
          </w:p>
          <w:p w14:paraId="221C1BE1" w14:textId="77777777" w:rsidR="00615BB6" w:rsidRPr="00F26B50" w:rsidRDefault="007B4D59" w:rsidP="00615BB6">
            <w:r w:rsidRPr="00F26B50">
              <w:lastRenderedPageBreak/>
              <w:t>(a)</w:t>
            </w:r>
            <w:r w:rsidR="00615BB6" w:rsidRPr="00F26B50">
              <w:tab/>
            </w:r>
            <w:r w:rsidRPr="00F26B50">
              <w:t>Services</w:t>
            </w:r>
            <w:r w:rsidR="00615BB6" w:rsidRPr="00F26B50">
              <w:t xml:space="preserve"> that the Contractor undertakes to provide and the </w:t>
            </w:r>
            <w:r w:rsidRPr="00F26B50">
              <w:tab/>
            </w:r>
            <w:r w:rsidR="00615BB6" w:rsidRPr="00F26B50">
              <w:t xml:space="preserve">functions and performance that such </w:t>
            </w:r>
            <w:r w:rsidR="00873034" w:rsidRPr="00F26B50">
              <w:t xml:space="preserve">Services </w:t>
            </w:r>
            <w:r w:rsidR="00615BB6" w:rsidRPr="00F26B50">
              <w:t xml:space="preserve">shall meet in all </w:t>
            </w:r>
            <w:r w:rsidR="008349CC" w:rsidRPr="00F26B50">
              <w:tab/>
            </w:r>
            <w:r w:rsidR="00615BB6" w:rsidRPr="00F26B50">
              <w:t xml:space="preserve">material respects; and </w:t>
            </w:r>
          </w:p>
          <w:p w14:paraId="2B664920" w14:textId="77777777" w:rsidR="00615BB6" w:rsidRPr="00F26B50" w:rsidRDefault="007B4D59" w:rsidP="00615BB6">
            <w:r w:rsidRPr="00F26B50">
              <w:t>(b)</w:t>
            </w:r>
            <w:r w:rsidR="00615BB6" w:rsidRPr="00F26B50">
              <w:tab/>
              <w:t xml:space="preserve">operational responsibilities in respect of such </w:t>
            </w:r>
            <w:r w:rsidRPr="00F26B50">
              <w:t>Services</w:t>
            </w:r>
            <w:r w:rsidR="00615BB6" w:rsidRPr="00F26B50">
              <w:t xml:space="preserve"> as the </w:t>
            </w:r>
            <w:r w:rsidRPr="00F26B50">
              <w:tab/>
            </w:r>
            <w:r w:rsidR="00615BB6" w:rsidRPr="00F26B50">
              <w:t xml:space="preserve">Contractor undertakes; </w:t>
            </w:r>
          </w:p>
          <w:p w14:paraId="0E1027EB" w14:textId="77777777" w:rsidR="00615BB6" w:rsidRPr="00F26B50" w:rsidRDefault="00615BB6" w:rsidP="00615BB6">
            <w:r w:rsidRPr="00F26B50">
              <w:t>(</w:t>
            </w:r>
            <w:r w:rsidR="007B4D59" w:rsidRPr="00F26B50">
              <w:t>c</w:t>
            </w:r>
            <w:r w:rsidRPr="00F26B50">
              <w:t>)</w:t>
            </w:r>
            <w:r w:rsidRPr="00F26B50">
              <w:tab/>
              <w:t xml:space="preserve">implementation responsibilities in respect of such </w:t>
            </w:r>
            <w:r w:rsidR="007B4D59" w:rsidRPr="00F26B50">
              <w:t>Services</w:t>
            </w:r>
            <w:r w:rsidRPr="00F26B50">
              <w:t xml:space="preserve"> as </w:t>
            </w:r>
            <w:r w:rsidR="007B4D59" w:rsidRPr="00F26B50">
              <w:tab/>
            </w:r>
            <w:r w:rsidRPr="00F26B50">
              <w:t xml:space="preserve">the Contractor undertakes; and </w:t>
            </w:r>
          </w:p>
          <w:p w14:paraId="1CD82D4D" w14:textId="77777777" w:rsidR="00615BB6" w:rsidRPr="00F26B50" w:rsidRDefault="00615BB6" w:rsidP="007B4D59">
            <w:r w:rsidRPr="00F26B50">
              <w:t>(</w:t>
            </w:r>
            <w:r w:rsidR="007B4D59" w:rsidRPr="00F26B50">
              <w:t>d</w:t>
            </w:r>
            <w:r w:rsidRPr="00F26B50">
              <w:t>)</w:t>
            </w:r>
            <w:r w:rsidRPr="00F26B50">
              <w:tab/>
              <w:t xml:space="preserve">Service Levels in accordance with which the Contractor </w:t>
            </w:r>
            <w:r w:rsidR="007B4D59" w:rsidRPr="00F26B50">
              <w:tab/>
            </w:r>
            <w:r w:rsidRPr="00F26B50">
              <w:t xml:space="preserve">undertakes to perform the </w:t>
            </w:r>
            <w:r w:rsidR="007B4D59" w:rsidRPr="00F26B50">
              <w:t>Services</w:t>
            </w:r>
            <w:r w:rsidRPr="00F26B50">
              <w:t>.</w:t>
            </w:r>
          </w:p>
        </w:tc>
      </w:tr>
      <w:tr w:rsidR="00393EB4" w:rsidRPr="0086605D" w14:paraId="37CFC65B" w14:textId="77777777" w:rsidTr="00691D15">
        <w:tc>
          <w:tcPr>
            <w:tcW w:w="2127" w:type="dxa"/>
          </w:tcPr>
          <w:p w14:paraId="619D6107" w14:textId="77777777" w:rsidR="00393EB4" w:rsidRPr="0086605D" w:rsidRDefault="00393EB4" w:rsidP="0015495E">
            <w:r w:rsidRPr="0086605D">
              <w:lastRenderedPageBreak/>
              <w:t>Data</w:t>
            </w:r>
          </w:p>
        </w:tc>
        <w:tc>
          <w:tcPr>
            <w:tcW w:w="7010" w:type="dxa"/>
          </w:tcPr>
          <w:p w14:paraId="6DA0404D" w14:textId="67C97C5B" w:rsidR="00393EB4" w:rsidRPr="0086605D" w:rsidRDefault="0023524A" w:rsidP="00D74141">
            <w:r w:rsidRPr="0086605D">
              <w:t>m</w:t>
            </w:r>
            <w:r w:rsidR="00393EB4" w:rsidRPr="0086605D">
              <w:t>eans</w:t>
            </w:r>
            <w:r w:rsidR="00692BDA" w:rsidRPr="0086605D">
              <w:t xml:space="preserve"> all information stored in the </w:t>
            </w:r>
            <w:r w:rsidR="00691D15">
              <w:t>holdings, administrator</w:t>
            </w:r>
            <w:r w:rsidR="00692BDA" w:rsidRPr="0086605D">
              <w:t xml:space="preserve"> database</w:t>
            </w:r>
            <w:r w:rsidRPr="0086605D">
              <w:t>,</w:t>
            </w:r>
            <w:r w:rsidR="00692BDA" w:rsidRPr="0086605D">
              <w:t xml:space="preserve"> including but not limited to; </w:t>
            </w:r>
            <w:r w:rsidR="0040478D" w:rsidRPr="0086605D">
              <w:t xml:space="preserve">titles; </w:t>
            </w:r>
            <w:r w:rsidR="00692BDA" w:rsidRPr="0086605D">
              <w:t>names</w:t>
            </w:r>
            <w:r w:rsidR="0040478D" w:rsidRPr="0086605D">
              <w:t>;</w:t>
            </w:r>
            <w:r w:rsidR="00692BDA" w:rsidRPr="0086605D">
              <w:t xml:space="preserve"> </w:t>
            </w:r>
            <w:r w:rsidR="0040478D" w:rsidRPr="0086605D">
              <w:t xml:space="preserve">full postal </w:t>
            </w:r>
            <w:r w:rsidR="00692BDA" w:rsidRPr="0086605D">
              <w:t>addresses</w:t>
            </w:r>
            <w:r w:rsidR="0040478D" w:rsidRPr="0086605D">
              <w:t>;</w:t>
            </w:r>
            <w:r w:rsidR="00692BDA" w:rsidRPr="0086605D">
              <w:t xml:space="preserve"> </w:t>
            </w:r>
            <w:r w:rsidRPr="0086605D">
              <w:t>entity</w:t>
            </w:r>
            <w:r w:rsidR="0040478D" w:rsidRPr="0086605D">
              <w:t>;</w:t>
            </w:r>
            <w:r w:rsidRPr="0086605D">
              <w:t xml:space="preserve"> </w:t>
            </w:r>
            <w:r w:rsidR="00692BDA" w:rsidRPr="0086605D">
              <w:t>organisation</w:t>
            </w:r>
            <w:r w:rsidR="0040478D" w:rsidRPr="0086605D">
              <w:t xml:space="preserve"> name and type;</w:t>
            </w:r>
            <w:r w:rsidR="00692BDA" w:rsidRPr="0086605D">
              <w:t xml:space="preserve"> email addresses</w:t>
            </w:r>
            <w:r w:rsidR="0040478D" w:rsidRPr="0086605D">
              <w:t>;</w:t>
            </w:r>
            <w:r w:rsidR="00692BDA" w:rsidRPr="0086605D">
              <w:t xml:space="preserve"> </w:t>
            </w:r>
            <w:r w:rsidRPr="0086605D">
              <w:t>telephone numbers</w:t>
            </w:r>
            <w:r w:rsidR="0040478D" w:rsidRPr="0086605D">
              <w:t>;</w:t>
            </w:r>
            <w:r w:rsidRPr="0086605D">
              <w:t xml:space="preserve"> </w:t>
            </w:r>
            <w:r w:rsidR="00692BDA" w:rsidRPr="0086605D">
              <w:t>role</w:t>
            </w:r>
            <w:r w:rsidR="0040478D" w:rsidRPr="0086605D">
              <w:t>, position and job type; access and</w:t>
            </w:r>
            <w:r w:rsidRPr="0086605D">
              <w:t xml:space="preserve"> activation status</w:t>
            </w:r>
            <w:r w:rsidR="0040478D" w:rsidRPr="0086605D">
              <w:t>;</w:t>
            </w:r>
            <w:r w:rsidRPr="0086605D">
              <w:t xml:space="preserve"> eligibility status expiry dates</w:t>
            </w:r>
            <w:r w:rsidR="0040478D" w:rsidRPr="0086605D">
              <w:t>; acceptance and approval terms and conditions (DPA)</w:t>
            </w:r>
            <w:r w:rsidRPr="0086605D">
              <w:t>.</w:t>
            </w:r>
            <w:r w:rsidR="00692BDA" w:rsidRPr="0086605D">
              <w:t xml:space="preserve"> </w:t>
            </w:r>
          </w:p>
        </w:tc>
      </w:tr>
      <w:tr w:rsidR="00393EB4" w:rsidRPr="0086605D" w14:paraId="53A10EC3" w14:textId="77777777" w:rsidTr="00691D15">
        <w:tc>
          <w:tcPr>
            <w:tcW w:w="2127" w:type="dxa"/>
          </w:tcPr>
          <w:p w14:paraId="0D65909F" w14:textId="77777777" w:rsidR="00393EB4" w:rsidRPr="0086605D" w:rsidRDefault="00393EB4" w:rsidP="0015495E">
            <w:r w:rsidRPr="0086605D">
              <w:t>Data Controller</w:t>
            </w:r>
          </w:p>
        </w:tc>
        <w:tc>
          <w:tcPr>
            <w:tcW w:w="7010" w:type="dxa"/>
          </w:tcPr>
          <w:p w14:paraId="0C69D871" w14:textId="77777777" w:rsidR="00393EB4" w:rsidRPr="0086605D" w:rsidRDefault="008839D6" w:rsidP="00615BB6">
            <w:r w:rsidRPr="0086605D">
              <w:t>as defined in the Data Protection Act 1998 (as amended)</w:t>
            </w:r>
            <w:r w:rsidR="00E12640">
              <w:t xml:space="preserve"> and shall be the Authority;</w:t>
            </w:r>
          </w:p>
        </w:tc>
      </w:tr>
      <w:tr w:rsidR="00393EB4" w:rsidRPr="0086605D" w14:paraId="00840868" w14:textId="77777777" w:rsidTr="00691D15">
        <w:tc>
          <w:tcPr>
            <w:tcW w:w="2127" w:type="dxa"/>
          </w:tcPr>
          <w:p w14:paraId="64C03304" w14:textId="77777777" w:rsidR="00393EB4" w:rsidRPr="0086605D" w:rsidRDefault="00393EB4" w:rsidP="00393EB4">
            <w:r w:rsidRPr="0086605D">
              <w:t>Data Processor</w:t>
            </w:r>
          </w:p>
        </w:tc>
        <w:tc>
          <w:tcPr>
            <w:tcW w:w="7010" w:type="dxa"/>
          </w:tcPr>
          <w:p w14:paraId="3C721B09" w14:textId="77777777" w:rsidR="00393EB4" w:rsidRPr="0086605D" w:rsidRDefault="008839D6" w:rsidP="00E12640">
            <w:r w:rsidRPr="0086605D">
              <w:t>as defined in the Data Protection Act 1998 (as amended)</w:t>
            </w:r>
            <w:r w:rsidR="00E12640">
              <w:t xml:space="preserve"> and shall be the Contractor;</w:t>
            </w:r>
          </w:p>
        </w:tc>
      </w:tr>
      <w:tr w:rsidR="00520717" w:rsidRPr="0086605D" w14:paraId="1C8582A5" w14:textId="77777777" w:rsidTr="00691D15">
        <w:tc>
          <w:tcPr>
            <w:tcW w:w="2127" w:type="dxa"/>
          </w:tcPr>
          <w:p w14:paraId="644332FA" w14:textId="77777777" w:rsidR="00520717" w:rsidRPr="0086605D" w:rsidRDefault="00520717" w:rsidP="00520717">
            <w:r>
              <w:t>Deed of Novation</w:t>
            </w:r>
          </w:p>
        </w:tc>
        <w:tc>
          <w:tcPr>
            <w:tcW w:w="7010" w:type="dxa"/>
          </w:tcPr>
          <w:p w14:paraId="01079FAE" w14:textId="77777777" w:rsidR="00520717" w:rsidRPr="0086605D" w:rsidRDefault="00520717" w:rsidP="00520717">
            <w:r>
              <w:t xml:space="preserve">means an Agreement between all parties which novates all contractual responsibilities of the Authority to another organisation not party to the this Agreement and that organisation shall be wholly responsible for the Agreement and the Authority released of any responsibility under the Agreement from the effective date of the Deed of Novation;  </w:t>
            </w:r>
          </w:p>
        </w:tc>
      </w:tr>
      <w:tr w:rsidR="00615BB6" w:rsidRPr="0086605D" w14:paraId="401E352A" w14:textId="77777777" w:rsidTr="00691D15">
        <w:tc>
          <w:tcPr>
            <w:tcW w:w="2127" w:type="dxa"/>
          </w:tcPr>
          <w:p w14:paraId="48F1C2C4" w14:textId="77777777" w:rsidR="00615BB6" w:rsidRPr="0086605D" w:rsidRDefault="00615BB6" w:rsidP="0015495E">
            <w:r w:rsidRPr="0086605D">
              <w:t>Default</w:t>
            </w:r>
          </w:p>
        </w:tc>
        <w:tc>
          <w:tcPr>
            <w:tcW w:w="7010" w:type="dxa"/>
          </w:tcPr>
          <w:p w14:paraId="7DC9C1D6" w14:textId="77777777" w:rsidR="00615BB6" w:rsidRPr="0086605D" w:rsidRDefault="00615BB6" w:rsidP="00615BB6">
            <w:r w:rsidRPr="0086605D">
              <w:t xml:space="preserve">means any breach of the obligations of either party, (including but not limited to fundamental breach or breach of a fundamental term), or any default, act, omission, negligence or statement of either party, its employees, agents or sub-contractors in connection with or in relation to the subject matter of the </w:t>
            </w:r>
            <w:r w:rsidR="00A37233" w:rsidRPr="0086605D">
              <w:t>Agreement</w:t>
            </w:r>
            <w:r w:rsidRPr="0086605D">
              <w:t xml:space="preserve"> and in respect of which such party is liable to the other hereunder;</w:t>
            </w:r>
          </w:p>
        </w:tc>
      </w:tr>
      <w:tr w:rsidR="00160B86" w:rsidRPr="0086605D" w14:paraId="23320AF1" w14:textId="77777777" w:rsidTr="00691D15">
        <w:tc>
          <w:tcPr>
            <w:tcW w:w="2127" w:type="dxa"/>
          </w:tcPr>
          <w:p w14:paraId="61EA6100" w14:textId="77777777" w:rsidR="00160B86" w:rsidRPr="0086605D" w:rsidRDefault="00160B86" w:rsidP="0015495E">
            <w:r>
              <w:t>Deliverable</w:t>
            </w:r>
          </w:p>
        </w:tc>
        <w:tc>
          <w:tcPr>
            <w:tcW w:w="7010" w:type="dxa"/>
          </w:tcPr>
          <w:p w14:paraId="7798278C" w14:textId="77777777" w:rsidR="00160B86" w:rsidRPr="0086605D" w:rsidRDefault="00160B86" w:rsidP="00160B86">
            <w:r>
              <w:t>Any of the services as defined in the Service Specification, Service Level Agreement, Milestones, Implementation and Transition and any agreed Variation to Agreement Annexes</w:t>
            </w:r>
            <w:r w:rsidR="00190A94">
              <w:t>;</w:t>
            </w:r>
          </w:p>
        </w:tc>
      </w:tr>
      <w:tr w:rsidR="008839D6" w:rsidRPr="0086605D" w14:paraId="17717A68" w14:textId="77777777" w:rsidTr="00691D15">
        <w:tc>
          <w:tcPr>
            <w:tcW w:w="2127" w:type="dxa"/>
          </w:tcPr>
          <w:p w14:paraId="51DA7460" w14:textId="77777777" w:rsidR="008839D6" w:rsidRPr="0086605D" w:rsidRDefault="008839D6" w:rsidP="0015495E">
            <w:r w:rsidRPr="0086605D">
              <w:t>Deposited Software</w:t>
            </w:r>
          </w:p>
        </w:tc>
        <w:tc>
          <w:tcPr>
            <w:tcW w:w="7010" w:type="dxa"/>
          </w:tcPr>
          <w:p w14:paraId="44AF62E3" w14:textId="77777777" w:rsidR="008839D6" w:rsidRPr="00F26B50" w:rsidRDefault="008839D6" w:rsidP="009636F7">
            <w:r w:rsidRPr="00F26B50">
              <w:t xml:space="preserve">the Software Source Code of which is to be placed in escrow, as listed in </w:t>
            </w:r>
            <w:r w:rsidR="002B09DF" w:rsidRPr="00F26B50">
              <w:t>Annex</w:t>
            </w:r>
            <w:r w:rsidRPr="00F26B50">
              <w:t xml:space="preserve"> </w:t>
            </w:r>
            <w:r w:rsidR="009636F7" w:rsidRPr="00F26B50">
              <w:t>7</w:t>
            </w:r>
            <w:r w:rsidRPr="00F26B50">
              <w:t xml:space="preserve"> </w:t>
            </w:r>
            <w:r w:rsidR="0023524A" w:rsidRPr="00F26B50">
              <w:t>at the request of the Authority</w:t>
            </w:r>
            <w:r w:rsidRPr="00F26B50">
              <w:t>;</w:t>
            </w:r>
          </w:p>
        </w:tc>
      </w:tr>
      <w:tr w:rsidR="001618F6" w:rsidRPr="0086605D" w14:paraId="1E044AE1" w14:textId="77777777" w:rsidTr="00691D15">
        <w:tc>
          <w:tcPr>
            <w:tcW w:w="2127" w:type="dxa"/>
          </w:tcPr>
          <w:p w14:paraId="77719662" w14:textId="77777777" w:rsidR="001618F6" w:rsidRPr="0086605D" w:rsidRDefault="001618F6" w:rsidP="0015495E">
            <w:r w:rsidRPr="0086605D">
              <w:t>Documentation</w:t>
            </w:r>
          </w:p>
        </w:tc>
        <w:tc>
          <w:tcPr>
            <w:tcW w:w="7010" w:type="dxa"/>
          </w:tcPr>
          <w:p w14:paraId="5BA32D0E" w14:textId="77777777" w:rsidR="001618F6" w:rsidRPr="00F26B50" w:rsidRDefault="001618F6" w:rsidP="00615BB6">
            <w:r w:rsidRPr="00F26B50">
              <w:t xml:space="preserve">means such manuals, reports, drawings, specifications, training materials, use policies, plans and other documents, in each case relating to the Services (or any part of the Services), that are developed by the Contractor or any </w:t>
            </w:r>
            <w:r w:rsidR="00873034" w:rsidRPr="00F26B50">
              <w:t>s</w:t>
            </w:r>
            <w:r w:rsidRPr="00F26B50">
              <w:t xml:space="preserve">ub-contractor for the Authority and/ or which are jointly developed by the Contractor or any </w:t>
            </w:r>
            <w:r w:rsidR="00873034" w:rsidRPr="00F26B50">
              <w:t>s</w:t>
            </w:r>
            <w:r w:rsidRPr="00F26B50">
              <w:t>ub-co</w:t>
            </w:r>
            <w:r w:rsidR="00593852" w:rsidRPr="00F26B50">
              <w:t>ntractor with the Authority</w:t>
            </w:r>
            <w:r w:rsidRPr="00F26B50">
              <w:t>;</w:t>
            </w:r>
          </w:p>
        </w:tc>
      </w:tr>
      <w:tr w:rsidR="009564F7" w:rsidRPr="0086605D" w14:paraId="49BE7C64" w14:textId="77777777" w:rsidTr="00691D15">
        <w:tc>
          <w:tcPr>
            <w:tcW w:w="2127" w:type="dxa"/>
          </w:tcPr>
          <w:p w14:paraId="25B95695" w14:textId="77777777" w:rsidR="009564F7" w:rsidRPr="0086605D" w:rsidRDefault="009564F7" w:rsidP="0015495E">
            <w:r>
              <w:t>Exception</w:t>
            </w:r>
          </w:p>
        </w:tc>
        <w:tc>
          <w:tcPr>
            <w:tcW w:w="7010" w:type="dxa"/>
          </w:tcPr>
          <w:p w14:paraId="523B587C" w14:textId="77777777" w:rsidR="009564F7" w:rsidRPr="00F26B50" w:rsidRDefault="003F4FFA" w:rsidP="00794FD6">
            <w:r w:rsidRPr="00F26B50">
              <w:t>m</w:t>
            </w:r>
            <w:r w:rsidR="009564F7" w:rsidRPr="00F26B50">
              <w:t>eans a Service failure or the failure to achieve any Service Level or resolve any failure as defined in Annex 2</w:t>
            </w:r>
            <w:r w:rsidR="00794FD6">
              <w:t>_</w:t>
            </w:r>
            <w:r w:rsidR="00794FD6" w:rsidRPr="00794FD6">
              <w:t>Service Level Agreement, Key Performance Indicators (KPI) and Reporting</w:t>
            </w:r>
            <w:r w:rsidR="00794FD6">
              <w:t xml:space="preserve"> excel spreadsheet</w:t>
            </w:r>
            <w:r w:rsidR="009564F7" w:rsidRPr="00F26B50">
              <w:t xml:space="preserve"> that has exceptional circumstances for that failure that the Contractor </w:t>
            </w:r>
            <w:r w:rsidR="009564F7" w:rsidRPr="00F26B50">
              <w:lastRenderedPageBreak/>
              <w:t>considers out of its control or where the Contactor is using its best endeavours to resolve but is unachievable within the Service Level for exceptional reasons.</w:t>
            </w:r>
          </w:p>
        </w:tc>
      </w:tr>
      <w:tr w:rsidR="001618F6" w:rsidRPr="0086605D" w14:paraId="2AED803B" w14:textId="77777777" w:rsidTr="00691D15">
        <w:tc>
          <w:tcPr>
            <w:tcW w:w="2127" w:type="dxa"/>
          </w:tcPr>
          <w:p w14:paraId="2BB6DF06" w14:textId="77777777" w:rsidR="001618F6" w:rsidRPr="0086605D" w:rsidRDefault="001618F6" w:rsidP="0015495E">
            <w:r w:rsidRPr="0086605D">
              <w:lastRenderedPageBreak/>
              <w:t>Exit Management</w:t>
            </w:r>
          </w:p>
        </w:tc>
        <w:tc>
          <w:tcPr>
            <w:tcW w:w="7010" w:type="dxa"/>
          </w:tcPr>
          <w:p w14:paraId="2196A2BA" w14:textId="77777777" w:rsidR="001618F6" w:rsidRPr="0086605D" w:rsidRDefault="001618F6" w:rsidP="00873034">
            <w:r w:rsidRPr="0086605D">
              <w:t xml:space="preserve">the obligations and rights of the respective Parties pertaining to managing a smooth transition from the provision of the Services by the Contractor to the provision of </w:t>
            </w:r>
            <w:r w:rsidR="00873034">
              <w:t>r</w:t>
            </w:r>
            <w:r w:rsidR="00873034" w:rsidRPr="0086605D">
              <w:t xml:space="preserve">eplacement </w:t>
            </w:r>
            <w:r w:rsidR="00873034">
              <w:t>s</w:t>
            </w:r>
            <w:r w:rsidR="00873034" w:rsidRPr="0086605D">
              <w:t xml:space="preserve">ervices </w:t>
            </w:r>
            <w:r w:rsidRPr="0086605D">
              <w:t xml:space="preserve">by the Authority or any </w:t>
            </w:r>
            <w:r w:rsidR="00873034">
              <w:t>r</w:t>
            </w:r>
            <w:r w:rsidR="00873034" w:rsidRPr="0086605D">
              <w:t xml:space="preserve">eplacement </w:t>
            </w:r>
            <w:r w:rsidR="00873034">
              <w:t>c</w:t>
            </w:r>
            <w:r w:rsidR="00873034" w:rsidRPr="0086605D">
              <w:t>ontractor</w:t>
            </w:r>
            <w:r w:rsidRPr="0086605D">
              <w:t>;</w:t>
            </w:r>
          </w:p>
        </w:tc>
      </w:tr>
      <w:tr w:rsidR="00615BB6" w:rsidRPr="0086605D" w14:paraId="6735F0D1" w14:textId="77777777" w:rsidTr="00691D15">
        <w:tc>
          <w:tcPr>
            <w:tcW w:w="2127" w:type="dxa"/>
          </w:tcPr>
          <w:p w14:paraId="745D15EC" w14:textId="77777777" w:rsidR="00615BB6" w:rsidRPr="0086605D" w:rsidRDefault="00615BB6" w:rsidP="0015495E">
            <w:r w:rsidRPr="0086605D">
              <w:t>Exit Plan</w:t>
            </w:r>
          </w:p>
        </w:tc>
        <w:tc>
          <w:tcPr>
            <w:tcW w:w="7010" w:type="dxa"/>
          </w:tcPr>
          <w:p w14:paraId="321EEB4F" w14:textId="77777777" w:rsidR="00615BB6" w:rsidRPr="0086605D" w:rsidRDefault="00615BB6" w:rsidP="00873034">
            <w:r w:rsidRPr="0086605D">
              <w:t xml:space="preserve">means the </w:t>
            </w:r>
            <w:r w:rsidR="00593852" w:rsidRPr="0086605D">
              <w:t>detailed</w:t>
            </w:r>
            <w:r w:rsidRPr="0086605D">
              <w:t xml:space="preserve"> plan </w:t>
            </w:r>
            <w:r w:rsidR="00593852" w:rsidRPr="0086605D">
              <w:t xml:space="preserve">to be </w:t>
            </w:r>
            <w:r w:rsidRPr="0086605D">
              <w:t>specified</w:t>
            </w:r>
            <w:r w:rsidR="00593852" w:rsidRPr="0086605D">
              <w:t xml:space="preserve"> 6 months prior to the </w:t>
            </w:r>
            <w:r w:rsidR="00A37233" w:rsidRPr="0086605D">
              <w:t>Agreement</w:t>
            </w:r>
            <w:r w:rsidR="00593852" w:rsidRPr="0086605D">
              <w:t xml:space="preserve"> end or termination date, to ensure a smooth transition from the provision of the Services by the Contractor to the provision of </w:t>
            </w:r>
            <w:r w:rsidR="00873034">
              <w:t>r</w:t>
            </w:r>
            <w:r w:rsidR="00593852" w:rsidRPr="0086605D">
              <w:t xml:space="preserve">eplacement </w:t>
            </w:r>
            <w:r w:rsidR="00873034">
              <w:t>s</w:t>
            </w:r>
            <w:r w:rsidR="00593852" w:rsidRPr="0086605D">
              <w:t xml:space="preserve">ervices by the Authority or any </w:t>
            </w:r>
            <w:r w:rsidR="00873034">
              <w:t>r</w:t>
            </w:r>
            <w:r w:rsidR="00593852" w:rsidRPr="0086605D">
              <w:t xml:space="preserve">eplacement </w:t>
            </w:r>
            <w:r w:rsidR="00873034">
              <w:t>c</w:t>
            </w:r>
            <w:r w:rsidR="00593852" w:rsidRPr="0086605D">
              <w:t>ontractor;</w:t>
            </w:r>
          </w:p>
        </w:tc>
      </w:tr>
      <w:tr w:rsidR="003F4FFA" w:rsidRPr="0086605D" w14:paraId="14E4E62A" w14:textId="77777777" w:rsidTr="00691D15">
        <w:tc>
          <w:tcPr>
            <w:tcW w:w="2127" w:type="dxa"/>
          </w:tcPr>
          <w:p w14:paraId="1B6467D5" w14:textId="77777777" w:rsidR="003F4FFA" w:rsidRPr="0086605D" w:rsidRDefault="003F4FFA" w:rsidP="003F4FFA">
            <w:r>
              <w:t>Failure Level</w:t>
            </w:r>
          </w:p>
        </w:tc>
        <w:tc>
          <w:tcPr>
            <w:tcW w:w="7010" w:type="dxa"/>
          </w:tcPr>
          <w:p w14:paraId="75F00B0D" w14:textId="77777777" w:rsidR="003F4FFA" w:rsidRPr="0086605D" w:rsidRDefault="003F4FFA" w:rsidP="00804794">
            <w:proofErr w:type="gramStart"/>
            <w:r>
              <w:t>means</w:t>
            </w:r>
            <w:proofErr w:type="gramEnd"/>
            <w:r>
              <w:t xml:space="preserve"> the point at which</w:t>
            </w:r>
            <w:r w:rsidR="00804794">
              <w:t xml:space="preserve"> or the percentage of which</w:t>
            </w:r>
            <w:r>
              <w:t xml:space="preserve"> a Service Level is not achieved as defined in </w:t>
            </w:r>
            <w:r w:rsidR="00794FD6" w:rsidRPr="00F26B50">
              <w:t>Annex 2</w:t>
            </w:r>
            <w:r w:rsidR="00794FD6">
              <w:t>_</w:t>
            </w:r>
            <w:r w:rsidR="00794FD6" w:rsidRPr="00794FD6">
              <w:t>Service Level Agreement, Key Performance Indicators (KPI) and Reporting</w:t>
            </w:r>
            <w:r w:rsidR="00794FD6">
              <w:t xml:space="preserve"> excel spreadsheet.</w:t>
            </w:r>
          </w:p>
        </w:tc>
      </w:tr>
      <w:tr w:rsidR="00520717" w:rsidRPr="0086605D" w14:paraId="74BDC12C" w14:textId="77777777" w:rsidTr="00691D15">
        <w:tc>
          <w:tcPr>
            <w:tcW w:w="2127" w:type="dxa"/>
          </w:tcPr>
          <w:p w14:paraId="2C5E973A" w14:textId="77777777" w:rsidR="00520717" w:rsidRDefault="00520717" w:rsidP="0015495E">
            <w:r>
              <w:t>Force Majeure</w:t>
            </w:r>
          </w:p>
        </w:tc>
        <w:tc>
          <w:tcPr>
            <w:tcW w:w="7010" w:type="dxa"/>
          </w:tcPr>
          <w:p w14:paraId="43DC47DD" w14:textId="77777777" w:rsidR="00520717" w:rsidRDefault="00520717" w:rsidP="00520717">
            <w:r>
              <w:rPr>
                <w:sz w:val="23"/>
                <w:szCs w:val="23"/>
              </w:rPr>
              <w:t>means one or more of the following to the extent that it is not attributable to the Contractor or the Contractor’s staff: war, civil war (whether declared or undeclared), riot or armed conflict; radioactive, chemical or biological contamination; pressure waves caused by aircraft or other aerial devices travelling at sonic or supersonic speed; acts of terrorism; explosion; fire; flood; extraordinarily severe weather conditions which are both unforeseen and for which precautions are not customarily taken by prudent business organisations so as to avoid or mitigate the impact thereof; industrial action which affects the provision of the Deliverable(s), but which is not confined to the workforce of the Contractor or is site specific; pestilence; the actions of governmental authorities to the extent that such actions are implemented either pursuant to emergency powers or otherwise outside the usual course of governmental business; or Act of God, or other event which is beyond the reasonable control of the Party in question and could not have been avoided or mitigated by the exercise of all reasonable care by that Party and further provided that such event materially affects the ability of the Party seeking to rely upon it to perform its obligations under the Agreement;</w:t>
            </w:r>
          </w:p>
        </w:tc>
      </w:tr>
      <w:tr w:rsidR="00691D15" w:rsidRPr="0086605D" w14:paraId="2D8DD6F8" w14:textId="77777777" w:rsidTr="00691D15">
        <w:tc>
          <w:tcPr>
            <w:tcW w:w="2127" w:type="dxa"/>
          </w:tcPr>
          <w:p w14:paraId="5B99C24A" w14:textId="76C2F385" w:rsidR="00691D15" w:rsidRDefault="00691D15" w:rsidP="0015495E">
            <w:r>
              <w:t>Holdings</w:t>
            </w:r>
          </w:p>
        </w:tc>
        <w:tc>
          <w:tcPr>
            <w:tcW w:w="7010" w:type="dxa"/>
          </w:tcPr>
          <w:p w14:paraId="4A8DA29D" w14:textId="77777777" w:rsidR="0068796B" w:rsidRDefault="0068796B" w:rsidP="00D74141">
            <w:r>
              <w:t xml:space="preserve">An Organisations’ Licensed Materials purchased at a national, consortia or local level, Open Access Content and local print journal holdings. </w:t>
            </w:r>
          </w:p>
          <w:p w14:paraId="34BF64E1" w14:textId="518B6C7A" w:rsidR="00691D15" w:rsidRPr="00691D15" w:rsidRDefault="0068796B" w:rsidP="00691D15">
            <w:pPr>
              <w:rPr>
                <w:sz w:val="23"/>
                <w:szCs w:val="23"/>
              </w:rPr>
            </w:pPr>
            <w:r>
              <w:t xml:space="preserve">This does not include </w:t>
            </w:r>
            <w:r w:rsidRPr="00A265D7">
              <w:t>print books</w:t>
            </w:r>
            <w:r>
              <w:t>.</w:t>
            </w:r>
          </w:p>
        </w:tc>
      </w:tr>
      <w:tr w:rsidR="00160B86" w:rsidRPr="0086605D" w14:paraId="5BF2E5F4" w14:textId="77777777" w:rsidTr="00691D15">
        <w:tc>
          <w:tcPr>
            <w:tcW w:w="2127" w:type="dxa"/>
          </w:tcPr>
          <w:p w14:paraId="2EA8B7A9" w14:textId="77777777" w:rsidR="00160B86" w:rsidRPr="0086605D" w:rsidRDefault="00160B86" w:rsidP="0015495E">
            <w:r>
              <w:t>Implementation</w:t>
            </w:r>
          </w:p>
        </w:tc>
        <w:tc>
          <w:tcPr>
            <w:tcW w:w="7010" w:type="dxa"/>
          </w:tcPr>
          <w:p w14:paraId="199A9FD8" w14:textId="77777777" w:rsidR="00160B86" w:rsidRPr="00F26B50" w:rsidRDefault="00804794" w:rsidP="00804794">
            <w:r w:rsidRPr="00F26B50">
              <w:t>means t</w:t>
            </w:r>
            <w:r w:rsidR="00160B86" w:rsidRPr="00F26B50">
              <w:t>he implementation and delivery of any service as detailed in Annex 5</w:t>
            </w:r>
            <w:r w:rsidR="00190A94" w:rsidRPr="00F26B50">
              <w:t>;</w:t>
            </w:r>
          </w:p>
        </w:tc>
      </w:tr>
      <w:tr w:rsidR="00022CA2" w:rsidRPr="0086605D" w14:paraId="2069925B" w14:textId="77777777" w:rsidTr="00691D15">
        <w:tc>
          <w:tcPr>
            <w:tcW w:w="2127" w:type="dxa"/>
          </w:tcPr>
          <w:p w14:paraId="106C9C3B" w14:textId="77777777" w:rsidR="00022CA2" w:rsidRPr="0086605D" w:rsidRDefault="00022CA2" w:rsidP="0015495E">
            <w:r>
              <w:t>Implementation Charge</w:t>
            </w:r>
          </w:p>
        </w:tc>
        <w:tc>
          <w:tcPr>
            <w:tcW w:w="7010" w:type="dxa"/>
          </w:tcPr>
          <w:p w14:paraId="31B24E10" w14:textId="77777777" w:rsidR="00022CA2" w:rsidRPr="00F26B50" w:rsidRDefault="00804794" w:rsidP="00804794">
            <w:r w:rsidRPr="00F26B50">
              <w:t xml:space="preserve">means </w:t>
            </w:r>
            <w:r w:rsidR="00F54845" w:rsidRPr="00F26B50">
              <w:t>t</w:t>
            </w:r>
            <w:r w:rsidR="00022CA2" w:rsidRPr="00F26B50">
              <w:t>he portion of the fee chargeable by the contractor to the Authority for the implementation of any deliverable or service as defined in Annex 5</w:t>
            </w:r>
            <w:r w:rsidR="00190A94" w:rsidRPr="00F26B50">
              <w:t>;</w:t>
            </w:r>
          </w:p>
        </w:tc>
      </w:tr>
      <w:tr w:rsidR="00FA1BDC" w:rsidRPr="0086605D" w14:paraId="1E78A8CE" w14:textId="77777777" w:rsidTr="00691D15">
        <w:tc>
          <w:tcPr>
            <w:tcW w:w="2127" w:type="dxa"/>
          </w:tcPr>
          <w:p w14:paraId="0D207F09" w14:textId="77777777" w:rsidR="00FA1BDC" w:rsidRPr="0086605D" w:rsidRDefault="00FA1BDC" w:rsidP="00FA1BDC">
            <w:r>
              <w:t>Implementation Liquidated Damages</w:t>
            </w:r>
          </w:p>
        </w:tc>
        <w:tc>
          <w:tcPr>
            <w:tcW w:w="7010" w:type="dxa"/>
          </w:tcPr>
          <w:p w14:paraId="32B624CF" w14:textId="77777777" w:rsidR="00B772B3" w:rsidRPr="00F26B50" w:rsidRDefault="00804794" w:rsidP="00B772B3">
            <w:proofErr w:type="gramStart"/>
            <w:r w:rsidRPr="00F26B50">
              <w:t>means</w:t>
            </w:r>
            <w:proofErr w:type="gramEnd"/>
            <w:r w:rsidR="00B772B3" w:rsidRPr="00F26B50">
              <w:t xml:space="preserve"> a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F54845" w:rsidRPr="00F26B50">
              <w:t>7</w:t>
            </w:r>
            <w:r w:rsidR="00B772B3" w:rsidRPr="00F26B50">
              <w:t xml:space="preserve">, for each day of delay or until the service is implemented or the Contract is terminated, whichever is sooner. </w:t>
            </w:r>
          </w:p>
          <w:p w14:paraId="10AED6F1" w14:textId="77777777" w:rsidR="00FA1BDC" w:rsidRPr="00F26B50" w:rsidRDefault="00FA1BDC" w:rsidP="005A76DF"/>
        </w:tc>
      </w:tr>
      <w:tr w:rsidR="00615BB6" w:rsidRPr="0086605D" w14:paraId="4396447D" w14:textId="77777777" w:rsidTr="00691D15">
        <w:tc>
          <w:tcPr>
            <w:tcW w:w="2127" w:type="dxa"/>
          </w:tcPr>
          <w:p w14:paraId="15F0A4BB" w14:textId="77777777" w:rsidR="00615BB6" w:rsidRPr="0086605D" w:rsidRDefault="00615BB6" w:rsidP="0015495E">
            <w:r w:rsidRPr="0086605D">
              <w:lastRenderedPageBreak/>
              <w:t>Intellectual Property Rights</w:t>
            </w:r>
            <w:r w:rsidR="00160B86">
              <w:t xml:space="preserve"> (IPR)</w:t>
            </w:r>
          </w:p>
        </w:tc>
        <w:tc>
          <w:tcPr>
            <w:tcW w:w="7010" w:type="dxa"/>
          </w:tcPr>
          <w:p w14:paraId="4BEC4EC2" w14:textId="77777777" w:rsidR="00615BB6" w:rsidRPr="0086605D" w:rsidRDefault="00615BB6" w:rsidP="005A76DF">
            <w:r w:rsidRPr="0086605D">
              <w:t xml:space="preserve">means patents, </w:t>
            </w:r>
            <w:r w:rsidR="007A2836" w:rsidRPr="0086605D">
              <w:t>trademarks</w:t>
            </w:r>
            <w:r w:rsidRPr="0086605D">
              <w:t xml:space="preserve">, service marks, domain names, registered designs, utility models, applications for and the right to make applications for any of such rights, inventions, know-how, unregistered </w:t>
            </w:r>
            <w:r w:rsidR="007A2836" w:rsidRPr="0086605D">
              <w:t>trademarks</w:t>
            </w:r>
            <w:r w:rsidRPr="0086605D">
              <w:t xml:space="preserve"> and service marks, trade and business names, including rights in any get-up or trade dress, copyrights (including rights in computer software), unregistered design rights and other rights in designs and copyright in databases;</w:t>
            </w:r>
            <w:r w:rsidR="005A76DF">
              <w:t xml:space="preserve"> </w:t>
            </w:r>
            <w:r w:rsidRPr="0086605D">
              <w:t>the sui generis right for the maker of a database to prevent extraction or re-utilisation or both of the whole or a substantial part of the content of that database, as described in the Copyright and Rights in Databases Regulations 1997 (S.I. 1997 No. 3032); and</w:t>
            </w:r>
            <w:r w:rsidR="005A76DF">
              <w:t xml:space="preserve"> </w:t>
            </w:r>
            <w:r w:rsidRPr="0086605D">
              <w:t>rights of the same or similar effect or nature as or to those in paragraphs above</w:t>
            </w:r>
          </w:p>
        </w:tc>
      </w:tr>
      <w:tr w:rsidR="00A770DE" w:rsidRPr="00F26B50" w14:paraId="6053E536" w14:textId="77777777" w:rsidTr="00691D15">
        <w:tc>
          <w:tcPr>
            <w:tcW w:w="2127" w:type="dxa"/>
          </w:tcPr>
          <w:p w14:paraId="76CE4B58" w14:textId="77777777" w:rsidR="00A770DE" w:rsidRPr="00F26B50" w:rsidRDefault="00A770DE" w:rsidP="00A770DE">
            <w:r w:rsidRPr="00F26B50">
              <w:t>Key Performance Indicator (KPI)</w:t>
            </w:r>
          </w:p>
        </w:tc>
        <w:tc>
          <w:tcPr>
            <w:tcW w:w="7010" w:type="dxa"/>
          </w:tcPr>
          <w:p w14:paraId="632D6A4D" w14:textId="77777777" w:rsidR="00A770DE" w:rsidRPr="00F26B50" w:rsidRDefault="00804794" w:rsidP="009564F7">
            <w:r w:rsidRPr="00F26B50">
              <w:t xml:space="preserve">means </w:t>
            </w:r>
            <w:r w:rsidR="00A770DE" w:rsidRPr="00F26B50">
              <w:t>the metrics used to quantify the performance of the Contractor and monitor adherence</w:t>
            </w:r>
            <w:r w:rsidR="009564F7" w:rsidRPr="00F26B50">
              <w:t xml:space="preserve"> to the Service Level Agreement as defined in </w:t>
            </w:r>
            <w:r w:rsidR="00794FD6" w:rsidRPr="00F26B50">
              <w:t>Annex 2</w:t>
            </w:r>
            <w:r w:rsidR="00794FD6">
              <w:t>_</w:t>
            </w:r>
            <w:r w:rsidR="00794FD6" w:rsidRPr="00794FD6">
              <w:t>Service Level Agreement, Key Performance Indicators (KPI) and Reporting</w:t>
            </w:r>
            <w:r w:rsidR="00794FD6">
              <w:t xml:space="preserve"> excel spreadsheet</w:t>
            </w:r>
            <w:r w:rsidR="009564F7" w:rsidRPr="00F26B50">
              <w:t>;</w:t>
            </w:r>
            <w:r w:rsidR="00A770DE" w:rsidRPr="00F26B50">
              <w:t xml:space="preserve"> </w:t>
            </w:r>
          </w:p>
        </w:tc>
      </w:tr>
      <w:tr w:rsidR="00691D15" w:rsidRPr="0086605D" w14:paraId="592E1C8F" w14:textId="77777777" w:rsidTr="00691D15">
        <w:tc>
          <w:tcPr>
            <w:tcW w:w="2127" w:type="dxa"/>
          </w:tcPr>
          <w:p w14:paraId="35D1B7AD" w14:textId="2159112E" w:rsidR="00691D15" w:rsidRPr="00F26B50" w:rsidRDefault="00691D15" w:rsidP="00691D15">
            <w:r>
              <w:t>Knowledge Base</w:t>
            </w:r>
          </w:p>
        </w:tc>
        <w:tc>
          <w:tcPr>
            <w:tcW w:w="7010" w:type="dxa"/>
          </w:tcPr>
          <w:p w14:paraId="498046EF" w14:textId="0EF6D178" w:rsidR="00691D15" w:rsidRPr="00F26B50" w:rsidRDefault="00691D15" w:rsidP="008349CC">
            <w:r>
              <w:t>Store of Metadata relating to the Content available for selection by Organisations.</w:t>
            </w:r>
          </w:p>
        </w:tc>
      </w:tr>
      <w:tr w:rsidR="0068796B" w:rsidRPr="0086605D" w14:paraId="0CBB72B8" w14:textId="77777777" w:rsidTr="00691D15">
        <w:tc>
          <w:tcPr>
            <w:tcW w:w="2127" w:type="dxa"/>
          </w:tcPr>
          <w:p w14:paraId="67F6ABC3" w14:textId="2CB9170F" w:rsidR="0068796B" w:rsidRPr="00D74141" w:rsidRDefault="0068796B" w:rsidP="005E6BF0">
            <w:r w:rsidRPr="00D74141">
              <w:t>Licensed Materials</w:t>
            </w:r>
          </w:p>
        </w:tc>
        <w:tc>
          <w:tcPr>
            <w:tcW w:w="7010" w:type="dxa"/>
          </w:tcPr>
          <w:p w14:paraId="7D2843BC" w14:textId="02930993" w:rsidR="0068796B" w:rsidRPr="00F26B50" w:rsidRDefault="0068796B" w:rsidP="008349CC">
            <w:r>
              <w:t xml:space="preserve">Electronic journals and books, bibliographic and full text databases </w:t>
            </w:r>
            <w:r w:rsidRPr="00F326A7">
              <w:t xml:space="preserve">and other content and resources licensed for use </w:t>
            </w:r>
            <w:r>
              <w:t>by</w:t>
            </w:r>
            <w:r w:rsidRPr="00F326A7">
              <w:t xml:space="preserve"> </w:t>
            </w:r>
            <w:r>
              <w:t>Users.</w:t>
            </w:r>
          </w:p>
        </w:tc>
      </w:tr>
      <w:tr w:rsidR="00FA1BDC" w:rsidRPr="0086605D" w14:paraId="5368B70A" w14:textId="77777777" w:rsidTr="00691D15">
        <w:tc>
          <w:tcPr>
            <w:tcW w:w="2127" w:type="dxa"/>
          </w:tcPr>
          <w:p w14:paraId="0D8D2F46" w14:textId="77777777" w:rsidR="00FA1BDC" w:rsidRPr="00F26B50" w:rsidRDefault="00FA1BDC" w:rsidP="005E6BF0">
            <w:r w:rsidRPr="00F26B50">
              <w:t>Liquidated Damages</w:t>
            </w:r>
          </w:p>
        </w:tc>
        <w:tc>
          <w:tcPr>
            <w:tcW w:w="7010" w:type="dxa"/>
          </w:tcPr>
          <w:p w14:paraId="7C5B3E0F" w14:textId="77777777" w:rsidR="00FA1BDC" w:rsidRDefault="00804794" w:rsidP="008349CC">
            <w:r w:rsidRPr="00F26B50">
              <w:t>means t</w:t>
            </w:r>
            <w:r w:rsidR="00FA1BDC" w:rsidRPr="00F26B50">
              <w:t xml:space="preserve">he charges payable under </w:t>
            </w:r>
            <w:r w:rsidR="00F26B50" w:rsidRPr="00F26B50">
              <w:t xml:space="preserve">clause 13 and </w:t>
            </w:r>
            <w:r w:rsidR="00FA1BDC" w:rsidRPr="00F26B50">
              <w:t>Annex 5</w:t>
            </w:r>
            <w:r w:rsidR="008349CC" w:rsidRPr="00F26B50">
              <w:t xml:space="preserve"> - </w:t>
            </w:r>
            <w:r w:rsidR="00FA1BDC" w:rsidRPr="00F26B50">
              <w:t>5.</w:t>
            </w:r>
            <w:r w:rsidR="00F54845" w:rsidRPr="00F26B50">
              <w:t>7</w:t>
            </w:r>
          </w:p>
        </w:tc>
      </w:tr>
      <w:tr w:rsidR="00B772B3" w:rsidRPr="00F26B50" w14:paraId="0B27787A" w14:textId="77777777" w:rsidTr="00691D15">
        <w:tc>
          <w:tcPr>
            <w:tcW w:w="2127" w:type="dxa"/>
          </w:tcPr>
          <w:p w14:paraId="7342E28E" w14:textId="77777777" w:rsidR="00B772B3" w:rsidRPr="00F26B50" w:rsidRDefault="00B772B3" w:rsidP="005E6BF0">
            <w:r w:rsidRPr="00F26B50">
              <w:t>Liquidated Damages Period</w:t>
            </w:r>
          </w:p>
        </w:tc>
        <w:tc>
          <w:tcPr>
            <w:tcW w:w="7010" w:type="dxa"/>
          </w:tcPr>
          <w:p w14:paraId="67FA5F50" w14:textId="77777777" w:rsidR="00B772B3" w:rsidRPr="00F26B50" w:rsidRDefault="00804794" w:rsidP="008349CC">
            <w:r w:rsidRPr="00F26B50">
              <w:t>means t</w:t>
            </w:r>
            <w:r w:rsidR="00B772B3" w:rsidRPr="00F26B50">
              <w:t xml:space="preserve">he period of time that the Liquidated Damages apply as defined in </w:t>
            </w:r>
            <w:r w:rsidR="00F26B50" w:rsidRPr="00F26B50">
              <w:t xml:space="preserve">clause 13 and </w:t>
            </w:r>
            <w:r w:rsidR="008349CC" w:rsidRPr="00F26B50">
              <w:t xml:space="preserve">Annex </w:t>
            </w:r>
            <w:r w:rsidR="00B772B3" w:rsidRPr="00F26B50">
              <w:t>5</w:t>
            </w:r>
            <w:r w:rsidR="008349CC" w:rsidRPr="00F26B50">
              <w:t xml:space="preserve"> - </w:t>
            </w:r>
            <w:r w:rsidR="00B772B3" w:rsidRPr="00F26B50">
              <w:t>5.</w:t>
            </w:r>
            <w:r w:rsidR="00F54845" w:rsidRPr="00F26B50">
              <w:t>7</w:t>
            </w:r>
          </w:p>
        </w:tc>
      </w:tr>
      <w:tr w:rsidR="00911149" w:rsidRPr="00F26B50" w14:paraId="7B3347D6" w14:textId="77777777" w:rsidTr="00691D15">
        <w:tc>
          <w:tcPr>
            <w:tcW w:w="2127" w:type="dxa"/>
          </w:tcPr>
          <w:p w14:paraId="04458FD4" w14:textId="77777777" w:rsidR="00911149" w:rsidRPr="00F26B50" w:rsidRDefault="00911149" w:rsidP="005E6BF0">
            <w:r w:rsidRPr="00F26B50">
              <w:t>Location</w:t>
            </w:r>
          </w:p>
        </w:tc>
        <w:tc>
          <w:tcPr>
            <w:tcW w:w="7010" w:type="dxa"/>
          </w:tcPr>
          <w:p w14:paraId="7BAB71A2" w14:textId="77777777" w:rsidR="00911149" w:rsidRPr="00F26B50" w:rsidRDefault="00804794" w:rsidP="00143B77">
            <w:r w:rsidRPr="00F26B50">
              <w:t>means a</w:t>
            </w:r>
            <w:r w:rsidR="00911149" w:rsidRPr="00F26B50">
              <w:t>ny premises of the Authority</w:t>
            </w:r>
            <w:r w:rsidR="00190A94" w:rsidRPr="00F26B50">
              <w:t>;</w:t>
            </w:r>
          </w:p>
        </w:tc>
      </w:tr>
      <w:tr w:rsidR="005E6BF0" w:rsidRPr="00F26B50" w14:paraId="2DCE9EC5" w14:textId="77777777" w:rsidTr="00691D15">
        <w:tc>
          <w:tcPr>
            <w:tcW w:w="2127" w:type="dxa"/>
          </w:tcPr>
          <w:p w14:paraId="7957E3D6" w14:textId="77777777" w:rsidR="005E6BF0" w:rsidRPr="00F26B50" w:rsidRDefault="005E6BF0" w:rsidP="005E6BF0">
            <w:r w:rsidRPr="00F26B50">
              <w:t>Milestone</w:t>
            </w:r>
          </w:p>
        </w:tc>
        <w:tc>
          <w:tcPr>
            <w:tcW w:w="7010" w:type="dxa"/>
          </w:tcPr>
          <w:p w14:paraId="3BCC75C3" w14:textId="77777777" w:rsidR="005E6BF0" w:rsidRPr="00F26B50" w:rsidRDefault="005E6BF0" w:rsidP="00143B77">
            <w:proofErr w:type="gramStart"/>
            <w:r w:rsidRPr="00F26B50">
              <w:t>the</w:t>
            </w:r>
            <w:proofErr w:type="gramEnd"/>
            <w:r w:rsidRPr="00F26B50">
              <w:t xml:space="preserve"> </w:t>
            </w:r>
            <w:r w:rsidR="00873034" w:rsidRPr="00F26B50">
              <w:t>M</w:t>
            </w:r>
            <w:r w:rsidRPr="00F26B50">
              <w:t xml:space="preserve">ilestones as set out in Annex </w:t>
            </w:r>
            <w:r w:rsidR="00143B77" w:rsidRPr="00F26B50">
              <w:t>3</w:t>
            </w:r>
            <w:r w:rsidR="00596D6D" w:rsidRPr="00F26B50">
              <w:t xml:space="preserve"> and 5</w:t>
            </w:r>
            <w:r w:rsidRPr="00F26B50">
              <w:t>.</w:t>
            </w:r>
          </w:p>
        </w:tc>
      </w:tr>
      <w:tr w:rsidR="005E6BF0" w:rsidRPr="00F26B50" w14:paraId="671E6C02" w14:textId="77777777" w:rsidTr="00691D15">
        <w:tc>
          <w:tcPr>
            <w:tcW w:w="2127" w:type="dxa"/>
          </w:tcPr>
          <w:p w14:paraId="6AADB8BE" w14:textId="77777777" w:rsidR="005E6BF0" w:rsidRPr="00F26B50" w:rsidRDefault="005E6BF0" w:rsidP="0015495E">
            <w:r w:rsidRPr="00F26B50">
              <w:t>NICE</w:t>
            </w:r>
          </w:p>
        </w:tc>
        <w:tc>
          <w:tcPr>
            <w:tcW w:w="7010" w:type="dxa"/>
          </w:tcPr>
          <w:p w14:paraId="25952E50" w14:textId="77777777" w:rsidR="005E6BF0" w:rsidRPr="00F26B50" w:rsidRDefault="005E6BF0" w:rsidP="00F54845">
            <w:r w:rsidRPr="00F26B50">
              <w:t xml:space="preserve">the National </w:t>
            </w:r>
            <w:r w:rsidR="00547694" w:rsidRPr="00F26B50">
              <w:t>Institute</w:t>
            </w:r>
            <w:r w:rsidRPr="00F26B50">
              <w:t xml:space="preserve"> for Health and </w:t>
            </w:r>
            <w:r w:rsidR="00253638" w:rsidRPr="00F26B50">
              <w:t>Care</w:t>
            </w:r>
            <w:r w:rsidRPr="00F26B50">
              <w:t xml:space="preserve"> Excellence of </w:t>
            </w:r>
            <w:r w:rsidR="00F54845" w:rsidRPr="00F26B50">
              <w:t>1</w:t>
            </w:r>
            <w:r w:rsidR="00F54845" w:rsidRPr="00F26B50">
              <w:rPr>
                <w:vertAlign w:val="superscript"/>
              </w:rPr>
              <w:t>st</w:t>
            </w:r>
            <w:r w:rsidR="00F54845" w:rsidRPr="00F26B50">
              <w:t xml:space="preserve"> Floor, 10 Spring Gardens, London, SW1A 2BU</w:t>
            </w:r>
          </w:p>
        </w:tc>
      </w:tr>
      <w:tr w:rsidR="005E6BF0" w:rsidRPr="00F26B50" w14:paraId="0661EB1A" w14:textId="77777777" w:rsidTr="00691D15">
        <w:tc>
          <w:tcPr>
            <w:tcW w:w="2127" w:type="dxa"/>
          </w:tcPr>
          <w:p w14:paraId="1522645E" w14:textId="77777777" w:rsidR="005E6BF0" w:rsidRPr="00F26B50" w:rsidRDefault="005E6BF0" w:rsidP="0015495E">
            <w:r w:rsidRPr="00F26B50">
              <w:t>Part</w:t>
            </w:r>
            <w:r w:rsidR="00E12640" w:rsidRPr="00F26B50">
              <w:t>y</w:t>
            </w:r>
          </w:p>
        </w:tc>
        <w:tc>
          <w:tcPr>
            <w:tcW w:w="7010" w:type="dxa"/>
          </w:tcPr>
          <w:p w14:paraId="6371233E" w14:textId="77777777" w:rsidR="005E6BF0" w:rsidRPr="00F26B50" w:rsidRDefault="007B4D59" w:rsidP="007215E3">
            <w:r w:rsidRPr="00F26B50">
              <w:t>The Authority</w:t>
            </w:r>
            <w:r w:rsidR="005E6BF0" w:rsidRPr="00F26B50">
              <w:t xml:space="preserve"> and the </w:t>
            </w:r>
            <w:r w:rsidRPr="00F26B50">
              <w:t>Contractor</w:t>
            </w:r>
            <w:r w:rsidR="005E6BF0" w:rsidRPr="00F26B50">
              <w:t>, as detailed in 2.1</w:t>
            </w:r>
            <w:r w:rsidR="00794FD6">
              <w:t>.</w:t>
            </w:r>
          </w:p>
        </w:tc>
      </w:tr>
      <w:tr w:rsidR="00615BB6" w:rsidRPr="00F26B50" w14:paraId="47B7F713" w14:textId="77777777" w:rsidTr="00691D15">
        <w:tc>
          <w:tcPr>
            <w:tcW w:w="2127" w:type="dxa"/>
          </w:tcPr>
          <w:p w14:paraId="7584F54C" w14:textId="77777777" w:rsidR="00615BB6" w:rsidRPr="00F26B50" w:rsidRDefault="007215E3" w:rsidP="0015495E">
            <w:r w:rsidRPr="00F26B50">
              <w:t>Services</w:t>
            </w:r>
          </w:p>
        </w:tc>
        <w:tc>
          <w:tcPr>
            <w:tcW w:w="7010" w:type="dxa"/>
          </w:tcPr>
          <w:p w14:paraId="08C34EF0" w14:textId="77777777" w:rsidR="00615BB6" w:rsidRPr="00F26B50" w:rsidRDefault="005E6BF0" w:rsidP="007215E3">
            <w:r w:rsidRPr="00F26B50">
              <w:t xml:space="preserve">the </w:t>
            </w:r>
            <w:r w:rsidR="00873034" w:rsidRPr="00F26B50">
              <w:t>S</w:t>
            </w:r>
            <w:r w:rsidRPr="00F26B50">
              <w:t>ervices detailed in Annex 1, Annex 2 and Annex 3</w:t>
            </w:r>
          </w:p>
        </w:tc>
      </w:tr>
      <w:tr w:rsidR="007215E3" w:rsidRPr="00F26B50" w14:paraId="5B3FF50A" w14:textId="77777777" w:rsidTr="00691D15">
        <w:tc>
          <w:tcPr>
            <w:tcW w:w="2127" w:type="dxa"/>
          </w:tcPr>
          <w:p w14:paraId="778E5BFB" w14:textId="77777777" w:rsidR="007215E3" w:rsidRPr="00F26B50" w:rsidRDefault="007215E3" w:rsidP="0015495E">
            <w:r w:rsidRPr="00F26B50">
              <w:t xml:space="preserve">Personal </w:t>
            </w:r>
            <w:r w:rsidR="00E12640" w:rsidRPr="00F26B50">
              <w:t>D</w:t>
            </w:r>
            <w:r w:rsidRPr="00F26B50">
              <w:t>ata</w:t>
            </w:r>
          </w:p>
        </w:tc>
        <w:tc>
          <w:tcPr>
            <w:tcW w:w="7010" w:type="dxa"/>
          </w:tcPr>
          <w:p w14:paraId="2B6BA259" w14:textId="77777777" w:rsidR="007215E3" w:rsidRPr="00F26B50" w:rsidRDefault="007215E3" w:rsidP="007215E3">
            <w:r w:rsidRPr="00F26B50">
              <w:t>means data as defined by the Data Protection Act 1998 which relates to a living individual who can be identified from such data, and/or from such data and other information which is in the possession of, or is likely to come into the possession of the Contractor and includes any expression of opinion about an individual and any indication of the intentions of the Contractor in respect of an individual;</w:t>
            </w:r>
          </w:p>
        </w:tc>
      </w:tr>
      <w:tr w:rsidR="0088743F" w:rsidRPr="00F26B50" w14:paraId="76937547" w14:textId="77777777" w:rsidTr="00691D15">
        <w:tc>
          <w:tcPr>
            <w:tcW w:w="2127" w:type="dxa"/>
          </w:tcPr>
          <w:p w14:paraId="3FA87020" w14:textId="77777777" w:rsidR="0088743F" w:rsidRPr="00F26B50" w:rsidRDefault="0088743F" w:rsidP="0015495E">
            <w:r w:rsidRPr="00F26B50">
              <w:t>Planned Acceptance Date</w:t>
            </w:r>
          </w:p>
        </w:tc>
        <w:tc>
          <w:tcPr>
            <w:tcW w:w="7010" w:type="dxa"/>
          </w:tcPr>
          <w:p w14:paraId="3BE26041" w14:textId="77777777" w:rsidR="0088743F" w:rsidRPr="00F26B50" w:rsidRDefault="0088743F" w:rsidP="00143B77">
            <w:r w:rsidRPr="00F26B50">
              <w:t>means the Milestone date by which it is planned that the Contractor shall have met such criteria, as detailed in Annex 3 and 5;</w:t>
            </w:r>
          </w:p>
        </w:tc>
      </w:tr>
      <w:tr w:rsidR="00414ABD" w:rsidRPr="00F26B50" w14:paraId="615AFADB" w14:textId="77777777" w:rsidTr="00691D15">
        <w:tc>
          <w:tcPr>
            <w:tcW w:w="2127" w:type="dxa"/>
          </w:tcPr>
          <w:p w14:paraId="12071291" w14:textId="77777777" w:rsidR="00414ABD" w:rsidRPr="00F26B50" w:rsidRDefault="00414ABD" w:rsidP="0015495E">
            <w:r w:rsidRPr="00F26B50">
              <w:t>Premises</w:t>
            </w:r>
          </w:p>
        </w:tc>
        <w:tc>
          <w:tcPr>
            <w:tcW w:w="7010" w:type="dxa"/>
          </w:tcPr>
          <w:p w14:paraId="345FFC33" w14:textId="77777777" w:rsidR="00414ABD" w:rsidRPr="00F26B50" w:rsidRDefault="00414ABD" w:rsidP="00414ABD">
            <w:r w:rsidRPr="00F26B50">
              <w:t>means any location or premises of the Contractor where the Services are delivered;</w:t>
            </w:r>
          </w:p>
        </w:tc>
      </w:tr>
      <w:tr w:rsidR="001618F6" w:rsidRPr="0086605D" w14:paraId="25D3059D" w14:textId="77777777" w:rsidTr="00691D15">
        <w:tc>
          <w:tcPr>
            <w:tcW w:w="2127" w:type="dxa"/>
          </w:tcPr>
          <w:p w14:paraId="7A568496" w14:textId="77777777" w:rsidR="001618F6" w:rsidRPr="00F26B50" w:rsidRDefault="001618F6" w:rsidP="0015495E">
            <w:r w:rsidRPr="00F26B50">
              <w:lastRenderedPageBreak/>
              <w:t>Security Requirements</w:t>
            </w:r>
          </w:p>
        </w:tc>
        <w:tc>
          <w:tcPr>
            <w:tcW w:w="7010" w:type="dxa"/>
          </w:tcPr>
          <w:p w14:paraId="6429774F" w14:textId="77777777" w:rsidR="001618F6" w:rsidRPr="0086605D" w:rsidRDefault="001618F6" w:rsidP="00143B77">
            <w:r w:rsidRPr="00F26B50">
              <w:t xml:space="preserve">the requirements for security as set out in </w:t>
            </w:r>
            <w:r w:rsidR="00C86736" w:rsidRPr="00F26B50">
              <w:t>Annex</w:t>
            </w:r>
            <w:r w:rsidRPr="00F26B50">
              <w:t xml:space="preserve"> </w:t>
            </w:r>
            <w:r w:rsidR="00143B77" w:rsidRPr="00F26B50">
              <w:t>8</w:t>
            </w:r>
            <w:r w:rsidRPr="00F26B50">
              <w:t>;</w:t>
            </w:r>
          </w:p>
        </w:tc>
      </w:tr>
      <w:tr w:rsidR="001618F6" w:rsidRPr="0086605D" w14:paraId="71CAABDB" w14:textId="77777777" w:rsidTr="00691D15">
        <w:tc>
          <w:tcPr>
            <w:tcW w:w="2127" w:type="dxa"/>
          </w:tcPr>
          <w:p w14:paraId="2B8B31CD" w14:textId="77777777" w:rsidR="001618F6" w:rsidRPr="0086605D" w:rsidRDefault="001618F6" w:rsidP="0015495E">
            <w:r w:rsidRPr="0086605D">
              <w:t>Sensitive Personal Data</w:t>
            </w:r>
          </w:p>
        </w:tc>
        <w:tc>
          <w:tcPr>
            <w:tcW w:w="7010" w:type="dxa"/>
          </w:tcPr>
          <w:p w14:paraId="1602502E" w14:textId="77777777" w:rsidR="001618F6" w:rsidRPr="0086605D" w:rsidRDefault="001618F6" w:rsidP="007215E3">
            <w:r w:rsidRPr="0086605D">
              <w:t>as defined in the Data Protection Act 1998;</w:t>
            </w:r>
          </w:p>
        </w:tc>
      </w:tr>
      <w:tr w:rsidR="00FA1BDC" w:rsidRPr="00F26B50" w14:paraId="63B63E58" w14:textId="77777777" w:rsidTr="00691D15">
        <w:tc>
          <w:tcPr>
            <w:tcW w:w="2127" w:type="dxa"/>
          </w:tcPr>
          <w:p w14:paraId="072FE4C7" w14:textId="77777777" w:rsidR="00FA1BDC" w:rsidRPr="00F26B50" w:rsidRDefault="00FA1BDC" w:rsidP="0015495E">
            <w:r w:rsidRPr="00F26B50">
              <w:t>Service Continuity Damages</w:t>
            </w:r>
          </w:p>
        </w:tc>
        <w:tc>
          <w:tcPr>
            <w:tcW w:w="7010" w:type="dxa"/>
          </w:tcPr>
          <w:p w14:paraId="53684F47" w14:textId="77777777" w:rsidR="00FA1BDC" w:rsidRPr="00F26B50" w:rsidRDefault="00930219" w:rsidP="008349CC">
            <w:pPr>
              <w:rPr>
                <w:bCs/>
                <w:kern w:val="28"/>
              </w:rPr>
            </w:pPr>
            <w:r w:rsidRPr="00F26B50">
              <w:t>means a</w:t>
            </w:r>
            <w:r w:rsidR="00B772B3" w:rsidRPr="00F26B50">
              <w:t xml:space="preserve"> sum of money specified in</w:t>
            </w:r>
            <w:r w:rsidR="00F26B50" w:rsidRPr="00F26B50">
              <w:t xml:space="preserve"> clause 13 and</w:t>
            </w:r>
            <w:r w:rsidR="00B772B3" w:rsidRPr="00F26B50">
              <w:t xml:space="preserve"> Annex 5</w:t>
            </w:r>
            <w:r w:rsidR="008349CC" w:rsidRPr="00F26B50">
              <w:t xml:space="preserve"> - </w:t>
            </w:r>
            <w:r w:rsidR="00B772B3" w:rsidRPr="00F26B50">
              <w:t>5.</w:t>
            </w:r>
            <w:r w:rsidR="00AB33C2" w:rsidRPr="00F26B50">
              <w:t>7</w:t>
            </w:r>
            <w:r w:rsidR="00B772B3" w:rsidRPr="00F26B50">
              <w:t xml:space="preserve">, for any delay over the specified timetable contained in Annex 5; </w:t>
            </w:r>
          </w:p>
        </w:tc>
      </w:tr>
      <w:tr w:rsidR="00295F22" w:rsidRPr="00F26B50" w14:paraId="27CE13DF" w14:textId="77777777" w:rsidTr="00691D15">
        <w:tc>
          <w:tcPr>
            <w:tcW w:w="2127" w:type="dxa"/>
          </w:tcPr>
          <w:p w14:paraId="618290DB" w14:textId="77777777" w:rsidR="00295F22" w:rsidRPr="00F26B50" w:rsidRDefault="00295F22" w:rsidP="0015495E">
            <w:r w:rsidRPr="00F26B50">
              <w:t>Service Credit</w:t>
            </w:r>
          </w:p>
        </w:tc>
        <w:tc>
          <w:tcPr>
            <w:tcW w:w="7010" w:type="dxa"/>
          </w:tcPr>
          <w:p w14:paraId="68FC080F" w14:textId="77777777" w:rsidR="00295F22" w:rsidRPr="00F26B50" w:rsidRDefault="00295F22" w:rsidP="00596D6D">
            <w:r w:rsidRPr="00F26B50">
              <w:rPr>
                <w:bCs/>
                <w:kern w:val="28"/>
              </w:rPr>
              <w:t>means a credit applicable to the quarterly service charge that results from the failure of the AIMS as detailed in</w:t>
            </w:r>
            <w:r w:rsidR="00596D6D" w:rsidRPr="00F26B50">
              <w:rPr>
                <w:bCs/>
                <w:kern w:val="28"/>
              </w:rPr>
              <w:t xml:space="preserve"> clause 13</w:t>
            </w:r>
            <w:r w:rsidR="00A73CAE" w:rsidRPr="00F26B50">
              <w:rPr>
                <w:bCs/>
                <w:kern w:val="28"/>
              </w:rPr>
              <w:t>.2</w:t>
            </w:r>
            <w:r w:rsidR="00596D6D" w:rsidRPr="00F26B50">
              <w:rPr>
                <w:bCs/>
                <w:kern w:val="28"/>
              </w:rPr>
              <w:t xml:space="preserve">, </w:t>
            </w:r>
            <w:r w:rsidRPr="00F26B50">
              <w:rPr>
                <w:bCs/>
                <w:kern w:val="28"/>
              </w:rPr>
              <w:t xml:space="preserve">Annex </w:t>
            </w:r>
            <w:r w:rsidR="00596D6D" w:rsidRPr="00F26B50">
              <w:rPr>
                <w:bCs/>
                <w:kern w:val="28"/>
              </w:rPr>
              <w:t>2 and 2.1</w:t>
            </w:r>
          </w:p>
        </w:tc>
      </w:tr>
      <w:tr w:rsidR="009564F7" w:rsidRPr="0086605D" w14:paraId="4820C455" w14:textId="77777777" w:rsidTr="00691D15">
        <w:tc>
          <w:tcPr>
            <w:tcW w:w="2127" w:type="dxa"/>
          </w:tcPr>
          <w:p w14:paraId="27DD257C" w14:textId="77777777" w:rsidR="009564F7" w:rsidRPr="00F26B50" w:rsidRDefault="009564F7" w:rsidP="009564F7">
            <w:r w:rsidRPr="00F26B50">
              <w:t>Service Level Agreement</w:t>
            </w:r>
          </w:p>
        </w:tc>
        <w:tc>
          <w:tcPr>
            <w:tcW w:w="7010" w:type="dxa"/>
          </w:tcPr>
          <w:p w14:paraId="69F3C6DC" w14:textId="77777777" w:rsidR="009564F7" w:rsidRPr="0086605D" w:rsidRDefault="00930219" w:rsidP="009564F7">
            <w:proofErr w:type="gramStart"/>
            <w:r w:rsidRPr="00F26B50">
              <w:rPr>
                <w:bCs/>
                <w:kern w:val="28"/>
              </w:rPr>
              <w:t>means</w:t>
            </w:r>
            <w:proofErr w:type="gramEnd"/>
            <w:r w:rsidRPr="00F26B50">
              <w:rPr>
                <w:bCs/>
                <w:kern w:val="28"/>
              </w:rPr>
              <w:t xml:space="preserve"> </w:t>
            </w:r>
            <w:r w:rsidR="009564F7" w:rsidRPr="00F26B50">
              <w:rPr>
                <w:bCs/>
                <w:kern w:val="28"/>
              </w:rPr>
              <w:t>the</w:t>
            </w:r>
            <w:r w:rsidR="003F4FFA" w:rsidRPr="00F26B50">
              <w:rPr>
                <w:bCs/>
                <w:kern w:val="28"/>
              </w:rPr>
              <w:t xml:space="preserve"> agreement </w:t>
            </w:r>
            <w:r w:rsidR="009564F7" w:rsidRPr="00F26B50">
              <w:rPr>
                <w:bCs/>
                <w:kern w:val="28"/>
              </w:rPr>
              <w:t xml:space="preserve">in Annex 2 </w:t>
            </w:r>
            <w:r w:rsidR="003F4FFA" w:rsidRPr="00F26B50">
              <w:rPr>
                <w:bCs/>
                <w:kern w:val="28"/>
              </w:rPr>
              <w:t>that records the common understanding about services and responsibilities.</w:t>
            </w:r>
            <w:r w:rsidR="003F4FFA" w:rsidRPr="009564F7">
              <w:rPr>
                <w:bCs/>
                <w:kern w:val="28"/>
              </w:rPr>
              <w:t xml:space="preserve"> </w:t>
            </w:r>
          </w:p>
        </w:tc>
      </w:tr>
      <w:tr w:rsidR="007215E3" w:rsidRPr="00F26B50" w14:paraId="4F896EC7" w14:textId="77777777" w:rsidTr="00691D15">
        <w:tc>
          <w:tcPr>
            <w:tcW w:w="2127" w:type="dxa"/>
          </w:tcPr>
          <w:p w14:paraId="2C18C5A0" w14:textId="77777777" w:rsidR="007215E3" w:rsidRPr="00F26B50" w:rsidRDefault="007215E3" w:rsidP="0015495E">
            <w:r w:rsidRPr="00F26B50">
              <w:t>Service Levels</w:t>
            </w:r>
          </w:p>
        </w:tc>
        <w:tc>
          <w:tcPr>
            <w:tcW w:w="7010" w:type="dxa"/>
          </w:tcPr>
          <w:p w14:paraId="4D624F4F" w14:textId="77777777" w:rsidR="007215E3" w:rsidRPr="00F26B50" w:rsidRDefault="007215E3" w:rsidP="00143B77">
            <w:r w:rsidRPr="00F26B50">
              <w:t xml:space="preserve">means the standards of service or service objectives which the Contractor is required to achieve in the performance of </w:t>
            </w:r>
            <w:r w:rsidR="007B4D59" w:rsidRPr="00F26B50">
              <w:t>Services</w:t>
            </w:r>
            <w:r w:rsidRPr="00F26B50">
              <w:t xml:space="preserve"> details of which are contained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1618F6" w:rsidRPr="00F26B50" w14:paraId="2B14FBB6" w14:textId="77777777" w:rsidTr="00691D15">
        <w:tc>
          <w:tcPr>
            <w:tcW w:w="2127" w:type="dxa"/>
          </w:tcPr>
          <w:p w14:paraId="666BA367" w14:textId="77777777" w:rsidR="001618F6" w:rsidRPr="00F26B50" w:rsidRDefault="001618F6" w:rsidP="0015495E">
            <w:r w:rsidRPr="00F26B50">
              <w:t>Service Transfer</w:t>
            </w:r>
          </w:p>
        </w:tc>
        <w:tc>
          <w:tcPr>
            <w:tcW w:w="7010" w:type="dxa"/>
          </w:tcPr>
          <w:p w14:paraId="4A68A1D3" w14:textId="77777777" w:rsidR="001618F6" w:rsidRPr="00F26B50" w:rsidRDefault="001618F6" w:rsidP="00D827A2">
            <w:r w:rsidRPr="00F26B50">
              <w:t xml:space="preserve">any transfer of the Services (or any part of the Services), from the Contractor or any </w:t>
            </w:r>
            <w:r w:rsidR="00873034" w:rsidRPr="00F26B50">
              <w:t>s</w:t>
            </w:r>
            <w:r w:rsidRPr="00F26B50">
              <w:t>ub-contractor to the Authority or a third party supplier for any reason including upon the termination, partial termination or expiry of this Agreement;</w:t>
            </w:r>
          </w:p>
        </w:tc>
      </w:tr>
      <w:tr w:rsidR="00930219" w:rsidRPr="00F26B50" w14:paraId="5DF877E4" w14:textId="77777777" w:rsidTr="00691D15">
        <w:tc>
          <w:tcPr>
            <w:tcW w:w="2127" w:type="dxa"/>
          </w:tcPr>
          <w:p w14:paraId="5F0949B6" w14:textId="77777777" w:rsidR="00930219" w:rsidRPr="00F26B50" w:rsidRDefault="00794FD6" w:rsidP="0015495E">
            <w:r>
              <w:t>Priority</w:t>
            </w:r>
            <w:r w:rsidR="00930219" w:rsidRPr="00F26B50">
              <w:t xml:space="preserve"> Level</w:t>
            </w:r>
          </w:p>
        </w:tc>
        <w:tc>
          <w:tcPr>
            <w:tcW w:w="7010" w:type="dxa"/>
          </w:tcPr>
          <w:p w14:paraId="025DA7BC" w14:textId="77777777" w:rsidR="00930219" w:rsidRPr="00F26B50" w:rsidRDefault="00930219" w:rsidP="00930219">
            <w:r w:rsidRPr="00F26B50">
              <w:t xml:space="preserve">means the </w:t>
            </w:r>
            <w:r w:rsidR="00794FD6">
              <w:t>Priority</w:t>
            </w:r>
            <w:r w:rsidRPr="00F26B50">
              <w:t xml:space="preserve"> of a failure of a Service Level as defined in </w:t>
            </w:r>
            <w:r w:rsidR="00794FD6" w:rsidRPr="00F26B50">
              <w:t>Annex 2</w:t>
            </w:r>
            <w:r w:rsidR="00794FD6">
              <w:t>_</w:t>
            </w:r>
            <w:r w:rsidR="00794FD6" w:rsidRPr="00794FD6">
              <w:t>Service Level Agreement, Key Performance Indicators (KPI) and Reporting</w:t>
            </w:r>
            <w:r w:rsidR="00794FD6">
              <w:t xml:space="preserve"> excel spreadsheet</w:t>
            </w:r>
            <w:r w:rsidRPr="00F26B50">
              <w:t>;</w:t>
            </w:r>
          </w:p>
        </w:tc>
      </w:tr>
      <w:tr w:rsidR="007215E3" w:rsidRPr="00F26B50" w14:paraId="45F826AB" w14:textId="77777777" w:rsidTr="00691D15">
        <w:tc>
          <w:tcPr>
            <w:tcW w:w="2127" w:type="dxa"/>
          </w:tcPr>
          <w:p w14:paraId="201C4032" w14:textId="77777777" w:rsidR="007215E3" w:rsidRPr="00F26B50" w:rsidRDefault="007215E3" w:rsidP="0015495E">
            <w:r w:rsidRPr="00F26B50">
              <w:t>Software</w:t>
            </w:r>
          </w:p>
        </w:tc>
        <w:tc>
          <w:tcPr>
            <w:tcW w:w="7010" w:type="dxa"/>
          </w:tcPr>
          <w:p w14:paraId="76D78AE3" w14:textId="77777777" w:rsidR="007215E3" w:rsidRPr="00F26B50" w:rsidRDefault="007215E3" w:rsidP="00143B77">
            <w:r w:rsidRPr="00F26B50">
              <w:t>means an</w:t>
            </w:r>
            <w:r w:rsidR="00143B77" w:rsidRPr="00F26B50">
              <w:t>y</w:t>
            </w:r>
            <w:r w:rsidRPr="00F26B50">
              <w:t xml:space="preserve"> Contractor </w:t>
            </w:r>
            <w:r w:rsidR="00143B77" w:rsidRPr="00F26B50">
              <w:t xml:space="preserve">or Third Party </w:t>
            </w:r>
            <w:r w:rsidRPr="00F26B50">
              <w:t xml:space="preserve">Software or any of them, listed as such in </w:t>
            </w:r>
            <w:r w:rsidR="00C86736" w:rsidRPr="00F26B50">
              <w:t>Annex</w:t>
            </w:r>
            <w:r w:rsidR="007B4D59" w:rsidRPr="00F26B50">
              <w:t xml:space="preserve"> </w:t>
            </w:r>
            <w:r w:rsidR="00143B77" w:rsidRPr="00F26B50">
              <w:t>7</w:t>
            </w:r>
            <w:r w:rsidRPr="00F26B50">
              <w:t>;</w:t>
            </w:r>
          </w:p>
        </w:tc>
      </w:tr>
      <w:tr w:rsidR="001618F6" w:rsidRPr="00F26B50" w14:paraId="6372FED4" w14:textId="77777777" w:rsidTr="00691D15">
        <w:tc>
          <w:tcPr>
            <w:tcW w:w="2127" w:type="dxa"/>
          </w:tcPr>
          <w:p w14:paraId="5BF03FDE" w14:textId="77777777" w:rsidR="001618F6" w:rsidRPr="00F26B50" w:rsidRDefault="001618F6" w:rsidP="00165EFB">
            <w:r w:rsidRPr="00F26B50">
              <w:t>Source Code</w:t>
            </w:r>
          </w:p>
        </w:tc>
        <w:tc>
          <w:tcPr>
            <w:tcW w:w="7010" w:type="dxa"/>
          </w:tcPr>
          <w:p w14:paraId="2ACF0802" w14:textId="77777777" w:rsidR="001618F6" w:rsidRPr="00F26B50" w:rsidRDefault="001618F6" w:rsidP="00165EFB">
            <w:r w:rsidRPr="00F26B50">
              <w:t>software in eye-readable form and in such form that it can be compiled or interpreted into equivalent object code together with all technical information and documentation necessary for the use,  reproduction, modification, enhancement and support of such software without recourse to any other document, materials or person;</w:t>
            </w:r>
          </w:p>
        </w:tc>
      </w:tr>
      <w:tr w:rsidR="00295F22" w:rsidRPr="00F26B50" w14:paraId="43B701DA" w14:textId="77777777" w:rsidTr="00691D15">
        <w:tc>
          <w:tcPr>
            <w:tcW w:w="2127" w:type="dxa"/>
          </w:tcPr>
          <w:p w14:paraId="4DA6FD81" w14:textId="77777777" w:rsidR="00295F22" w:rsidRPr="00F26B50" w:rsidRDefault="00295F22" w:rsidP="00165EFB">
            <w:r w:rsidRPr="00F26B50">
              <w:t>Specification</w:t>
            </w:r>
          </w:p>
        </w:tc>
        <w:tc>
          <w:tcPr>
            <w:tcW w:w="7010" w:type="dxa"/>
          </w:tcPr>
          <w:p w14:paraId="1A582CAF" w14:textId="77777777" w:rsidR="00295F22" w:rsidRPr="00F26B50" w:rsidRDefault="00295F22" w:rsidP="006C554F">
            <w:r w:rsidRPr="00F26B50">
              <w:t>the services detailed in Annex 1</w:t>
            </w:r>
          </w:p>
        </w:tc>
      </w:tr>
      <w:tr w:rsidR="00B772B3" w:rsidRPr="00F26B50" w14:paraId="0434A3F9" w14:textId="77777777" w:rsidTr="00691D15">
        <w:tc>
          <w:tcPr>
            <w:tcW w:w="2127" w:type="dxa"/>
          </w:tcPr>
          <w:p w14:paraId="5ECEDE96" w14:textId="77777777" w:rsidR="00B772B3" w:rsidRPr="00F26B50" w:rsidRDefault="00B772B3" w:rsidP="00B772B3">
            <w:r w:rsidRPr="00F26B50">
              <w:t>Termination Consideration Date</w:t>
            </w:r>
          </w:p>
        </w:tc>
        <w:tc>
          <w:tcPr>
            <w:tcW w:w="7010" w:type="dxa"/>
          </w:tcPr>
          <w:p w14:paraId="413E0AE4" w14:textId="77777777" w:rsidR="00B772B3" w:rsidRPr="00F26B50" w:rsidRDefault="00930219" w:rsidP="00930219">
            <w:proofErr w:type="gramStart"/>
            <w:r w:rsidRPr="00F26B50">
              <w:t>means</w:t>
            </w:r>
            <w:proofErr w:type="gramEnd"/>
            <w:r w:rsidRPr="00F26B50">
              <w:t xml:space="preserve"> a</w:t>
            </w:r>
            <w:r w:rsidR="00B772B3" w:rsidRPr="00F26B50">
              <w:t>ny date as defined in Annex 5 where the Authority may exercise its rights to terminate the contact.</w:t>
            </w:r>
          </w:p>
        </w:tc>
      </w:tr>
      <w:tr w:rsidR="001618F6" w:rsidRPr="00F26B50" w14:paraId="799FCDB6" w14:textId="77777777" w:rsidTr="00691D15">
        <w:tc>
          <w:tcPr>
            <w:tcW w:w="2127" w:type="dxa"/>
          </w:tcPr>
          <w:p w14:paraId="72834472" w14:textId="77777777" w:rsidR="001618F6" w:rsidRPr="00F26B50" w:rsidRDefault="001618F6" w:rsidP="00165EFB">
            <w:r w:rsidRPr="00F26B50">
              <w:t>Test Criteria</w:t>
            </w:r>
          </w:p>
        </w:tc>
        <w:tc>
          <w:tcPr>
            <w:tcW w:w="7010" w:type="dxa"/>
          </w:tcPr>
          <w:p w14:paraId="30E5C413" w14:textId="77777777" w:rsidR="001618F6" w:rsidRPr="00F26B50" w:rsidRDefault="00DB2E5E" w:rsidP="006C554F">
            <w:r w:rsidRPr="00F26B50">
              <w:t xml:space="preserve">The criteria on which the Acceptance </w:t>
            </w:r>
            <w:r w:rsidR="00873034" w:rsidRPr="00F26B50">
              <w:t>T</w:t>
            </w:r>
            <w:r w:rsidRPr="00F26B50">
              <w:t xml:space="preserve">esting will be measured </w:t>
            </w:r>
            <w:r w:rsidR="001618F6" w:rsidRPr="00F26B50">
              <w:t xml:space="preserve">as set out in </w:t>
            </w:r>
            <w:r w:rsidR="009636F7" w:rsidRPr="00F26B50">
              <w:t>Annex 5</w:t>
            </w:r>
          </w:p>
        </w:tc>
      </w:tr>
      <w:tr w:rsidR="001618F6" w:rsidRPr="00F26B50" w14:paraId="6B9A8996" w14:textId="77777777" w:rsidTr="00691D15">
        <w:tc>
          <w:tcPr>
            <w:tcW w:w="2127" w:type="dxa"/>
          </w:tcPr>
          <w:p w14:paraId="02A3C3E5" w14:textId="77777777" w:rsidR="001618F6" w:rsidRPr="00F26B50" w:rsidRDefault="001618F6" w:rsidP="00165EFB">
            <w:r w:rsidRPr="00F26B50">
              <w:t>Testing</w:t>
            </w:r>
          </w:p>
        </w:tc>
        <w:tc>
          <w:tcPr>
            <w:tcW w:w="7010" w:type="dxa"/>
          </w:tcPr>
          <w:p w14:paraId="5F9ED692" w14:textId="77777777" w:rsidR="001618F6" w:rsidRPr="00F26B50" w:rsidRDefault="001618F6" w:rsidP="006C554F">
            <w:r w:rsidRPr="00F26B50">
              <w:t xml:space="preserve">any testing to be carried out under this Agreement as further described in </w:t>
            </w:r>
            <w:r w:rsidR="009636F7" w:rsidRPr="00F26B50">
              <w:t>Annex 5</w:t>
            </w:r>
            <w:r w:rsidRPr="00F26B50">
              <w:t xml:space="preserve"> </w:t>
            </w:r>
          </w:p>
        </w:tc>
      </w:tr>
      <w:tr w:rsidR="001618F6" w:rsidRPr="00F26B50" w14:paraId="69FF39A5" w14:textId="77777777" w:rsidTr="00691D15">
        <w:tc>
          <w:tcPr>
            <w:tcW w:w="2127" w:type="dxa"/>
          </w:tcPr>
          <w:p w14:paraId="229D3B93" w14:textId="77777777" w:rsidR="001618F6" w:rsidRPr="00F26B50" w:rsidRDefault="001618F6" w:rsidP="00165EFB">
            <w:r w:rsidRPr="00F26B50">
              <w:t>Testing Procedure</w:t>
            </w:r>
          </w:p>
        </w:tc>
        <w:tc>
          <w:tcPr>
            <w:tcW w:w="7010" w:type="dxa"/>
          </w:tcPr>
          <w:p w14:paraId="05034874" w14:textId="77777777" w:rsidR="001618F6" w:rsidRPr="00F26B50" w:rsidRDefault="001618F6" w:rsidP="00DB2E5E">
            <w:r w:rsidRPr="00F26B50">
              <w:t>the procedure for carrying out Tests for the S</w:t>
            </w:r>
            <w:r w:rsidR="00DB2E5E" w:rsidRPr="00F26B50">
              <w:t>ervice</w:t>
            </w:r>
            <w:r w:rsidRPr="00F26B50">
              <w:t xml:space="preserve"> Deliverables detailed in </w:t>
            </w:r>
            <w:r w:rsidR="009636F7" w:rsidRPr="00F26B50">
              <w:t>Annex 5</w:t>
            </w:r>
            <w:r w:rsidRPr="00F26B50">
              <w:t xml:space="preserve"> </w:t>
            </w:r>
          </w:p>
        </w:tc>
      </w:tr>
      <w:tr w:rsidR="001618F6" w:rsidRPr="00F26B50" w14:paraId="52BA44F0" w14:textId="77777777" w:rsidTr="00691D15">
        <w:tc>
          <w:tcPr>
            <w:tcW w:w="2127" w:type="dxa"/>
          </w:tcPr>
          <w:p w14:paraId="7F534EEC" w14:textId="77777777" w:rsidR="001618F6" w:rsidRPr="00F26B50" w:rsidRDefault="001618F6" w:rsidP="00165EFB">
            <w:r w:rsidRPr="00F26B50">
              <w:lastRenderedPageBreak/>
              <w:t>Test</w:t>
            </w:r>
          </w:p>
        </w:tc>
        <w:tc>
          <w:tcPr>
            <w:tcW w:w="7010" w:type="dxa"/>
          </w:tcPr>
          <w:p w14:paraId="3A07A7B9" w14:textId="77777777" w:rsidR="001618F6" w:rsidRPr="00F26B50" w:rsidRDefault="001618F6" w:rsidP="00EA4600">
            <w:r w:rsidRPr="00F26B50">
              <w:t>any test set out in the Testing Procedure, any Additional Services Implementation Tests, and any other tests agreed through</w:t>
            </w:r>
            <w:r w:rsidR="00EA4600" w:rsidRPr="00F26B50">
              <w:t>out the Agreement term</w:t>
            </w:r>
            <w:r w:rsidRPr="00F26B50">
              <w:t>;</w:t>
            </w:r>
          </w:p>
        </w:tc>
      </w:tr>
      <w:tr w:rsidR="001618F6" w:rsidRPr="00F26B50" w14:paraId="579AA47D" w14:textId="77777777" w:rsidTr="00691D15">
        <w:tc>
          <w:tcPr>
            <w:tcW w:w="2127" w:type="dxa"/>
          </w:tcPr>
          <w:p w14:paraId="4EF39822" w14:textId="77777777" w:rsidR="001618F6" w:rsidRPr="00F26B50" w:rsidRDefault="001618F6" w:rsidP="00165EFB">
            <w:r w:rsidRPr="00F26B50">
              <w:t>Third Party Content</w:t>
            </w:r>
          </w:p>
        </w:tc>
        <w:tc>
          <w:tcPr>
            <w:tcW w:w="7010" w:type="dxa"/>
          </w:tcPr>
          <w:p w14:paraId="72202E3C" w14:textId="77777777" w:rsidR="001618F6" w:rsidRPr="00F26B50" w:rsidRDefault="001618F6" w:rsidP="00EA4600">
            <w:r w:rsidRPr="00F26B50">
              <w:t xml:space="preserve">the information and other content used for the Services, owned by a third party and sourced and supplied by the Contractor, as listed in </w:t>
            </w:r>
            <w:r w:rsidR="00C86736" w:rsidRPr="00F26B50">
              <w:t>Annex</w:t>
            </w:r>
            <w:r w:rsidRPr="00F26B50">
              <w:t xml:space="preserve"> </w:t>
            </w:r>
            <w:r w:rsidR="00EA4600" w:rsidRPr="00F26B50">
              <w:t>7;</w:t>
            </w:r>
            <w:r w:rsidRPr="00F26B50">
              <w:t xml:space="preserve"> </w:t>
            </w:r>
          </w:p>
        </w:tc>
      </w:tr>
      <w:tr w:rsidR="00F31CD5" w:rsidRPr="0086605D" w14:paraId="61175F3E" w14:textId="77777777" w:rsidTr="00691D15">
        <w:tc>
          <w:tcPr>
            <w:tcW w:w="2127" w:type="dxa"/>
          </w:tcPr>
          <w:p w14:paraId="62A53071" w14:textId="77777777" w:rsidR="00F31CD5" w:rsidRPr="00F26B50" w:rsidRDefault="00F31CD5" w:rsidP="00165EFB">
            <w:r w:rsidRPr="00F26B50">
              <w:t>Third Party Losses</w:t>
            </w:r>
          </w:p>
        </w:tc>
        <w:tc>
          <w:tcPr>
            <w:tcW w:w="7010" w:type="dxa"/>
          </w:tcPr>
          <w:p w14:paraId="76404181" w14:textId="77777777" w:rsidR="00F31CD5" w:rsidRPr="00F26B50" w:rsidRDefault="00F31CD5" w:rsidP="00F31CD5">
            <w:r w:rsidRPr="00F26B50">
              <w:t>any losses, costs, expenses, charges, damages or other liabilities incurred by the Authority:</w:t>
            </w:r>
          </w:p>
          <w:p w14:paraId="1A1DE5A1" w14:textId="77777777" w:rsidR="00F31CD5" w:rsidRPr="00F26B50" w:rsidRDefault="00F31CD5" w:rsidP="00F31CD5">
            <w:r w:rsidRPr="00F26B50">
              <w:rPr>
                <w:rFonts w:cs="Arial"/>
                <w:sz w:val="20"/>
              </w:rPr>
              <w:t xml:space="preserve">(a)   </w:t>
            </w:r>
            <w:r w:rsidRPr="00F26B50">
              <w:t>in connection with the Authority putting in place alternative arrangements for users of the Services to access content, where Services Users are unable to access content by using the Services as a result of any breach of this Agreement by the Contractor; and/or</w:t>
            </w:r>
          </w:p>
          <w:p w14:paraId="07FF1D65" w14:textId="77777777" w:rsidR="00F31CD5" w:rsidRPr="0086605D" w:rsidRDefault="00F31CD5" w:rsidP="00F31CD5">
            <w:r w:rsidRPr="00F26B50">
              <w:t>(b)   in connection with any claims, proceedings, suits or actions brought against the Authority by any third party (including, without limitation, a user of the Services, or a supplier of content for the Services) which arise out of, or in respect of, or in connection with, any breach of this Agreement by the Contractor;</w:t>
            </w:r>
          </w:p>
        </w:tc>
      </w:tr>
      <w:tr w:rsidR="001618F6" w:rsidRPr="0086605D" w14:paraId="4C82E6B8" w14:textId="77777777" w:rsidTr="00691D15">
        <w:tc>
          <w:tcPr>
            <w:tcW w:w="2127" w:type="dxa"/>
          </w:tcPr>
          <w:p w14:paraId="58ADA62A" w14:textId="77777777" w:rsidR="001618F6" w:rsidRPr="00F26B50" w:rsidRDefault="001618F6" w:rsidP="00165EFB">
            <w:r w:rsidRPr="00F26B50">
              <w:t>Third Party Software</w:t>
            </w:r>
          </w:p>
        </w:tc>
        <w:tc>
          <w:tcPr>
            <w:tcW w:w="7010" w:type="dxa"/>
          </w:tcPr>
          <w:p w14:paraId="18CC6E87" w14:textId="77777777" w:rsidR="00862352" w:rsidRPr="00F26B50" w:rsidRDefault="00862352" w:rsidP="00C86736">
            <w:pPr>
              <w:tabs>
                <w:tab w:val="left" w:pos="742"/>
              </w:tabs>
              <w:ind w:left="742" w:hanging="742"/>
            </w:pPr>
            <w:r w:rsidRPr="00F26B50">
              <w:t>software, the IPR in which are:</w:t>
            </w:r>
          </w:p>
          <w:p w14:paraId="75B8FFA4" w14:textId="77777777" w:rsidR="00862352" w:rsidRPr="00F26B50" w:rsidRDefault="00862352" w:rsidP="00C86736">
            <w:pPr>
              <w:tabs>
                <w:tab w:val="left" w:pos="742"/>
              </w:tabs>
              <w:ind w:left="742" w:hanging="742"/>
            </w:pPr>
            <w:r w:rsidRPr="00F26B50">
              <w:t>(a)</w:t>
            </w:r>
            <w:r w:rsidRPr="00F26B50">
              <w:tab/>
              <w:t xml:space="preserve">owned by a third party (other than any of the Contractor's </w:t>
            </w:r>
            <w:r w:rsidR="00160B86" w:rsidRPr="00F26B50">
              <w:t>a</w:t>
            </w:r>
            <w:r w:rsidRPr="00F26B50">
              <w:t>ffiliates); and</w:t>
            </w:r>
          </w:p>
          <w:p w14:paraId="5534252C" w14:textId="77777777" w:rsidR="001618F6" w:rsidRPr="0086605D" w:rsidRDefault="00862352" w:rsidP="006C554F">
            <w:pPr>
              <w:tabs>
                <w:tab w:val="left" w:pos="742"/>
              </w:tabs>
              <w:ind w:left="742" w:hanging="742"/>
            </w:pPr>
            <w:r w:rsidRPr="00F26B50">
              <w:t>(b)</w:t>
            </w:r>
            <w:r w:rsidRPr="00F26B50">
              <w:tab/>
              <w:t>used by the Contractor to provide the Services,</w:t>
            </w:r>
            <w:r w:rsidR="00C86736" w:rsidRPr="00F26B50">
              <w:t xml:space="preserve"> </w:t>
            </w:r>
            <w:r w:rsidRPr="00F26B50">
              <w:t xml:space="preserve">listed in </w:t>
            </w:r>
            <w:r w:rsidR="00C86736" w:rsidRPr="00F26B50">
              <w:t xml:space="preserve">Annex </w:t>
            </w:r>
            <w:r w:rsidR="00EA4600" w:rsidRPr="00F26B50">
              <w:t>7</w:t>
            </w:r>
          </w:p>
        </w:tc>
      </w:tr>
      <w:tr w:rsidR="007215E3" w:rsidRPr="0086605D" w14:paraId="1959CC45" w14:textId="77777777" w:rsidTr="00691D15">
        <w:tc>
          <w:tcPr>
            <w:tcW w:w="2127" w:type="dxa"/>
          </w:tcPr>
          <w:p w14:paraId="54DA0399" w14:textId="77777777" w:rsidR="007215E3" w:rsidRPr="0086605D" w:rsidRDefault="007215E3" w:rsidP="00165EFB">
            <w:r w:rsidRPr="0086605D">
              <w:t xml:space="preserve">Transition </w:t>
            </w:r>
          </w:p>
        </w:tc>
        <w:tc>
          <w:tcPr>
            <w:tcW w:w="7010" w:type="dxa"/>
          </w:tcPr>
          <w:p w14:paraId="4AC8EDDB" w14:textId="77777777" w:rsidR="007215E3" w:rsidRPr="0086605D" w:rsidRDefault="007215E3" w:rsidP="005A76DF">
            <w:r w:rsidRPr="0086605D">
              <w:t xml:space="preserve">means a </w:t>
            </w:r>
            <w:r w:rsidR="00165EFB" w:rsidRPr="0086605D">
              <w:t>deliverable</w:t>
            </w:r>
            <w:r w:rsidR="005A76DF">
              <w:t>(</w:t>
            </w:r>
            <w:r w:rsidR="00165EFB" w:rsidRPr="0086605D">
              <w:t>s</w:t>
            </w:r>
            <w:r w:rsidR="005A76DF">
              <w:t>)</w:t>
            </w:r>
            <w:r w:rsidR="00165EFB" w:rsidRPr="0086605D">
              <w:t xml:space="preserve"> required</w:t>
            </w:r>
            <w:r w:rsidRPr="0086605D">
              <w:t xml:space="preserve"> to achieve the transfer of responsibility for the provision of </w:t>
            </w:r>
            <w:r w:rsidR="007B4D59" w:rsidRPr="0086605D">
              <w:t>Services</w:t>
            </w:r>
            <w:r w:rsidRPr="0086605D">
              <w:t xml:space="preserve"> between parties with the minimum disruption to processing the Authority’s workload</w:t>
            </w:r>
            <w:r w:rsidR="00165EFB" w:rsidRPr="0086605D">
              <w:t>,</w:t>
            </w:r>
            <w:r w:rsidRPr="0086605D">
              <w:t xml:space="preserve"> whether at the commencement of the </w:t>
            </w:r>
            <w:r w:rsidR="007B4D59" w:rsidRPr="0086605D">
              <w:t>Services</w:t>
            </w:r>
            <w:r w:rsidRPr="0086605D">
              <w:t xml:space="preserve"> (the assumption of responsibility by the Contractor for the provision of </w:t>
            </w:r>
            <w:r w:rsidR="00165EFB" w:rsidRPr="0086605D">
              <w:t xml:space="preserve">the </w:t>
            </w:r>
            <w:r w:rsidRPr="0086605D">
              <w:t xml:space="preserve">Services) or on discontinuance of </w:t>
            </w:r>
            <w:r w:rsidR="007B4D59" w:rsidRPr="0086605D">
              <w:t>Services</w:t>
            </w:r>
            <w:r w:rsidRPr="0086605D">
              <w:t xml:space="preserve"> by the Authority (transfer of responsibility between the Contractor and the Authority or its third-party contractor);</w:t>
            </w:r>
          </w:p>
        </w:tc>
      </w:tr>
      <w:tr w:rsidR="009F4252" w:rsidRPr="0086605D" w14:paraId="78BCA6E1" w14:textId="77777777" w:rsidTr="00691D15">
        <w:tc>
          <w:tcPr>
            <w:tcW w:w="2127" w:type="dxa"/>
          </w:tcPr>
          <w:p w14:paraId="24FE2126" w14:textId="77777777" w:rsidR="009F4252" w:rsidRPr="0086605D" w:rsidRDefault="009F4252" w:rsidP="0015495E">
            <w:r>
              <w:t>Transition Plan</w:t>
            </w:r>
          </w:p>
        </w:tc>
        <w:tc>
          <w:tcPr>
            <w:tcW w:w="7010" w:type="dxa"/>
          </w:tcPr>
          <w:p w14:paraId="444A7D7B" w14:textId="77777777" w:rsidR="009F4252" w:rsidRPr="0086605D" w:rsidRDefault="00930219" w:rsidP="00930219">
            <w:r>
              <w:t>means a</w:t>
            </w:r>
            <w:r w:rsidR="009F4252">
              <w:t>ny agreed plan between the</w:t>
            </w:r>
            <w:r w:rsidR="00CA2294">
              <w:t xml:space="preserve"> parties where any</w:t>
            </w:r>
            <w:r w:rsidR="009F4252">
              <w:t xml:space="preserve"> </w:t>
            </w:r>
            <w:r w:rsidR="00CA2294">
              <w:t>D</w:t>
            </w:r>
            <w:r w:rsidR="009F4252">
              <w:t xml:space="preserve">eliverables and </w:t>
            </w:r>
            <w:r w:rsidR="00CA2294">
              <w:t>Contractual D</w:t>
            </w:r>
            <w:r w:rsidR="009F4252">
              <w:t>ates</w:t>
            </w:r>
            <w:r w:rsidR="00CA2294">
              <w:t xml:space="preserve"> are</w:t>
            </w:r>
            <w:r w:rsidR="009F4252">
              <w:t xml:space="preserve"> required </w:t>
            </w:r>
            <w:r w:rsidR="00CA2294">
              <w:t>to achieve</w:t>
            </w:r>
            <w:r w:rsidR="009F4252">
              <w:t xml:space="preserve"> any transition of the services</w:t>
            </w:r>
            <w:r w:rsidR="00CA2294">
              <w:t>;</w:t>
            </w:r>
          </w:p>
        </w:tc>
      </w:tr>
      <w:tr w:rsidR="007215E3" w:rsidRPr="0086605D" w14:paraId="61AAE67F" w14:textId="77777777" w:rsidTr="00691D15">
        <w:tc>
          <w:tcPr>
            <w:tcW w:w="2127" w:type="dxa"/>
          </w:tcPr>
          <w:p w14:paraId="785B05B6" w14:textId="77777777" w:rsidR="007215E3" w:rsidRPr="0086605D" w:rsidRDefault="007215E3" w:rsidP="0015495E">
            <w:r w:rsidRPr="0086605D">
              <w:t>TUPE</w:t>
            </w:r>
          </w:p>
        </w:tc>
        <w:tc>
          <w:tcPr>
            <w:tcW w:w="7010" w:type="dxa"/>
          </w:tcPr>
          <w:p w14:paraId="56F7209C" w14:textId="77777777" w:rsidR="007215E3" w:rsidRPr="0086605D" w:rsidRDefault="007215E3" w:rsidP="00165EFB">
            <w:r w:rsidRPr="0086605D">
              <w:t xml:space="preserve">means the Transfer of Undertakings (Protection of Employment) Regulations 2006 and any subsequent amendment or statute replacing such regulations as it </w:t>
            </w:r>
            <w:r w:rsidR="00165EFB" w:rsidRPr="0086605D">
              <w:t>may</w:t>
            </w:r>
            <w:r w:rsidRPr="0086605D">
              <w:t xml:space="preserve"> apply to the </w:t>
            </w:r>
            <w:r w:rsidR="00A37233" w:rsidRPr="0086605D">
              <w:t>Agreement</w:t>
            </w:r>
            <w:r w:rsidRPr="0086605D">
              <w:t>;</w:t>
            </w:r>
          </w:p>
        </w:tc>
      </w:tr>
      <w:tr w:rsidR="005E6BF0" w:rsidRPr="0086605D" w14:paraId="06E4F8AE" w14:textId="77777777" w:rsidTr="00691D15">
        <w:tc>
          <w:tcPr>
            <w:tcW w:w="2127" w:type="dxa"/>
          </w:tcPr>
          <w:p w14:paraId="74599091" w14:textId="77777777" w:rsidR="005E6BF0" w:rsidRPr="0086605D" w:rsidRDefault="005E6BF0" w:rsidP="0015495E">
            <w:r w:rsidRPr="0086605D">
              <w:t>UK government Transparency Agenda</w:t>
            </w:r>
          </w:p>
        </w:tc>
        <w:tc>
          <w:tcPr>
            <w:tcW w:w="7010" w:type="dxa"/>
          </w:tcPr>
          <w:p w14:paraId="2B0C033D" w14:textId="77777777" w:rsidR="00195376" w:rsidRPr="0086605D" w:rsidRDefault="005E6BF0" w:rsidP="00195376">
            <w:r w:rsidRPr="0086605D">
              <w:t>Procurement Transparency as detailed at</w:t>
            </w:r>
            <w:r w:rsidR="00195376">
              <w:t xml:space="preserve"> </w:t>
            </w:r>
            <w:hyperlink r:id="rId8" w:history="1">
              <w:r w:rsidR="00195376" w:rsidRPr="00B81516">
                <w:rPr>
                  <w:rStyle w:val="Hyperlink"/>
                </w:rPr>
                <w:t>https://www.gov.uk/government/policies/government-transparency-and-accountability</w:t>
              </w:r>
            </w:hyperlink>
          </w:p>
        </w:tc>
      </w:tr>
      <w:tr w:rsidR="007215E3" w:rsidRPr="0086605D" w14:paraId="616037F4" w14:textId="77777777" w:rsidTr="00691D15">
        <w:tc>
          <w:tcPr>
            <w:tcW w:w="2127" w:type="dxa"/>
          </w:tcPr>
          <w:p w14:paraId="1924E38F" w14:textId="77777777" w:rsidR="007215E3" w:rsidRPr="0086605D" w:rsidRDefault="007215E3" w:rsidP="0015495E">
            <w:r w:rsidRPr="0086605D">
              <w:t>Virus</w:t>
            </w:r>
          </w:p>
        </w:tc>
        <w:tc>
          <w:tcPr>
            <w:tcW w:w="7010" w:type="dxa"/>
          </w:tcPr>
          <w:p w14:paraId="373AAF34" w14:textId="77777777" w:rsidR="007215E3" w:rsidRPr="0086605D" w:rsidRDefault="007215E3" w:rsidP="00C86736">
            <w:proofErr w:type="gramStart"/>
            <w:r w:rsidRPr="0086605D">
              <w:t>means</w:t>
            </w:r>
            <w:proofErr w:type="gramEnd"/>
            <w:r w:rsidRPr="0086605D">
              <w:t xml:space="preserve"> any Software intended to corrupt, destroy or otherwise damage or interfere with the use of Software or other Software or data owned by or under the control of the Authority whether such Software is introduced wilfully or negligently.</w:t>
            </w:r>
            <w:r w:rsidR="00DC2D6A" w:rsidRPr="0086605D">
              <w:fldChar w:fldCharType="begin"/>
            </w:r>
            <w:r w:rsidRPr="0086605D">
              <w:instrText xml:space="preserve">PRIVATE </w:instrText>
            </w:r>
            <w:r w:rsidR="00DC2D6A" w:rsidRPr="0086605D">
              <w:fldChar w:fldCharType="end"/>
            </w:r>
          </w:p>
        </w:tc>
      </w:tr>
      <w:tr w:rsidR="007215E3" w:rsidRPr="0086605D" w14:paraId="259E5ADD" w14:textId="77777777" w:rsidTr="00691D15">
        <w:tc>
          <w:tcPr>
            <w:tcW w:w="2127" w:type="dxa"/>
          </w:tcPr>
          <w:p w14:paraId="434F7238" w14:textId="77777777" w:rsidR="007215E3" w:rsidRPr="0086605D" w:rsidRDefault="007215E3" w:rsidP="0015495E"/>
        </w:tc>
        <w:tc>
          <w:tcPr>
            <w:tcW w:w="7010" w:type="dxa"/>
          </w:tcPr>
          <w:p w14:paraId="59DD9B5E" w14:textId="77777777" w:rsidR="007215E3" w:rsidRPr="0086605D" w:rsidRDefault="007215E3" w:rsidP="00615BB6"/>
        </w:tc>
      </w:tr>
    </w:tbl>
    <w:p w14:paraId="47109179" w14:textId="77777777" w:rsidR="005E6BF0" w:rsidRPr="00D555D0" w:rsidRDefault="00C50406" w:rsidP="00D555D0">
      <w:pPr>
        <w:pStyle w:val="TCHeading1"/>
      </w:pPr>
      <w:bookmarkStart w:id="7" w:name="_Toc276465522"/>
      <w:bookmarkStart w:id="8" w:name="_Toc468304686"/>
      <w:r w:rsidRPr="00D555D0">
        <w:lastRenderedPageBreak/>
        <w:t>A</w:t>
      </w:r>
      <w:bookmarkEnd w:id="7"/>
      <w:r w:rsidR="00293D49" w:rsidRPr="00D555D0">
        <w:t>greement</w:t>
      </w:r>
      <w:bookmarkEnd w:id="8"/>
    </w:p>
    <w:p w14:paraId="61A9A9D8" w14:textId="77777777" w:rsidR="00C31462" w:rsidRPr="00F26B50" w:rsidRDefault="00C50406" w:rsidP="00815A39">
      <w:pPr>
        <w:pStyle w:val="TCBodyafterH1"/>
      </w:pPr>
      <w:r w:rsidRPr="00D555D0">
        <w:t xml:space="preserve">In consideration of </w:t>
      </w:r>
      <w:r w:rsidR="00DB2E5E" w:rsidRPr="00D555D0">
        <w:t>the Authority</w:t>
      </w:r>
      <w:r w:rsidRPr="00D555D0">
        <w:t xml:space="preserve"> making certain payments to the </w:t>
      </w:r>
      <w:r w:rsidR="007B4D59" w:rsidRPr="00D555D0">
        <w:t>Contractor</w:t>
      </w:r>
      <w:r w:rsidRPr="00D555D0">
        <w:t xml:space="preserve">, the </w:t>
      </w:r>
      <w:r w:rsidR="007B4D59" w:rsidRPr="00D555D0">
        <w:t>Contractor</w:t>
      </w:r>
      <w:r w:rsidRPr="00D555D0">
        <w:t xml:space="preserve"> has agreed to provide </w:t>
      </w:r>
      <w:r w:rsidR="00071BC4" w:rsidRPr="00D555D0">
        <w:t xml:space="preserve">the Services </w:t>
      </w:r>
      <w:r w:rsidRPr="00D555D0">
        <w:t xml:space="preserve">to </w:t>
      </w:r>
      <w:r w:rsidR="00DB2E5E" w:rsidRPr="00D555D0">
        <w:t xml:space="preserve">the </w:t>
      </w:r>
      <w:r w:rsidR="00DB2E5E" w:rsidRPr="00F26B50">
        <w:t>Authority</w:t>
      </w:r>
      <w:r w:rsidRPr="00F26B50">
        <w:t xml:space="preserve"> on the terms and conditions of this Agreement</w:t>
      </w:r>
      <w:r w:rsidR="00DB2E5E" w:rsidRPr="00F26B50">
        <w:t xml:space="preserve"> and the specification of requirements</w:t>
      </w:r>
      <w:r w:rsidRPr="00F26B50">
        <w:t xml:space="preserve"> </w:t>
      </w:r>
      <w:r w:rsidR="003B3BB8" w:rsidRPr="00F26B50">
        <w:t>as detailed in Annex 1.</w:t>
      </w:r>
    </w:p>
    <w:p w14:paraId="44E5A9F8" w14:textId="77777777" w:rsidR="00C50406" w:rsidRDefault="00C50406" w:rsidP="00815A39">
      <w:pPr>
        <w:pStyle w:val="TCBodyafterH1"/>
      </w:pPr>
      <w:r w:rsidRPr="00F26B50">
        <w:t xml:space="preserve">The payments for </w:t>
      </w:r>
      <w:r w:rsidR="00071BC4" w:rsidRPr="00F26B50">
        <w:t xml:space="preserve">the Services </w:t>
      </w:r>
      <w:r w:rsidRPr="00F26B50">
        <w:t xml:space="preserve">are fixed and no further payments shall be made by </w:t>
      </w:r>
      <w:r w:rsidR="00165EFB" w:rsidRPr="00F26B50">
        <w:t>the Authority</w:t>
      </w:r>
      <w:r w:rsidR="00F80625" w:rsidRPr="00F26B50">
        <w:t xml:space="preserve"> as defined in Annex 4, unless varied under clause 3</w:t>
      </w:r>
      <w:r w:rsidR="00F54845" w:rsidRPr="00F26B50">
        <w:t>1</w:t>
      </w:r>
      <w:r w:rsidR="00F80625" w:rsidRPr="00F26B50">
        <w:t>, Annex 9 Variation to Agreement and agreed by both parties</w:t>
      </w:r>
      <w:r w:rsidRPr="00F26B50">
        <w:t>.</w:t>
      </w:r>
    </w:p>
    <w:p w14:paraId="39B67B84" w14:textId="77777777" w:rsidR="002F571A" w:rsidRPr="00F26B50" w:rsidRDefault="002F571A" w:rsidP="00D555D0">
      <w:pPr>
        <w:pStyle w:val="TCHeading1"/>
      </w:pPr>
      <w:bookmarkStart w:id="9" w:name="_Toc276465532"/>
      <w:bookmarkStart w:id="10" w:name="_Toc468304687"/>
      <w:r w:rsidRPr="00F26B50">
        <w:t>T</w:t>
      </w:r>
      <w:bookmarkEnd w:id="9"/>
      <w:r w:rsidRPr="00F26B50">
        <w:t>erm</w:t>
      </w:r>
      <w:bookmarkEnd w:id="10"/>
    </w:p>
    <w:p w14:paraId="28AD4A6D" w14:textId="77777777" w:rsidR="0060419D" w:rsidRPr="00F26B50" w:rsidRDefault="0060419D" w:rsidP="00815A39">
      <w:pPr>
        <w:pStyle w:val="TCBodyafterH1"/>
      </w:pPr>
      <w:r w:rsidRPr="00F26B50">
        <w:t xml:space="preserve">This agreement shall commence on the date shown in 2.9 and shall continue until the expiry date as shown in 2.10 unless terminated earlier under clause </w:t>
      </w:r>
      <w:r w:rsidR="00F26B50" w:rsidRPr="00F26B50">
        <w:t>28</w:t>
      </w:r>
      <w:r w:rsidRPr="00F26B50">
        <w:t>.</w:t>
      </w:r>
    </w:p>
    <w:p w14:paraId="1B0CF86A" w14:textId="77777777" w:rsidR="0060419D" w:rsidRDefault="0060419D" w:rsidP="00815A39">
      <w:pPr>
        <w:pStyle w:val="TCBodyafterH1"/>
      </w:pPr>
      <w:r>
        <w:t xml:space="preserve">This Agreement may be </w:t>
      </w:r>
      <w:r w:rsidRPr="0060419D">
        <w:t>extended</w:t>
      </w:r>
      <w:r>
        <w:t xml:space="preserve"> on mutual agreement by both parties for a maximum of 2 x 12 month periods.</w:t>
      </w:r>
    </w:p>
    <w:p w14:paraId="5BA2B28E" w14:textId="77777777" w:rsidR="0060419D" w:rsidRPr="00691D15" w:rsidRDefault="0060419D" w:rsidP="00815A39">
      <w:pPr>
        <w:pStyle w:val="TCBodyafterH1"/>
      </w:pPr>
      <w:r w:rsidRPr="0086605D">
        <w:t xml:space="preserve">The provision of </w:t>
      </w:r>
      <w:r>
        <w:t>the</w:t>
      </w:r>
      <w:r w:rsidRPr="0086605D">
        <w:t xml:space="preserve"> </w:t>
      </w:r>
      <w:r>
        <w:t xml:space="preserve">Implementation </w:t>
      </w:r>
      <w:r w:rsidRPr="0086605D">
        <w:t xml:space="preserve">Services </w:t>
      </w:r>
      <w:r w:rsidR="00F15098">
        <w:t xml:space="preserve">shall commence on the date this agreement commences, as </w:t>
      </w:r>
      <w:r w:rsidR="00F15098" w:rsidRPr="00691D15">
        <w:t xml:space="preserve">shown in 2.9. The Implementation period shall be completed no later than the </w:t>
      </w:r>
      <w:r w:rsidR="00F925A3" w:rsidRPr="00691D15">
        <w:t>30th</w:t>
      </w:r>
      <w:r w:rsidR="008D48A9" w:rsidRPr="00691D15">
        <w:t xml:space="preserve"> September </w:t>
      </w:r>
      <w:r w:rsidR="00FA0422" w:rsidRPr="00691D15">
        <w:t>2017</w:t>
      </w:r>
      <w:r w:rsidR="00F15098" w:rsidRPr="00691D15">
        <w:t>.</w:t>
      </w:r>
    </w:p>
    <w:p w14:paraId="0BA8C655" w14:textId="77777777" w:rsidR="0060419D" w:rsidRPr="003F2830" w:rsidRDefault="00F15098" w:rsidP="00815A39">
      <w:pPr>
        <w:pStyle w:val="TCBodyafterH1"/>
      </w:pPr>
      <w:r w:rsidRPr="00691D15">
        <w:t>Subject to 5.3, t</w:t>
      </w:r>
      <w:r w:rsidR="0060419D" w:rsidRPr="00691D15">
        <w:t xml:space="preserve">he provision of the Live Services shall commence on the </w:t>
      </w:r>
      <w:r w:rsidRPr="00691D15">
        <w:t>1</w:t>
      </w:r>
      <w:r w:rsidRPr="00691D15">
        <w:rPr>
          <w:vertAlign w:val="superscript"/>
        </w:rPr>
        <w:t>st</w:t>
      </w:r>
      <w:r w:rsidRPr="00691D15">
        <w:t xml:space="preserve"> </w:t>
      </w:r>
      <w:r w:rsidR="008D48A9" w:rsidRPr="00691D15">
        <w:t xml:space="preserve">October </w:t>
      </w:r>
      <w:r w:rsidRPr="00691D15">
        <w:t>2017. Where delays have occurred subject to clause 11 (Delays), 12 (Extension of time) and 13 (Liquidated</w:t>
      </w:r>
      <w:r w:rsidRPr="0086605D">
        <w:t xml:space="preserve"> Damages and Service Credit Liability</w:t>
      </w:r>
      <w:r>
        <w:t xml:space="preserve">) then the Live Services shall commence on the day </w:t>
      </w:r>
      <w:r w:rsidR="0060419D" w:rsidRPr="0086605D">
        <w:t xml:space="preserve">following the </w:t>
      </w:r>
      <w:r w:rsidR="0060419D" w:rsidRPr="003F2830">
        <w:t>Acceptance Completion Date of the Services as detailed in Annex 5.</w:t>
      </w:r>
    </w:p>
    <w:p w14:paraId="64CD6F10" w14:textId="35BDD967" w:rsidR="002F571A" w:rsidRPr="003F2830" w:rsidRDefault="002F571A" w:rsidP="00815A39">
      <w:pPr>
        <w:pStyle w:val="TCBodyafterH1"/>
      </w:pPr>
      <w:r w:rsidRPr="003F2830">
        <w:t>Except for those clauses</w:t>
      </w:r>
      <w:r w:rsidR="003F2830" w:rsidRPr="003F2830">
        <w:t xml:space="preserve"> 6.1.6 (the Services)</w:t>
      </w:r>
      <w:r w:rsidR="004E2D72" w:rsidRPr="003F2830">
        <w:t xml:space="preserve"> 9.2, (Transition on Expiry or Termination)</w:t>
      </w:r>
      <w:r w:rsidR="00A73CAE" w:rsidRPr="003F2830">
        <w:t>, 14 (Liability, Indemnity and Insurance,</w:t>
      </w:r>
      <w:r w:rsidRPr="003F2830">
        <w:t xml:space="preserve"> </w:t>
      </w:r>
      <w:r w:rsidR="00596D6D" w:rsidRPr="003F2830">
        <w:t>2</w:t>
      </w:r>
      <w:r w:rsidR="007A2836" w:rsidRPr="003F2830">
        <w:t>3</w:t>
      </w:r>
      <w:r w:rsidRPr="003F2830">
        <w:t xml:space="preserve"> (Intellectual Property), </w:t>
      </w:r>
      <w:r w:rsidR="00596D6D" w:rsidRPr="003F2830">
        <w:t>2</w:t>
      </w:r>
      <w:r w:rsidR="007A2836" w:rsidRPr="003F2830">
        <w:t>4</w:t>
      </w:r>
      <w:r w:rsidRPr="003F2830">
        <w:t xml:space="preserve"> (Confidentiality)</w:t>
      </w:r>
      <w:r w:rsidR="00E44EE8" w:rsidRPr="003F2830">
        <w:t xml:space="preserve">, </w:t>
      </w:r>
      <w:r w:rsidR="00596D6D" w:rsidRPr="003F2830">
        <w:t>2</w:t>
      </w:r>
      <w:r w:rsidR="007A2836" w:rsidRPr="003F2830">
        <w:t>5</w:t>
      </w:r>
      <w:r w:rsidR="00596D6D" w:rsidRPr="003F2830">
        <w:t xml:space="preserve"> and Annex 8</w:t>
      </w:r>
      <w:r w:rsidR="00E44EE8" w:rsidRPr="003F2830">
        <w:t xml:space="preserve"> (Data Protection)</w:t>
      </w:r>
      <w:r w:rsidRPr="003F2830">
        <w:t xml:space="preserve"> and which shall continue after this Agreement terminates, this Agreement shall begin on the date set out in clauses 2.9 and end on the date set out in clause 2.10.  If there is no date in clause 2.10 then this Agreement shall continue until the Services are completed to the satisfaction of the Authority or such other time as shall be notified by the Authority to the Contractor.</w:t>
      </w:r>
    </w:p>
    <w:p w14:paraId="382A9DE4" w14:textId="77777777" w:rsidR="00C50406" w:rsidRPr="0086605D" w:rsidRDefault="00C50406" w:rsidP="00D555D0">
      <w:pPr>
        <w:pStyle w:val="TCHeading1"/>
      </w:pPr>
      <w:bookmarkStart w:id="11" w:name="_Toc276465523"/>
      <w:bookmarkStart w:id="12" w:name="_Toc468304688"/>
      <w:r w:rsidRPr="0086605D">
        <w:t>O</w:t>
      </w:r>
      <w:r w:rsidR="00293D49" w:rsidRPr="0086605D">
        <w:t>bligations of the Contractor</w:t>
      </w:r>
      <w:bookmarkEnd w:id="11"/>
      <w:bookmarkEnd w:id="12"/>
    </w:p>
    <w:p w14:paraId="55F80EF1" w14:textId="77777777" w:rsidR="005E6BF0" w:rsidRPr="00D555D0" w:rsidRDefault="00C50406" w:rsidP="00D555D0">
      <w:pPr>
        <w:pStyle w:val="TCHeading2"/>
      </w:pPr>
      <w:bookmarkStart w:id="13" w:name="_Toc276465524"/>
      <w:bookmarkStart w:id="14" w:name="_Toc468304689"/>
      <w:r w:rsidRPr="00D555D0">
        <w:t>The  Services</w:t>
      </w:r>
      <w:bookmarkEnd w:id="13"/>
      <w:bookmarkEnd w:id="14"/>
    </w:p>
    <w:p w14:paraId="28620899" w14:textId="77777777" w:rsidR="00656427" w:rsidRPr="00F26B50" w:rsidRDefault="00C50406" w:rsidP="003F2830">
      <w:pPr>
        <w:pStyle w:val="TCBodyafterH2"/>
      </w:pPr>
      <w:r w:rsidRPr="00D555D0">
        <w:t xml:space="preserve">The </w:t>
      </w:r>
      <w:r w:rsidR="007B4D59" w:rsidRPr="00D555D0">
        <w:t>Contractor</w:t>
      </w:r>
      <w:r w:rsidRPr="00D555D0">
        <w:t xml:space="preserve"> shall carry out </w:t>
      </w:r>
      <w:r w:rsidR="00071BC4" w:rsidRPr="00D555D0">
        <w:t xml:space="preserve">the </w:t>
      </w:r>
      <w:r w:rsidR="00071BC4" w:rsidRPr="00F26B50">
        <w:t xml:space="preserve">Services </w:t>
      </w:r>
      <w:r w:rsidRPr="00F26B50">
        <w:t xml:space="preserve">in accordance with Annex 1 and to a quality acceptable to </w:t>
      </w:r>
      <w:r w:rsidR="00165EFB" w:rsidRPr="00F26B50">
        <w:t>the Authority</w:t>
      </w:r>
      <w:r w:rsidR="00F80625" w:rsidRPr="00F26B50">
        <w:t xml:space="preserve"> as per Annex 2, Service Level Agreement and Key Performance Indicators</w:t>
      </w:r>
      <w:r w:rsidRPr="00F26B50">
        <w:t>.</w:t>
      </w:r>
      <w:r w:rsidR="00656427" w:rsidRPr="00F26B50">
        <w:t xml:space="preserve"> </w:t>
      </w:r>
    </w:p>
    <w:p w14:paraId="53F08F47" w14:textId="77777777" w:rsidR="00C50406" w:rsidRPr="00F26B50" w:rsidRDefault="00656427" w:rsidP="003F2830">
      <w:pPr>
        <w:pStyle w:val="TCBodyafterH2"/>
      </w:pPr>
      <w:r w:rsidRPr="00F26B50">
        <w:t xml:space="preserve">The </w:t>
      </w:r>
      <w:r w:rsidR="007B4D59" w:rsidRPr="00F26B50">
        <w:t>Contractor</w:t>
      </w:r>
      <w:r w:rsidRPr="00F26B50">
        <w:t xml:space="preserve"> shall invoice </w:t>
      </w:r>
      <w:r w:rsidR="00165EFB" w:rsidRPr="00F26B50">
        <w:t>the Authority</w:t>
      </w:r>
      <w:r w:rsidRPr="00F26B50">
        <w:t xml:space="preserve"> quarterly, in arrears, and in accordance with </w:t>
      </w:r>
      <w:r w:rsidR="00DB15AA" w:rsidRPr="00F26B50">
        <w:t>c</w:t>
      </w:r>
      <w:r w:rsidRPr="00F26B50">
        <w:t xml:space="preserve">lause </w:t>
      </w:r>
      <w:r w:rsidR="00A260A2" w:rsidRPr="00F26B50">
        <w:t>21</w:t>
      </w:r>
      <w:r w:rsidRPr="00F26B50">
        <w:t xml:space="preserve">.2, </w:t>
      </w:r>
      <w:r w:rsidR="00A260A2" w:rsidRPr="00F26B50">
        <w:t>21</w:t>
      </w:r>
      <w:r w:rsidRPr="00F26B50">
        <w:t xml:space="preserve">.3, and </w:t>
      </w:r>
      <w:r w:rsidR="00A260A2" w:rsidRPr="00F26B50">
        <w:t>21</w:t>
      </w:r>
      <w:r w:rsidR="003B3BB8" w:rsidRPr="00F26B50">
        <w:t>.</w:t>
      </w:r>
      <w:r w:rsidRPr="00F26B50">
        <w:t>4.</w:t>
      </w:r>
    </w:p>
    <w:p w14:paraId="4EB56B63" w14:textId="77777777" w:rsidR="00C50406" w:rsidRPr="00F26B50" w:rsidRDefault="00C50406" w:rsidP="003F2830">
      <w:pPr>
        <w:pStyle w:val="TCBodyafterH2"/>
      </w:pPr>
      <w:r w:rsidRPr="00F26B50">
        <w:t xml:space="preserve">No material changes to </w:t>
      </w:r>
      <w:r w:rsidR="00071BC4" w:rsidRPr="00F26B50">
        <w:t xml:space="preserve">the Services </w:t>
      </w:r>
      <w:r w:rsidRPr="00F26B50">
        <w:t xml:space="preserve">shall be permitted without the written consent of </w:t>
      </w:r>
      <w:r w:rsidR="00165EFB" w:rsidRPr="00F26B50">
        <w:t>the</w:t>
      </w:r>
      <w:r w:rsidRPr="00F26B50">
        <w:t xml:space="preserve"> </w:t>
      </w:r>
      <w:r w:rsidR="00BE306C" w:rsidRPr="00F26B50">
        <w:t>Commissioning Manager</w:t>
      </w:r>
      <w:r w:rsidRPr="00F26B50">
        <w:t>.</w:t>
      </w:r>
    </w:p>
    <w:p w14:paraId="20E59194" w14:textId="77777777" w:rsidR="00656427" w:rsidRPr="00F26B50" w:rsidRDefault="00C50406" w:rsidP="003F2830">
      <w:pPr>
        <w:pStyle w:val="TCBodyafterH2"/>
      </w:pPr>
      <w:r w:rsidRPr="00F26B50">
        <w:t xml:space="preserve">The </w:t>
      </w:r>
      <w:r w:rsidR="007B4D59" w:rsidRPr="00F26B50">
        <w:t>Contractor</w:t>
      </w:r>
      <w:r w:rsidRPr="00F26B50">
        <w:t xml:space="preserve"> shall achieve the milestones set out in Annex </w:t>
      </w:r>
      <w:r w:rsidR="005D7DBA" w:rsidRPr="00F26B50">
        <w:t>3</w:t>
      </w:r>
      <w:r w:rsidRPr="00F26B50">
        <w:t xml:space="preserve"> ("the Milestones").</w:t>
      </w:r>
    </w:p>
    <w:p w14:paraId="220EA1BA" w14:textId="77777777" w:rsidR="00656427" w:rsidRDefault="00656427" w:rsidP="003F2830">
      <w:pPr>
        <w:pStyle w:val="TCBodyafterH2"/>
      </w:pPr>
      <w:r w:rsidRPr="00F26B50">
        <w:lastRenderedPageBreak/>
        <w:t xml:space="preserve">If any dispute is resolved so that monies are due from the </w:t>
      </w:r>
      <w:r w:rsidR="007B4D59" w:rsidRPr="00F26B50">
        <w:t>Contractor</w:t>
      </w:r>
      <w:r w:rsidRPr="00F26B50">
        <w:t xml:space="preserve"> to </w:t>
      </w:r>
      <w:r w:rsidR="00165EFB" w:rsidRPr="00F26B50">
        <w:t>the Authority</w:t>
      </w:r>
      <w:r w:rsidRPr="00F26B50">
        <w:t xml:space="preserve"> such monies shall be repaid forthwith.</w:t>
      </w:r>
    </w:p>
    <w:p w14:paraId="3CC1004B" w14:textId="784CD2A0" w:rsidR="003F2830" w:rsidRPr="00F26B50" w:rsidRDefault="003F2830" w:rsidP="003F2830">
      <w:pPr>
        <w:pStyle w:val="TCBodyafterH2"/>
      </w:pPr>
      <w:r>
        <w:t xml:space="preserve">The Contractor warrants to the Authority that it shall not use the Authorities Intellectual Property for </w:t>
      </w:r>
      <w:r w:rsidR="008405DB">
        <w:t xml:space="preserve">any </w:t>
      </w:r>
      <w:r>
        <w:t>other purpose than for performing the Services described in this Agreement.</w:t>
      </w:r>
    </w:p>
    <w:p w14:paraId="265F1093" w14:textId="77777777" w:rsidR="00C50406" w:rsidRPr="00F26B50" w:rsidRDefault="00C50406" w:rsidP="00D555D0">
      <w:pPr>
        <w:pStyle w:val="TCHeading2"/>
      </w:pPr>
      <w:bookmarkStart w:id="15" w:name="_Toc276465525"/>
      <w:bookmarkStart w:id="16" w:name="_Toc468304690"/>
      <w:r w:rsidRPr="00F26B50">
        <w:t>Sub-</w:t>
      </w:r>
      <w:bookmarkEnd w:id="15"/>
      <w:r w:rsidR="00BA689E" w:rsidRPr="00F26B50">
        <w:t>Contractors</w:t>
      </w:r>
      <w:bookmarkEnd w:id="16"/>
    </w:p>
    <w:p w14:paraId="280B8D21" w14:textId="77777777" w:rsidR="002838C7" w:rsidRPr="00F26B50" w:rsidRDefault="00C50406" w:rsidP="003F2830">
      <w:pPr>
        <w:pStyle w:val="TCBodyafterH2"/>
      </w:pPr>
      <w:r w:rsidRPr="00F26B50">
        <w:t xml:space="preserve">The </w:t>
      </w:r>
      <w:r w:rsidR="007B4D59" w:rsidRPr="00F26B50">
        <w:t>Contractor</w:t>
      </w:r>
      <w:r w:rsidRPr="00F26B50">
        <w:t xml:space="preserve"> shall ensure that any sub-</w:t>
      </w:r>
      <w:r w:rsidR="00BA689E" w:rsidRPr="00F26B50">
        <w:t>contractors</w:t>
      </w:r>
      <w:r w:rsidRPr="00F26B50">
        <w:t xml:space="preserve"> it uses adhere to the obligations of this Agreement as if the sub-</w:t>
      </w:r>
      <w:r w:rsidR="00BA689E" w:rsidRPr="00F26B50">
        <w:t>contractors</w:t>
      </w:r>
      <w:r w:rsidRPr="00F26B50">
        <w:t xml:space="preserve"> were the </w:t>
      </w:r>
      <w:r w:rsidR="007B4D59" w:rsidRPr="00F26B50">
        <w:t>Contractor</w:t>
      </w:r>
      <w:r w:rsidRPr="00F26B50">
        <w:t>.</w:t>
      </w:r>
    </w:p>
    <w:p w14:paraId="5E31E787" w14:textId="77777777" w:rsidR="00A668D8" w:rsidRPr="00F26B50" w:rsidRDefault="00A668D8" w:rsidP="003F2830">
      <w:pPr>
        <w:pStyle w:val="TCBodyafterH2"/>
      </w:pPr>
      <w:r w:rsidRPr="00F26B50">
        <w:t xml:space="preserve">A list of sub-contractors approved by the Authority at the date of signature of the </w:t>
      </w:r>
      <w:r w:rsidR="00A37233" w:rsidRPr="00F26B50">
        <w:t>Agreement</w:t>
      </w:r>
      <w:r w:rsidRPr="00F26B50">
        <w:t xml:space="preserve"> is contained in </w:t>
      </w:r>
      <w:r w:rsidR="00165EFB" w:rsidRPr="00F26B50">
        <w:t xml:space="preserve">Annex </w:t>
      </w:r>
      <w:r w:rsidR="004B2331" w:rsidRPr="00F26B50">
        <w:t>6</w:t>
      </w:r>
      <w:r w:rsidRPr="00F26B50">
        <w:t>.</w:t>
      </w:r>
    </w:p>
    <w:p w14:paraId="3B8C1D41" w14:textId="77777777" w:rsidR="00A668D8" w:rsidRPr="0086605D" w:rsidRDefault="00A668D8" w:rsidP="003F2830">
      <w:pPr>
        <w:pStyle w:val="TCBodyafterH2"/>
      </w:pPr>
      <w:r w:rsidRPr="00F26B50">
        <w:t>Notwithstanding any sub-contracting permitted hereunder, the</w:t>
      </w:r>
      <w:r w:rsidRPr="0086605D">
        <w:t xml:space="preserve"> Contractor shall remain responsible for the acts and omissions of its sub-contractors as though they were its own.</w:t>
      </w:r>
    </w:p>
    <w:p w14:paraId="094B2015" w14:textId="77777777" w:rsidR="00A668D8" w:rsidRPr="0086605D" w:rsidRDefault="00A668D8" w:rsidP="003F2830">
      <w:pPr>
        <w:pStyle w:val="TCBodyafterH2"/>
      </w:pPr>
      <w:r w:rsidRPr="0086605D">
        <w:t>Contracts between the Contractor and any approved sub-contractors shall contain terms, conditions and obligations as may be necessary to enable the Contractor to meet all its obliga</w:t>
      </w:r>
      <w:r w:rsidR="00DB2E5E" w:rsidRPr="0086605D">
        <w:t>tions to the Authority under this</w:t>
      </w:r>
      <w:r w:rsidRPr="0086605D">
        <w:t xml:space="preserve"> </w:t>
      </w:r>
      <w:r w:rsidR="00A37233" w:rsidRPr="0086605D">
        <w:t>Agreement</w:t>
      </w:r>
      <w:r w:rsidRPr="0086605D">
        <w:t>.</w:t>
      </w:r>
    </w:p>
    <w:p w14:paraId="221A7476" w14:textId="77777777" w:rsidR="00C50406" w:rsidRPr="0086605D" w:rsidRDefault="00C50406" w:rsidP="00D555D0">
      <w:pPr>
        <w:pStyle w:val="TCHeading2"/>
      </w:pPr>
      <w:bookmarkStart w:id="17" w:name="_Toc276465526"/>
      <w:bookmarkStart w:id="18" w:name="_Toc468304691"/>
      <w:r w:rsidRPr="0086605D">
        <w:t>Instructions</w:t>
      </w:r>
      <w:bookmarkEnd w:id="17"/>
      <w:bookmarkEnd w:id="18"/>
    </w:p>
    <w:p w14:paraId="6BF29A7F" w14:textId="77777777" w:rsidR="001E185C" w:rsidRPr="0086605D" w:rsidRDefault="00C50406" w:rsidP="003F2830">
      <w:pPr>
        <w:pStyle w:val="TCBodyafterH2"/>
      </w:pPr>
      <w:r w:rsidRPr="0086605D">
        <w:t xml:space="preserve">The </w:t>
      </w:r>
      <w:r w:rsidR="007B4D59" w:rsidRPr="0086605D">
        <w:t>Contractor</w:t>
      </w:r>
      <w:r w:rsidRPr="0086605D">
        <w:t xml:space="preserve"> shall comply with the</w:t>
      </w:r>
      <w:r w:rsidR="00F80625">
        <w:t xml:space="preserve"> reasonable</w:t>
      </w:r>
      <w:r w:rsidRPr="0086605D">
        <w:t xml:space="preserve"> instructions of the </w:t>
      </w:r>
      <w:r w:rsidR="003B3BB8" w:rsidRPr="0086605D">
        <w:t>Commissioning</w:t>
      </w:r>
      <w:r w:rsidRPr="0086605D">
        <w:t xml:space="preserve"> Manager</w:t>
      </w:r>
      <w:r w:rsidR="00F80625">
        <w:t xml:space="preserve"> which are consistent with the terms and objectives of the Agreement</w:t>
      </w:r>
      <w:r w:rsidRPr="0086605D">
        <w:t xml:space="preserve"> and, if the </w:t>
      </w:r>
      <w:r w:rsidR="007B4D59" w:rsidRPr="0086605D">
        <w:t>Contractor</w:t>
      </w:r>
      <w:r w:rsidRPr="0086605D">
        <w:t xml:space="preserve"> is working in </w:t>
      </w:r>
      <w:r w:rsidR="00165EFB" w:rsidRPr="0086605D">
        <w:t>the Authority’s premises</w:t>
      </w:r>
      <w:r w:rsidRPr="0086605D">
        <w:t xml:space="preserve">, with the office rules of </w:t>
      </w:r>
      <w:r w:rsidR="00165EFB" w:rsidRPr="0086605D">
        <w:t>the Authority</w:t>
      </w:r>
      <w:r w:rsidRPr="0086605D">
        <w:t>.</w:t>
      </w:r>
      <w:bookmarkStart w:id="19" w:name="_Toc276465527"/>
    </w:p>
    <w:p w14:paraId="551DECDA" w14:textId="77777777" w:rsidR="00C50406" w:rsidRPr="0086605D" w:rsidRDefault="00C50406" w:rsidP="00D555D0">
      <w:pPr>
        <w:pStyle w:val="TCHeading2"/>
      </w:pPr>
      <w:bookmarkStart w:id="20" w:name="_Toc468304692"/>
      <w:r w:rsidRPr="0086605D">
        <w:t>Financial Control</w:t>
      </w:r>
      <w:bookmarkEnd w:id="19"/>
      <w:bookmarkEnd w:id="20"/>
    </w:p>
    <w:p w14:paraId="781444A1" w14:textId="77777777" w:rsidR="00C50406" w:rsidRPr="0086605D" w:rsidRDefault="00C50406" w:rsidP="003F2830">
      <w:pPr>
        <w:pStyle w:val="TCBodyafterH2"/>
      </w:pPr>
      <w:r w:rsidRPr="0086605D">
        <w:t xml:space="preserve">The </w:t>
      </w:r>
      <w:r w:rsidR="007B4D59" w:rsidRPr="0086605D">
        <w:t>Contractor</w:t>
      </w:r>
      <w:r w:rsidRPr="0086605D">
        <w:t xml:space="preserve"> shall keep accurate books and accounts in respect of </w:t>
      </w:r>
      <w:r w:rsidR="00071BC4" w:rsidRPr="0086605D">
        <w:t xml:space="preserve">the Services </w:t>
      </w:r>
      <w:r w:rsidRPr="0086605D">
        <w:t xml:space="preserve">and, if requested in writing by </w:t>
      </w:r>
      <w:r w:rsidR="00165EFB" w:rsidRPr="0086605D">
        <w:t>the Authority</w:t>
      </w:r>
      <w:r w:rsidRPr="0086605D">
        <w:t>, shall (at its own expense) have them certified by a professional firm of auditors.</w:t>
      </w:r>
    </w:p>
    <w:p w14:paraId="3C99C1BC" w14:textId="77777777" w:rsidR="00C50406" w:rsidRPr="0086605D" w:rsidRDefault="00C50406" w:rsidP="003F2830">
      <w:pPr>
        <w:pStyle w:val="TCBodyafterH2"/>
      </w:pPr>
      <w:r w:rsidRPr="0086605D">
        <w:t xml:space="preserve">The </w:t>
      </w:r>
      <w:r w:rsidR="007B4D59" w:rsidRPr="0086605D">
        <w:t>Contractor</w:t>
      </w:r>
      <w:r w:rsidR="00573951" w:rsidRPr="0086605D">
        <w:t xml:space="preserve"> shall permit </w:t>
      </w:r>
      <w:r w:rsidR="00165EFB" w:rsidRPr="0086605D">
        <w:t>the Authority</w:t>
      </w:r>
      <w:r w:rsidRPr="0086605D">
        <w:t xml:space="preserve"> to inspect and take copies (at </w:t>
      </w:r>
      <w:r w:rsidR="00165EFB" w:rsidRPr="0086605D">
        <w:t>the Authority</w:t>
      </w:r>
      <w:r w:rsidRPr="0086605D">
        <w:t xml:space="preserve">'s expense) of any financial information or records </w:t>
      </w:r>
      <w:r w:rsidR="003B7E51">
        <w:t>t</w:t>
      </w:r>
      <w:r w:rsidR="006E1FBA" w:rsidRPr="0086605D">
        <w:t>he Authority</w:t>
      </w:r>
      <w:r w:rsidRPr="0086605D">
        <w:t xml:space="preserve"> requires which relate to this Agreement.  </w:t>
      </w:r>
    </w:p>
    <w:p w14:paraId="71AA1CD7" w14:textId="77777777" w:rsidR="00C50406" w:rsidRPr="0086605D" w:rsidRDefault="00C50406" w:rsidP="00D555D0">
      <w:pPr>
        <w:pStyle w:val="TCHeading2"/>
      </w:pPr>
      <w:bookmarkStart w:id="21" w:name="_Toc276465528"/>
      <w:bookmarkStart w:id="22" w:name="_Toc468304693"/>
      <w:r w:rsidRPr="0086605D">
        <w:t>Communication</w:t>
      </w:r>
      <w:bookmarkEnd w:id="21"/>
      <w:bookmarkEnd w:id="22"/>
    </w:p>
    <w:p w14:paraId="26215241" w14:textId="77777777" w:rsidR="00C50406" w:rsidRPr="0086605D" w:rsidRDefault="00C50406" w:rsidP="003F2830">
      <w:pPr>
        <w:pStyle w:val="TCBodyafterH2"/>
      </w:pPr>
      <w:r w:rsidRPr="0086605D">
        <w:t xml:space="preserve">The </w:t>
      </w:r>
      <w:r w:rsidR="007B4D59" w:rsidRPr="0086605D">
        <w:t>Contractor</w:t>
      </w:r>
      <w:r w:rsidRPr="0086605D">
        <w:t xml:space="preserve"> shall ensure that all communications with </w:t>
      </w:r>
      <w:r w:rsidR="00165EFB" w:rsidRPr="0086605D">
        <w:t>the Authority</w:t>
      </w:r>
      <w:r w:rsidRPr="0086605D">
        <w:t xml:space="preserve"> concerning the </w:t>
      </w:r>
      <w:r w:rsidR="00071BC4" w:rsidRPr="0086605D">
        <w:t xml:space="preserve">Services </w:t>
      </w:r>
      <w:r w:rsidRPr="0086605D">
        <w:t xml:space="preserve">shall only be between the nominated representatives of both Parties, that is, </w:t>
      </w:r>
      <w:r w:rsidR="00165EFB" w:rsidRPr="0086605D">
        <w:t>the Authority’s</w:t>
      </w:r>
      <w:r w:rsidRPr="0086605D">
        <w:t xml:space="preserve"> </w:t>
      </w:r>
      <w:r w:rsidR="00573951" w:rsidRPr="0086605D">
        <w:t>Commissioning</w:t>
      </w:r>
      <w:r w:rsidR="00B264A5" w:rsidRPr="0086605D">
        <w:t xml:space="preserve"> Manager who shall be the m</w:t>
      </w:r>
      <w:r w:rsidRPr="0086605D">
        <w:t>anager nominated by</w:t>
      </w:r>
      <w:r w:rsidR="00165EFB" w:rsidRPr="0086605D">
        <w:t xml:space="preserve"> the Authority</w:t>
      </w:r>
      <w:r w:rsidRPr="0086605D">
        <w:t xml:space="preserve"> from its own staff</w:t>
      </w:r>
      <w:r w:rsidR="003B7E51">
        <w:t>,</w:t>
      </w:r>
      <w:r w:rsidRPr="0086605D">
        <w:t xml:space="preserve"> or such other person as </w:t>
      </w:r>
      <w:r w:rsidR="00165EFB" w:rsidRPr="0086605D">
        <w:t>the Authority</w:t>
      </w:r>
      <w:r w:rsidRPr="0086605D">
        <w:t xml:space="preserve"> shall nominate in writing and the nominated manager of the </w:t>
      </w:r>
      <w:r w:rsidR="007B4D59" w:rsidRPr="0086605D">
        <w:t>Contractor</w:t>
      </w:r>
      <w:r w:rsidRPr="0086605D">
        <w:t>.</w:t>
      </w:r>
    </w:p>
    <w:p w14:paraId="675D3BB0" w14:textId="77777777" w:rsidR="002F571A" w:rsidRPr="0086605D" w:rsidRDefault="002F571A" w:rsidP="00D555D0">
      <w:pPr>
        <w:pStyle w:val="TCHeading2"/>
      </w:pPr>
      <w:bookmarkStart w:id="23" w:name="_Toc276465529"/>
      <w:bookmarkStart w:id="24" w:name="_Toc468304694"/>
      <w:r w:rsidRPr="0086605D">
        <w:t>Laws and Regulation</w:t>
      </w:r>
      <w:bookmarkEnd w:id="23"/>
      <w:bookmarkEnd w:id="24"/>
    </w:p>
    <w:p w14:paraId="7EC7B1FD" w14:textId="77777777" w:rsidR="002F571A" w:rsidRPr="0086605D" w:rsidRDefault="002F571A" w:rsidP="003F2830">
      <w:pPr>
        <w:pStyle w:val="TCBodyafterH2"/>
      </w:pPr>
      <w:r w:rsidRPr="0086605D">
        <w:t>The Contractor shall adhere to all laws and regulations relating to the provision of the Services.</w:t>
      </w:r>
    </w:p>
    <w:p w14:paraId="4E043C0F" w14:textId="77777777" w:rsidR="002F571A" w:rsidRPr="0086605D" w:rsidRDefault="002F571A" w:rsidP="003F2830">
      <w:pPr>
        <w:pStyle w:val="TCBodyafterH2"/>
      </w:pPr>
      <w:r w:rsidRPr="0086605D">
        <w:lastRenderedPageBreak/>
        <w:t>The Contractor shall comply in all material respects with applicable environmental laws and regulations in force from time to time in relation to the Services.  Where the provisions of any such legislation are implemented by the use of voluntary agreements or codes of practice, the Contractor shall comply with such agreements or codes of practices as if they were incorporated into English law subject to those voluntary agreements being cited in tender documentation.</w:t>
      </w:r>
    </w:p>
    <w:p w14:paraId="1380DCC0" w14:textId="77777777" w:rsidR="002F571A" w:rsidRPr="0086605D" w:rsidRDefault="002F571A" w:rsidP="003F2830">
      <w:pPr>
        <w:pStyle w:val="TCBodyafterH2"/>
      </w:pPr>
      <w:r w:rsidRPr="0086605D">
        <w:t>While at the Location, the Contractor shall comply, and shall ensure that its employees comply with, the requirements of relevant Health and Safety and other relevant legislation, including regulations and codes of practice issued there under, and with the Authority’s and any Beneficiary’s own policies and procedures.</w:t>
      </w:r>
    </w:p>
    <w:p w14:paraId="51A1684C" w14:textId="77777777" w:rsidR="002F571A" w:rsidRPr="0086605D" w:rsidRDefault="002F571A" w:rsidP="003F2830">
      <w:pPr>
        <w:pStyle w:val="TCBodyafterH2"/>
      </w:pPr>
      <w:r w:rsidRPr="0086605D">
        <w:t xml:space="preserve">The Contractor shall at all times maintain a specific Health and Safety at Work policy relating to the employment of his own staff whilst carrying out their duties in relation to the </w:t>
      </w:r>
      <w:r w:rsidR="00A37233" w:rsidRPr="0086605D">
        <w:t>Agreement</w:t>
      </w:r>
      <w:r w:rsidRPr="0086605D">
        <w:t xml:space="preserve"> on the Authority’s or any Beneficiary’s premises. The Contractor shall ensure the co-operation of its employees in all prevention measures designed against fire, or any other hazards, and shall notify the Authority of any change in the Contractor's working practices or other occurrences likely to increase such risks or to cause new hazards.</w:t>
      </w:r>
    </w:p>
    <w:p w14:paraId="382B0E71" w14:textId="77777777" w:rsidR="00517D1D" w:rsidRPr="008F6548" w:rsidRDefault="00517D1D" w:rsidP="00D555D0">
      <w:pPr>
        <w:pStyle w:val="TCHeading1"/>
      </w:pPr>
      <w:bookmarkStart w:id="25" w:name="_Toc468304695"/>
      <w:r w:rsidRPr="008F6548">
        <w:t>O</w:t>
      </w:r>
      <w:r w:rsidR="008F6548">
        <w:t>bligations</w:t>
      </w:r>
      <w:r w:rsidRPr="008F6548">
        <w:t xml:space="preserve"> </w:t>
      </w:r>
      <w:r w:rsidR="008F6548">
        <w:t>of the Authority</w:t>
      </w:r>
      <w:bookmarkEnd w:id="25"/>
    </w:p>
    <w:p w14:paraId="66D5CEEE" w14:textId="77777777" w:rsidR="00517D1D" w:rsidRPr="0086605D" w:rsidRDefault="00517D1D" w:rsidP="00D555D0">
      <w:pPr>
        <w:pStyle w:val="TCHeading2"/>
      </w:pPr>
      <w:bookmarkStart w:id="26" w:name="_Toc468304696"/>
      <w:r w:rsidRPr="0086605D">
        <w:t>Monitoring</w:t>
      </w:r>
      <w:bookmarkEnd w:id="26"/>
    </w:p>
    <w:p w14:paraId="33705E0C" w14:textId="77777777" w:rsidR="00517D1D" w:rsidRPr="0086605D" w:rsidRDefault="00371303" w:rsidP="003F2830">
      <w:pPr>
        <w:pStyle w:val="TCBodyafterH2"/>
      </w:pPr>
      <w:r w:rsidRPr="0086605D">
        <w:t>The Authority</w:t>
      </w:r>
      <w:r w:rsidR="00517D1D" w:rsidRPr="0086605D">
        <w:t xml:space="preserve"> shall monitor the provision of the Services at its discretion.  To assist in this, the Contractor shall provide such written reports as </w:t>
      </w:r>
      <w:r w:rsidRPr="0086605D">
        <w:t>the Authority</w:t>
      </w:r>
      <w:r w:rsidR="00517D1D" w:rsidRPr="0086605D">
        <w:t xml:space="preserve"> shall reasonably request.</w:t>
      </w:r>
    </w:p>
    <w:p w14:paraId="78D4C72D" w14:textId="77777777" w:rsidR="00517D1D" w:rsidRPr="00F26B50" w:rsidRDefault="00C366A2" w:rsidP="003F2830">
      <w:pPr>
        <w:pStyle w:val="TCBodyafterH2"/>
      </w:pPr>
      <w:r w:rsidRPr="0086605D">
        <w:t>The Authority shall use its best endeavours to meets it</w:t>
      </w:r>
      <w:r w:rsidR="00651A3D">
        <w:t>s</w:t>
      </w:r>
      <w:r w:rsidRPr="0086605D">
        <w:t xml:space="preserve"> obligations</w:t>
      </w:r>
      <w:r w:rsidR="003252AF" w:rsidRPr="0086605D">
        <w:t xml:space="preserve"> </w:t>
      </w:r>
      <w:r w:rsidR="003252AF" w:rsidRPr="00F26B50">
        <w:t>under this agreement and those</w:t>
      </w:r>
      <w:r w:rsidRPr="00F26B50">
        <w:t xml:space="preserve"> specified in Annex 5. </w:t>
      </w:r>
    </w:p>
    <w:p w14:paraId="15E9FADE" w14:textId="77777777" w:rsidR="00531802" w:rsidRPr="00F26B50" w:rsidRDefault="00DC2D6A" w:rsidP="00D555D0">
      <w:pPr>
        <w:pStyle w:val="TCHeading1"/>
      </w:pPr>
      <w:r w:rsidRPr="00F26B50">
        <w:fldChar w:fldCharType="begin"/>
      </w:r>
      <w:r w:rsidR="00531802" w:rsidRPr="00F26B50">
        <w:instrText xml:space="preserve">PRIVATE </w:instrText>
      </w:r>
      <w:r w:rsidRPr="00F26B50">
        <w:fldChar w:fldCharType="end"/>
      </w:r>
      <w:bookmarkStart w:id="27" w:name="_Toc468304697"/>
      <w:r w:rsidR="00531802" w:rsidRPr="00F26B50">
        <w:t>Timetable</w:t>
      </w:r>
      <w:r w:rsidR="00E820C5" w:rsidRPr="00F26B50">
        <w:t xml:space="preserve"> and Milestones</w:t>
      </w:r>
      <w:bookmarkEnd w:id="27"/>
      <w:r w:rsidRPr="00F26B50">
        <w:fldChar w:fldCharType="begin"/>
      </w:r>
      <w:r w:rsidR="00531802" w:rsidRPr="00F26B50">
        <w:instrText>tc  \l 3 "</w:instrText>
      </w:r>
      <w:r w:rsidR="00531802" w:rsidRPr="00F26B50">
        <w:tab/>
      </w:r>
      <w:r w:rsidRPr="00F26B50">
        <w:fldChar w:fldCharType="begin"/>
      </w:r>
      <w:r w:rsidR="003B7E51" w:rsidRPr="00F26B50">
        <w:instrText>seq level0 \c \*arabic</w:instrText>
      </w:r>
      <w:r w:rsidRPr="00F26B50">
        <w:fldChar w:fldCharType="separate"/>
      </w:r>
      <w:r w:rsidR="00993986">
        <w:rPr>
          <w:noProof/>
        </w:rPr>
        <w:instrText>1</w:instrText>
      </w:r>
      <w:r w:rsidRPr="00F26B50">
        <w:rPr>
          <w:noProof/>
        </w:rPr>
        <w:fldChar w:fldCharType="end"/>
      </w:r>
      <w:r w:rsidR="00531802" w:rsidRPr="00F26B50">
        <w:instrText>.</w:instrText>
      </w:r>
      <w:r w:rsidRPr="00F26B50">
        <w:fldChar w:fldCharType="begin"/>
      </w:r>
      <w:r w:rsidR="003B7E51" w:rsidRPr="00F26B50">
        <w:instrText>seq level1 \r1 \*arabic</w:instrText>
      </w:r>
      <w:r w:rsidRPr="00F26B50">
        <w:fldChar w:fldCharType="separate"/>
      </w:r>
      <w:r w:rsidR="00993986">
        <w:rPr>
          <w:noProof/>
        </w:rPr>
        <w:instrText>1</w:instrText>
      </w:r>
      <w:r w:rsidRPr="00F26B50">
        <w:rPr>
          <w:noProof/>
        </w:rPr>
        <w:fldChar w:fldCharType="end"/>
      </w:r>
      <w:r w:rsidR="00531802" w:rsidRPr="00F26B50">
        <w:tab/>
        <w:instrText>Timetable"</w:instrText>
      </w:r>
      <w:r w:rsidRPr="00F26B50">
        <w:fldChar w:fldCharType="end"/>
      </w:r>
    </w:p>
    <w:p w14:paraId="4C49D151" w14:textId="77777777" w:rsidR="00531802" w:rsidRPr="00F26B50" w:rsidRDefault="00531802" w:rsidP="003F2830">
      <w:pPr>
        <w:pStyle w:val="TCBodyafterH2"/>
      </w:pPr>
      <w:r w:rsidRPr="00F26B50">
        <w:t xml:space="preserve">The Contractor shall implement the </w:t>
      </w:r>
      <w:r w:rsidR="007B4D59" w:rsidRPr="00F26B50">
        <w:t>Services</w:t>
      </w:r>
      <w:r w:rsidRPr="00F26B50">
        <w:t xml:space="preserve"> according to the timetable contained in </w:t>
      </w:r>
      <w:r w:rsidR="00165EFB" w:rsidRPr="00F26B50">
        <w:t xml:space="preserve">Annex </w:t>
      </w:r>
      <w:r w:rsidR="00C86736" w:rsidRPr="00F26B50">
        <w:t xml:space="preserve">1, 3 and </w:t>
      </w:r>
      <w:r w:rsidR="00A06C3F" w:rsidRPr="00F26B50">
        <w:t>5</w:t>
      </w:r>
      <w:r w:rsidRPr="00F26B50">
        <w:t xml:space="preserve">. </w:t>
      </w:r>
    </w:p>
    <w:p w14:paraId="46EFF2E2" w14:textId="77777777" w:rsidR="00531802" w:rsidRPr="00F26B50" w:rsidRDefault="00531802" w:rsidP="003F2830">
      <w:pPr>
        <w:pStyle w:val="TCBodyafterH2"/>
      </w:pPr>
      <w:r w:rsidRPr="00F26B50">
        <w:t xml:space="preserve">The timetable shall contain planned dates for major events in the implementation of the </w:t>
      </w:r>
      <w:r w:rsidR="007B4D59" w:rsidRPr="00F26B50">
        <w:t>Services</w:t>
      </w:r>
      <w:r w:rsidRPr="00F26B50">
        <w:t xml:space="preserve"> including:</w:t>
      </w:r>
    </w:p>
    <w:p w14:paraId="7E459580" w14:textId="77777777" w:rsidR="00531802" w:rsidRPr="00F26B50" w:rsidRDefault="00531802" w:rsidP="005E6BF0">
      <w:pPr>
        <w:pStyle w:val="TCBullet3"/>
      </w:pPr>
      <w:r w:rsidRPr="00F26B50">
        <w:t xml:space="preserve">a Planned Acceptance Date for the </w:t>
      </w:r>
      <w:r w:rsidR="007B4D59" w:rsidRPr="00F26B50">
        <w:t>Services</w:t>
      </w:r>
      <w:r w:rsidRPr="00F26B50">
        <w:t>; and</w:t>
      </w:r>
    </w:p>
    <w:p w14:paraId="4E8541B1" w14:textId="77777777" w:rsidR="00531802" w:rsidRPr="00F26B50" w:rsidRDefault="00531802" w:rsidP="005E6BF0">
      <w:pPr>
        <w:pStyle w:val="TCBullet3"/>
      </w:pPr>
      <w:proofErr w:type="gramStart"/>
      <w:r w:rsidRPr="00F26B50">
        <w:t>an</w:t>
      </w:r>
      <w:proofErr w:type="gramEnd"/>
      <w:r w:rsidRPr="00F26B50">
        <w:t xml:space="preserve"> Acceptance Completion Date in respect of the </w:t>
      </w:r>
      <w:r w:rsidR="007B4D59" w:rsidRPr="00F26B50">
        <w:t>Services</w:t>
      </w:r>
      <w:r w:rsidRPr="00F26B50">
        <w:t xml:space="preserve">, which if no such date is specified in </w:t>
      </w:r>
      <w:r w:rsidR="00E9212D" w:rsidRPr="00F26B50">
        <w:t>Annex 5</w:t>
      </w:r>
      <w:r w:rsidRPr="00F26B50">
        <w:t xml:space="preserve">, shall be thirty (30) days after the Planned Acceptance Date. The Acceptance Completion Date for </w:t>
      </w:r>
      <w:r w:rsidR="007B4D59" w:rsidRPr="00F26B50">
        <w:t>Services</w:t>
      </w:r>
      <w:r w:rsidRPr="00F26B50">
        <w:t xml:space="preserve"> shall be a Contractual Date.</w:t>
      </w:r>
    </w:p>
    <w:p w14:paraId="6935F63F" w14:textId="77777777" w:rsidR="00531802" w:rsidRPr="00F26B50" w:rsidRDefault="00531802" w:rsidP="003F2830">
      <w:pPr>
        <w:pStyle w:val="TCBodyafterH2"/>
      </w:pPr>
      <w:r w:rsidRPr="00F26B50">
        <w:t xml:space="preserve">Delay or failure by the Contractor to meet any Contractual Date contained in the timetable specified shall be subject to the provisions of clause </w:t>
      </w:r>
      <w:r w:rsidR="0049318A" w:rsidRPr="00F26B50">
        <w:t>11</w:t>
      </w:r>
      <w:r w:rsidRPr="00F26B50">
        <w:t xml:space="preserve"> (</w:t>
      </w:r>
      <w:r w:rsidR="002F571A" w:rsidRPr="00F26B50">
        <w:t>D</w:t>
      </w:r>
      <w:r w:rsidRPr="00F26B50">
        <w:t>elays)</w:t>
      </w:r>
      <w:r w:rsidR="0049318A" w:rsidRPr="00F26B50">
        <w:t>, 12, (Extension of Time), 13 (Liquidated Damages and Service Credit Liability), and 1</w:t>
      </w:r>
      <w:r w:rsidR="004E2D72" w:rsidRPr="00F26B50">
        <w:t>4</w:t>
      </w:r>
      <w:r w:rsidR="002F571A" w:rsidRPr="00F26B50">
        <w:t>, (</w:t>
      </w:r>
      <w:r w:rsidR="003252AF" w:rsidRPr="00F26B50">
        <w:t xml:space="preserve">Liability, </w:t>
      </w:r>
      <w:r w:rsidR="002F571A" w:rsidRPr="00F26B50">
        <w:t>Indemnity</w:t>
      </w:r>
      <w:r w:rsidR="003252AF" w:rsidRPr="00F26B50">
        <w:t xml:space="preserve"> and Insurance</w:t>
      </w:r>
      <w:r w:rsidR="002F571A" w:rsidRPr="00F26B50">
        <w:t>)</w:t>
      </w:r>
      <w:r w:rsidRPr="00F26B50">
        <w:t>.</w:t>
      </w:r>
    </w:p>
    <w:p w14:paraId="5634ABA6" w14:textId="77777777" w:rsidR="00026D51" w:rsidRPr="0086605D" w:rsidRDefault="00026D51" w:rsidP="00D555D0">
      <w:pPr>
        <w:pStyle w:val="TCHeading1"/>
      </w:pPr>
      <w:bookmarkStart w:id="28" w:name="_Toc468304698"/>
      <w:r w:rsidRPr="0086605D">
        <w:t>Transition</w:t>
      </w:r>
      <w:bookmarkEnd w:id="28"/>
    </w:p>
    <w:p w14:paraId="3DA9D433" w14:textId="77777777" w:rsidR="00026D51" w:rsidRPr="0086605D" w:rsidRDefault="00026D51" w:rsidP="00D555D0">
      <w:pPr>
        <w:pStyle w:val="TCHeading2"/>
      </w:pPr>
      <w:bookmarkStart w:id="29" w:name="_Toc468304699"/>
      <w:r w:rsidRPr="0086605D">
        <w:lastRenderedPageBreak/>
        <w:t>Transition at Commencement</w:t>
      </w:r>
      <w:bookmarkEnd w:id="29"/>
    </w:p>
    <w:p w14:paraId="373E7AA6" w14:textId="77777777" w:rsidR="00026D51" w:rsidRPr="0086605D" w:rsidRDefault="00026D51" w:rsidP="003F2830">
      <w:pPr>
        <w:pStyle w:val="TCBodyafterH2"/>
      </w:pPr>
      <w:r w:rsidRPr="0086605D">
        <w:t>At commencement of this Agreement the Contractor shall co-operate in the development and implementation of the services under arrangements notified by the Authority</w:t>
      </w:r>
      <w:r w:rsidR="00651A3D">
        <w:t>.</w:t>
      </w:r>
      <w:r w:rsidRPr="0086605D">
        <w:t xml:space="preserve"> </w:t>
      </w:r>
    </w:p>
    <w:p w14:paraId="72F40F23" w14:textId="77777777" w:rsidR="00026D51" w:rsidRPr="00F26B50" w:rsidRDefault="00026D51" w:rsidP="003F2830">
      <w:pPr>
        <w:pStyle w:val="TCBodyafterH2"/>
      </w:pPr>
      <w:r w:rsidRPr="00F26B50">
        <w:t>Within any period specified in Annex 5 for such purpose or if no such period is stated in Annex 5 within thirty (30) days of the date of commencement of the Agreement, the Contractor shall prepare a detailed plan for the completion of Transition incorporating the timetable dates contained in Annex 5 and obtain agreement to such plan by the Authority, such agreement not to be unreasonably withheld or delayed.</w:t>
      </w:r>
    </w:p>
    <w:p w14:paraId="17F5B3F1" w14:textId="0B9A12BA" w:rsidR="00F26B50" w:rsidRPr="00F26B50" w:rsidRDefault="00F26B50" w:rsidP="003F2830">
      <w:pPr>
        <w:pStyle w:val="TCBodyafterH2"/>
      </w:pPr>
      <w:r w:rsidRPr="00F26B50">
        <w:t>Within any period specified in Annex 5 for such purpose or if no such period is stated in Annex 5 within thirty (</w:t>
      </w:r>
      <w:r w:rsidR="00C45DFC">
        <w:t>30</w:t>
      </w:r>
      <w:r w:rsidRPr="00F26B50">
        <w:t>) days of the date of commencement of the Agreement, the Contractor</w:t>
      </w:r>
      <w:r>
        <w:t xml:space="preserve"> and the Authority</w:t>
      </w:r>
      <w:r w:rsidRPr="00F26B50">
        <w:t xml:space="preserve"> shall prepare a detailed </w:t>
      </w:r>
      <w:r>
        <w:t>Acceptance Criteria</w:t>
      </w:r>
      <w:r w:rsidRPr="00F26B50">
        <w:t xml:space="preserve"> for the completion of </w:t>
      </w:r>
      <w:r>
        <w:t xml:space="preserve">Testing and </w:t>
      </w:r>
      <w:r w:rsidRPr="00F26B50">
        <w:t>Transition incorporating the timetable dates contained in Annex 5 and obtain agreement to such plan by the Authority, such agreement not to be unreasonably withheld or delayed.</w:t>
      </w:r>
    </w:p>
    <w:p w14:paraId="4804F2B3" w14:textId="77777777" w:rsidR="00026D51" w:rsidRPr="00F26B50" w:rsidRDefault="00026D51" w:rsidP="003F2830">
      <w:pPr>
        <w:pStyle w:val="TCBodyafterH2"/>
      </w:pPr>
      <w:r w:rsidRPr="0086605D">
        <w:t>The Transition shall include a period of trial operation</w:t>
      </w:r>
      <w:r w:rsidRPr="00F26B50">
        <w:t xml:space="preserve">. Any Service Levels to be achieved during such period shall be specified in Annex 5. The duration of such period of trial operation shall be specified in the Transition </w:t>
      </w:r>
      <w:r w:rsidR="00764E08">
        <w:t xml:space="preserve">Plan </w:t>
      </w:r>
      <w:r w:rsidRPr="00F26B50">
        <w:t>and may end, as specified therein, on or after acceptance of the Services (as specified in Annex 5)</w:t>
      </w:r>
      <w:r w:rsidR="00113432" w:rsidRPr="00F26B50">
        <w:t>.</w:t>
      </w:r>
    </w:p>
    <w:p w14:paraId="00DFA82E" w14:textId="77777777" w:rsidR="00026D51" w:rsidRPr="0086605D" w:rsidRDefault="00026D51" w:rsidP="00D555D0">
      <w:pPr>
        <w:pStyle w:val="TCHeading2"/>
      </w:pPr>
      <w:bookmarkStart w:id="30" w:name="_Toc468304700"/>
      <w:r w:rsidRPr="0086605D">
        <w:t>Transition at Expiry or Termination</w:t>
      </w:r>
      <w:bookmarkEnd w:id="30"/>
    </w:p>
    <w:p w14:paraId="1F439673" w14:textId="77777777" w:rsidR="00026D51" w:rsidRPr="0086605D" w:rsidRDefault="00026D51" w:rsidP="003F2830">
      <w:pPr>
        <w:pStyle w:val="TCBodyafterH2"/>
      </w:pPr>
      <w:r w:rsidRPr="0086605D">
        <w:t xml:space="preserve">At expiration or termination of this Agreement the Contractor shall </w:t>
      </w:r>
      <w:r w:rsidR="00F80625">
        <w:t xml:space="preserve">reasonably </w:t>
      </w:r>
      <w:r w:rsidRPr="0086605D">
        <w:t>co-operate in the transfer, to the new service provider under arrangements notified by the Authority in a written Exit Plan to be agreed 6 months prior to the end of this Agreement or</w:t>
      </w:r>
      <w:r w:rsidR="004E2D72" w:rsidRPr="0086605D">
        <w:t xml:space="preserve"> on notification of </w:t>
      </w:r>
      <w:r w:rsidRPr="0086605D">
        <w:t>termination.</w:t>
      </w:r>
    </w:p>
    <w:p w14:paraId="7EEF73EB" w14:textId="77777777" w:rsidR="00026D51" w:rsidRPr="0086605D" w:rsidRDefault="00026D51" w:rsidP="003F2830">
      <w:pPr>
        <w:pStyle w:val="TCBodyafterH2"/>
      </w:pPr>
      <w:r w:rsidRPr="0086605D">
        <w:t xml:space="preserve">Transfer of responsibility for facilities made available to the Contractor shall be the subject of a mutually agreed inventory between the interested parties at the time of transfer. The transfer shall be arranged between the Authority and the Contractor so as </w:t>
      </w:r>
      <w:r w:rsidR="00F80625" w:rsidRPr="0086605D">
        <w:t xml:space="preserve">to </w:t>
      </w:r>
      <w:r w:rsidR="00F80625">
        <w:t xml:space="preserve">reasonably </w:t>
      </w:r>
      <w:r w:rsidRPr="0086605D">
        <w:t xml:space="preserve">reduce any interruption of the Services. </w:t>
      </w:r>
    </w:p>
    <w:p w14:paraId="433F0847" w14:textId="77777777" w:rsidR="00026D51" w:rsidRPr="0086605D" w:rsidRDefault="00026D51" w:rsidP="003F2830">
      <w:pPr>
        <w:pStyle w:val="TCBodyafterH2"/>
      </w:pPr>
      <w:r w:rsidRPr="0086605D">
        <w:t>At expiration or termination of the Agreement the Contractor shall</w:t>
      </w:r>
      <w:r w:rsidR="00F80625">
        <w:t xml:space="preserve">, subject to </w:t>
      </w:r>
      <w:r w:rsidR="00F80625" w:rsidRPr="00D70446">
        <w:t xml:space="preserve">clause </w:t>
      </w:r>
      <w:r w:rsidR="00A260A2" w:rsidRPr="00D70446">
        <w:t>23</w:t>
      </w:r>
      <w:r w:rsidR="00F80625" w:rsidRPr="00D70446">
        <w:t>,</w:t>
      </w:r>
      <w:r w:rsidRPr="00D70446">
        <w:t xml:space="preserve"> hand</w:t>
      </w:r>
      <w:r w:rsidRPr="0086605D">
        <w:t>-over all files, records, documents, plans, drawings, data and / or databases etc., how so ever generated under this Agreement, to the Authority or person or persons designated by the Authority, an inventory of such to be detailed in a written Exit Plan.</w:t>
      </w:r>
    </w:p>
    <w:p w14:paraId="642D5E70" w14:textId="77777777" w:rsidR="00026D51" w:rsidRPr="0086605D" w:rsidRDefault="00026D51" w:rsidP="003F2830">
      <w:pPr>
        <w:pStyle w:val="TCBodyafterH2"/>
      </w:pPr>
      <w:r w:rsidRPr="0086605D">
        <w:t>The Contractor shall be responsible for ensuring that any computerised filing, recording, documenting, planning and drawing software systems utilised under this Agreement is transferred free of any charges to the Contractor or person or persons designated by the Contractor to facilitate a smooth hand-over of work at expiration or termination of the Agreement.</w:t>
      </w:r>
    </w:p>
    <w:p w14:paraId="3B8CD5F0" w14:textId="77777777" w:rsidR="00026D51" w:rsidRPr="0086605D" w:rsidRDefault="00026D51" w:rsidP="003F2830">
      <w:pPr>
        <w:pStyle w:val="TCHeading3"/>
      </w:pPr>
      <w:bookmarkStart w:id="31" w:name="_Toc273108757"/>
      <w:bookmarkStart w:id="32" w:name="_Toc276036476"/>
      <w:bookmarkStart w:id="33" w:name="_Toc288733080"/>
      <w:bookmarkStart w:id="34" w:name="_Toc289099808"/>
      <w:bookmarkStart w:id="35" w:name="_Toc344460519"/>
      <w:bookmarkStart w:id="36" w:name="_Toc468304701"/>
      <w:r w:rsidRPr="0086605D">
        <w:t>Skills Transfer</w:t>
      </w:r>
      <w:bookmarkEnd w:id="31"/>
      <w:bookmarkEnd w:id="32"/>
      <w:bookmarkEnd w:id="33"/>
      <w:bookmarkEnd w:id="34"/>
      <w:bookmarkEnd w:id="35"/>
      <w:bookmarkEnd w:id="36"/>
    </w:p>
    <w:p w14:paraId="24F83D91" w14:textId="77777777" w:rsidR="00026D51" w:rsidRPr="00D555D0" w:rsidRDefault="00026D51" w:rsidP="003F2830">
      <w:pPr>
        <w:pStyle w:val="TCBodyafterH3"/>
      </w:pPr>
      <w:r w:rsidRPr="00D555D0">
        <w:lastRenderedPageBreak/>
        <w:t xml:space="preserve">The Contractor shall arrange for the transfer of skills to be undertaken at the request of the Authority and to the specification agreed between the Authority, Contractor and appropriate third parties, in a written </w:t>
      </w:r>
      <w:r w:rsidR="00F26B50">
        <w:t>Exit</w:t>
      </w:r>
      <w:r w:rsidRPr="00D555D0">
        <w:t xml:space="preserve"> Plan.</w:t>
      </w:r>
    </w:p>
    <w:bookmarkStart w:id="37" w:name="_Toc276036452"/>
    <w:bookmarkStart w:id="38" w:name="_Toc276465533"/>
    <w:p w14:paraId="625EB44C" w14:textId="6DCACA11" w:rsidR="00DF04AB" w:rsidRPr="0086605D" w:rsidRDefault="00DC2D6A" w:rsidP="00D555D0">
      <w:pPr>
        <w:pStyle w:val="TCHeading1"/>
      </w:pPr>
      <w:r w:rsidRPr="0086605D">
        <w:fldChar w:fldCharType="begin"/>
      </w:r>
      <w:r w:rsidR="00DF04AB" w:rsidRPr="0086605D">
        <w:instrText xml:space="preserve">PRIVATE </w:instrText>
      </w:r>
      <w:r w:rsidRPr="0086605D">
        <w:fldChar w:fldCharType="end"/>
      </w:r>
      <w:bookmarkStart w:id="39" w:name="_Toc468304702"/>
      <w:r w:rsidR="00DF04AB" w:rsidRPr="0086605D">
        <w:t>Acceptance</w:t>
      </w:r>
      <w:bookmarkEnd w:id="39"/>
      <w:r w:rsidR="00DF04AB" w:rsidRPr="0086605D">
        <w:t xml:space="preserve"> </w:t>
      </w:r>
      <w:r w:rsidRPr="0086605D">
        <w:fldChar w:fldCharType="begin"/>
      </w:r>
      <w:r w:rsidR="00DF04AB" w:rsidRPr="0086605D">
        <w:instrText>tc  \l 2 "</w:instrText>
      </w:r>
      <w:r w:rsidRPr="0086605D">
        <w:fldChar w:fldCharType="begin"/>
      </w:r>
      <w:r w:rsidR="00F11E6D" w:rsidRPr="0086605D">
        <w:instrText>seq level0 \r20 \*arabic</w:instrText>
      </w:r>
      <w:r w:rsidRPr="0086605D">
        <w:fldChar w:fldCharType="separate"/>
      </w:r>
      <w:r w:rsidR="00993986">
        <w:rPr>
          <w:noProof/>
        </w:rPr>
        <w:instrText>20</w:instrText>
      </w:r>
      <w:r w:rsidRPr="0086605D">
        <w:fldChar w:fldCharType="end"/>
      </w:r>
      <w:r w:rsidR="00DF04AB" w:rsidRPr="0086605D">
        <w:instrText>.</w:instrText>
      </w:r>
      <w:r w:rsidR="00DF04AB" w:rsidRPr="0086605D">
        <w:tab/>
        <w:instrText>Acceptance "</w:instrText>
      </w:r>
      <w:r w:rsidRPr="0086605D">
        <w:fldChar w:fldCharType="end"/>
      </w:r>
    </w:p>
    <w:p w14:paraId="6637B288" w14:textId="77777777" w:rsidR="00DF04AB" w:rsidRPr="0086605D" w:rsidRDefault="00DC2D6A" w:rsidP="00D555D0">
      <w:pPr>
        <w:pStyle w:val="TCHeading2"/>
      </w:pPr>
      <w:r w:rsidRPr="0086605D">
        <w:fldChar w:fldCharType="begin"/>
      </w:r>
      <w:r w:rsidR="00DF04AB" w:rsidRPr="0086605D">
        <w:instrText xml:space="preserve">PRIVATE </w:instrText>
      </w:r>
      <w:r w:rsidRPr="0086605D">
        <w:fldChar w:fldCharType="end"/>
      </w:r>
      <w:bookmarkStart w:id="40" w:name="_Toc468304703"/>
      <w:r w:rsidR="00DF04AB" w:rsidRPr="0086605D">
        <w:t>Acceptance process</w:t>
      </w:r>
      <w:bookmarkEnd w:id="40"/>
      <w:r w:rsidRPr="0086605D">
        <w:fldChar w:fldCharType="begin"/>
      </w:r>
      <w:r w:rsidR="00DF04AB" w:rsidRPr="0086605D">
        <w:instrText>tc  \l 3 "</w:instrText>
      </w:r>
      <w:r w:rsidR="00DF04AB" w:rsidRPr="0086605D">
        <w:tab/>
      </w:r>
      <w:r w:rsidRPr="0086605D">
        <w:fldChar w:fldCharType="begin"/>
      </w:r>
      <w:r w:rsidR="00F11E6D" w:rsidRPr="0086605D">
        <w:instrText>seq level0 \c \*arabic</w:instrText>
      </w:r>
      <w:r w:rsidRPr="0086605D">
        <w:fldChar w:fldCharType="separate"/>
      </w:r>
      <w:r w:rsidR="00993986">
        <w:rPr>
          <w:noProof/>
        </w:rPr>
        <w:instrText>20</w:instrText>
      </w:r>
      <w:r w:rsidRPr="0086605D">
        <w:fldChar w:fldCharType="end"/>
      </w:r>
      <w:r w:rsidR="00DF04AB" w:rsidRPr="0086605D">
        <w:instrText>.</w:instrText>
      </w:r>
      <w:r w:rsidRPr="0086605D">
        <w:fldChar w:fldCharType="begin"/>
      </w:r>
      <w:r w:rsidR="00F11E6D" w:rsidRPr="0086605D">
        <w:instrText>seq level1 \r1 \*arabic</w:instrText>
      </w:r>
      <w:r w:rsidRPr="0086605D">
        <w:fldChar w:fldCharType="separate"/>
      </w:r>
      <w:r w:rsidR="00993986">
        <w:rPr>
          <w:noProof/>
        </w:rPr>
        <w:instrText>1</w:instrText>
      </w:r>
      <w:r w:rsidRPr="0086605D">
        <w:fldChar w:fldCharType="end"/>
      </w:r>
      <w:r w:rsidR="00DF04AB" w:rsidRPr="0086605D">
        <w:tab/>
        <w:instrText>Acceptance Process"</w:instrText>
      </w:r>
      <w:r w:rsidRPr="0086605D">
        <w:fldChar w:fldCharType="end"/>
      </w:r>
      <w:r w:rsidR="00DF04AB" w:rsidRPr="0086605D">
        <w:t xml:space="preserve"> </w:t>
      </w:r>
    </w:p>
    <w:p w14:paraId="01C8ECF8" w14:textId="77777777" w:rsidR="00DF04AB" w:rsidRPr="00F26B50" w:rsidRDefault="00DF04AB" w:rsidP="003F2830">
      <w:pPr>
        <w:pStyle w:val="TCBodyafterH2"/>
      </w:pPr>
      <w:r w:rsidRPr="0086605D">
        <w:t xml:space="preserve">The Services shall be required to meet the acceptance criteria specified </w:t>
      </w:r>
      <w:r w:rsidRPr="00F26B50">
        <w:t>in Annex 5 before being accepted by the Authority. The Authority shall notify the Contractor in writing of acceptance, such notification not to be unreasonably withheld or delayed, with the date on which such criteria were met in all material respects. Such date shall be the Acceptance Date in respect of the Services. Acceptance of the Services may be completed in stages as indicated in Annex 5.</w:t>
      </w:r>
    </w:p>
    <w:p w14:paraId="1437863E" w14:textId="77777777" w:rsidR="00DF04AB" w:rsidRPr="00F26B50" w:rsidRDefault="00DF04AB" w:rsidP="003F2830">
      <w:pPr>
        <w:pStyle w:val="TCBodyafterH2"/>
      </w:pPr>
      <w:r w:rsidRPr="00F26B50">
        <w:t>The Authority shall conduct Acceptance Tests and other acceptance procedures and the respective responsibilities of the parties in the performance of such tests and procedures shall be as specified in Annex 5.</w:t>
      </w:r>
    </w:p>
    <w:p w14:paraId="3125A915" w14:textId="77777777" w:rsidR="00D03877" w:rsidRDefault="00D03877" w:rsidP="003F2830">
      <w:pPr>
        <w:pStyle w:val="TCBodyafterH2"/>
      </w:pPr>
      <w:r>
        <w:t>In any event the acceptance date shall be deemed to have occurred:</w:t>
      </w:r>
    </w:p>
    <w:p w14:paraId="0CD449B9" w14:textId="77777777" w:rsidR="00D03877" w:rsidRDefault="00D03877" w:rsidP="003F2830">
      <w:pPr>
        <w:pStyle w:val="TCBodyafterH3"/>
      </w:pPr>
      <w:r>
        <w:t>On the date which the Authority uses the Services for reasons other than testing;</w:t>
      </w:r>
      <w:r w:rsidR="00E443A6">
        <w:t xml:space="preserve"> or</w:t>
      </w:r>
    </w:p>
    <w:p w14:paraId="471CEF6F" w14:textId="77777777" w:rsidR="00D03877" w:rsidRPr="0086605D" w:rsidRDefault="00030529" w:rsidP="003F2830">
      <w:pPr>
        <w:pStyle w:val="TCBodyafterH3"/>
      </w:pPr>
      <w:r>
        <w:t>10</w:t>
      </w:r>
      <w:r w:rsidR="00D03877">
        <w:t xml:space="preserve"> days after completion of the acceptance tests if the Authority fails to issue a certificate of Acceptance or non-acceptance within such period.</w:t>
      </w:r>
    </w:p>
    <w:p w14:paraId="3C1A5C20" w14:textId="17B6EAEF"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bookmarkStart w:id="41" w:name="_Toc468304704"/>
      <w:r w:rsidR="00DF04AB" w:rsidRPr="00030529">
        <w:t>Acceptance Tests</w:t>
      </w:r>
      <w:bookmarkEnd w:id="41"/>
      <w:r w:rsidR="00DF04AB" w:rsidRPr="00030529">
        <w:t xml:space="preserve"> </w:t>
      </w:r>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93986">
        <w:rPr>
          <w:noProof/>
        </w:rPr>
        <w:instrText>20</w:instrText>
      </w:r>
      <w:r w:rsidRPr="00030529">
        <w:fldChar w:fldCharType="end"/>
      </w:r>
      <w:r w:rsidR="00DF04AB" w:rsidRPr="00030529">
        <w:instrText>.</w:instrText>
      </w:r>
      <w:r w:rsidRPr="00030529">
        <w:fldChar w:fldCharType="begin"/>
      </w:r>
      <w:r w:rsidR="00F11E6D" w:rsidRPr="00030529">
        <w:instrText>seq level1 \r2 \*arabic</w:instrText>
      </w:r>
      <w:r w:rsidRPr="00030529">
        <w:fldChar w:fldCharType="separate"/>
      </w:r>
      <w:r w:rsidR="00993986">
        <w:rPr>
          <w:noProof/>
        </w:rPr>
        <w:instrText>2</w:instrText>
      </w:r>
      <w:r w:rsidRPr="00030529">
        <w:fldChar w:fldCharType="end"/>
      </w:r>
      <w:r w:rsidR="00DF04AB" w:rsidRPr="00030529">
        <w:tab/>
        <w:instrText>Acceptance Tests "</w:instrText>
      </w:r>
      <w:r w:rsidRPr="00030529">
        <w:fldChar w:fldCharType="end"/>
      </w:r>
    </w:p>
    <w:p w14:paraId="5A4D198E" w14:textId="77777777" w:rsidR="00DF04AB" w:rsidRPr="00030529" w:rsidRDefault="00DF04AB" w:rsidP="003F2830">
      <w:pPr>
        <w:pStyle w:val="TCBodyafterH2"/>
      </w:pPr>
      <w:r w:rsidRPr="00030529">
        <w:t>Following implementation of the Services in accordance with the timetable contained in Annex 5, the Contractor shall prepare for Acceptance Tests and notify the Authority when ready. On being so notified, the Authority shall conduct the relevant Acceptance Tests by the appropriate planned Acceptance Date and if the relevant acceptance criteria specified in Annex 5 are met in all material respects, the Authority shall notify the Contractor of acceptance.</w:t>
      </w:r>
    </w:p>
    <w:p w14:paraId="5ADA45EF" w14:textId="77777777" w:rsidR="00DF04AB" w:rsidRPr="00030529" w:rsidRDefault="00DF04AB" w:rsidP="003F2830">
      <w:pPr>
        <w:pStyle w:val="TCBodyafterH2"/>
      </w:pPr>
      <w:r w:rsidRPr="00030529">
        <w:t xml:space="preserve">If Acceptance Tests show that the Services do not meet the relevant acceptance criteria specified in Annex 5 in </w:t>
      </w:r>
      <w:r w:rsidR="00EF393C" w:rsidRPr="00030529">
        <w:t>any</w:t>
      </w:r>
      <w:r w:rsidRPr="00030529">
        <w:t xml:space="preserve"> material respect, the Authority shall notify the Contractor of such failure without undue delay. The Contractor shall thereupon undertake all necessary steps to rectify such failure at no additional cost to the Authority and re-submit the Services for re-testing. If the relevant acceptance criteria are met in all material respects, the Authority shall notify the Contractor of acceptance.</w:t>
      </w:r>
    </w:p>
    <w:p w14:paraId="02B9CA81" w14:textId="5F5F96EF" w:rsidR="00DF04AB" w:rsidRPr="00030529" w:rsidRDefault="00DC2D6A" w:rsidP="00D555D0">
      <w:pPr>
        <w:pStyle w:val="TCHeading2"/>
      </w:pPr>
      <w:r w:rsidRPr="00030529">
        <w:fldChar w:fldCharType="begin"/>
      </w:r>
      <w:r w:rsidR="00DF04AB" w:rsidRPr="00030529">
        <w:instrText xml:space="preserve">PRIVATE </w:instrText>
      </w:r>
      <w:r w:rsidRPr="00030529">
        <w:fldChar w:fldCharType="end"/>
      </w:r>
      <w:bookmarkStart w:id="42" w:name="_Toc468304705"/>
      <w:r w:rsidR="00DF04AB" w:rsidRPr="00030529">
        <w:t>Failure to gain acceptance</w:t>
      </w:r>
      <w:bookmarkEnd w:id="42"/>
      <w:r w:rsidRPr="00030529">
        <w:fldChar w:fldCharType="begin"/>
      </w:r>
      <w:r w:rsidR="00DF04AB" w:rsidRPr="00030529">
        <w:instrText>tc  \l 3 "</w:instrText>
      </w:r>
      <w:r w:rsidR="00DF04AB" w:rsidRPr="00030529">
        <w:tab/>
      </w:r>
      <w:r w:rsidRPr="00030529">
        <w:fldChar w:fldCharType="begin"/>
      </w:r>
      <w:r w:rsidR="00F11E6D" w:rsidRPr="00030529">
        <w:instrText>seq level0 \c \*arabic</w:instrText>
      </w:r>
      <w:r w:rsidRPr="00030529">
        <w:fldChar w:fldCharType="separate"/>
      </w:r>
      <w:r w:rsidR="00993986">
        <w:rPr>
          <w:noProof/>
        </w:rPr>
        <w:instrText>20</w:instrText>
      </w:r>
      <w:r w:rsidRPr="00030529">
        <w:fldChar w:fldCharType="end"/>
      </w:r>
      <w:r w:rsidR="00DF04AB" w:rsidRPr="00030529">
        <w:instrText>.</w:instrText>
      </w:r>
      <w:r w:rsidRPr="00030529">
        <w:fldChar w:fldCharType="begin"/>
      </w:r>
      <w:r w:rsidR="00F11E6D" w:rsidRPr="00030529">
        <w:instrText>seq level1 \r3 \*arabic</w:instrText>
      </w:r>
      <w:r w:rsidRPr="00030529">
        <w:fldChar w:fldCharType="separate"/>
      </w:r>
      <w:r w:rsidR="00993986">
        <w:rPr>
          <w:noProof/>
        </w:rPr>
        <w:instrText>3</w:instrText>
      </w:r>
      <w:r w:rsidRPr="00030529">
        <w:fldChar w:fldCharType="end"/>
      </w:r>
      <w:r w:rsidR="00DF04AB" w:rsidRPr="00030529">
        <w:tab/>
        <w:instrText>Failure to Gain Acceptance"</w:instrText>
      </w:r>
      <w:r w:rsidRPr="00030529">
        <w:fldChar w:fldCharType="end"/>
      </w:r>
    </w:p>
    <w:p w14:paraId="2C9A60D3" w14:textId="77777777" w:rsidR="00EF393C" w:rsidRPr="00030529" w:rsidRDefault="00EF393C" w:rsidP="003F2830">
      <w:pPr>
        <w:pStyle w:val="TCHeading3"/>
      </w:pPr>
      <w:bookmarkStart w:id="43" w:name="_Toc468304706"/>
      <w:r w:rsidRPr="00030529">
        <w:t>Failure to meet Planned Acceptance Date(s)</w:t>
      </w:r>
      <w:bookmarkEnd w:id="43"/>
    </w:p>
    <w:p w14:paraId="39814DB4" w14:textId="77777777" w:rsidR="00EF393C" w:rsidRPr="00030529" w:rsidRDefault="00EF393C" w:rsidP="003F2830">
      <w:pPr>
        <w:pStyle w:val="TCBodyafterH3"/>
      </w:pPr>
      <w:r w:rsidRPr="00030529">
        <w:t xml:space="preserve">If the Services have failed to meet the required acceptance criteria specified in Annex 5 in any material respect by the </w:t>
      </w:r>
      <w:r w:rsidRPr="00030529">
        <w:lastRenderedPageBreak/>
        <w:t>Planned Acceptance Date(s) specified in relation to them,</w:t>
      </w:r>
      <w:r w:rsidR="00D43900" w:rsidRPr="00030529">
        <w:t xml:space="preserve"> unle</w:t>
      </w:r>
      <w:r w:rsidR="00CE250B" w:rsidRPr="00030529">
        <w:t>ss the provisions of clause 12.</w:t>
      </w:r>
      <w:r w:rsidR="00D43900" w:rsidRPr="00030529">
        <w:t>3 or 12.</w:t>
      </w:r>
      <w:r w:rsidR="00CE250B" w:rsidRPr="00030529">
        <w:t>5</w:t>
      </w:r>
      <w:r w:rsidR="00D43900" w:rsidRPr="00030529">
        <w:t xml:space="preserve"> (Extension of Time) apply,</w:t>
      </w:r>
      <w:r w:rsidRPr="00030529">
        <w:t xml:space="preserve"> without prejudice to any other remedies available to the Authority, it shall be entitled in respect of and as appropriate to such failure, to:</w:t>
      </w:r>
    </w:p>
    <w:p w14:paraId="308ED513" w14:textId="77777777" w:rsidR="00EF393C" w:rsidRPr="00030529" w:rsidRDefault="00EF393C" w:rsidP="003F2830">
      <w:pPr>
        <w:pStyle w:val="TCBulleta"/>
      </w:pPr>
      <w:r w:rsidRPr="00030529">
        <w:t>grant further periods of time during which the Contractor shall be required to submit or re-submit the Services to the relevant Acceptance Tests in accordance with clause 1</w:t>
      </w:r>
      <w:r w:rsidR="0049318A" w:rsidRPr="00030529">
        <w:t>0</w:t>
      </w:r>
      <w:r w:rsidRPr="00030529">
        <w:t>.</w:t>
      </w:r>
      <w:r w:rsidR="0049318A" w:rsidRPr="00030529">
        <w:t>2.2, 12.1</w:t>
      </w:r>
      <w:r w:rsidRPr="00030529">
        <w:t xml:space="preserve"> and </w:t>
      </w:r>
      <w:r w:rsidR="0049318A" w:rsidRPr="00030529">
        <w:t>12.2</w:t>
      </w:r>
      <w:r w:rsidRPr="00030529">
        <w:t xml:space="preserve"> as applicable; or</w:t>
      </w:r>
    </w:p>
    <w:p w14:paraId="7290F5D8" w14:textId="77777777" w:rsidR="00EF393C" w:rsidRPr="00030529" w:rsidRDefault="00EF393C" w:rsidP="003F2830">
      <w:pPr>
        <w:pStyle w:val="TCBulleta"/>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00B16" w:rsidRPr="00030529">
        <w:t xml:space="preserve">31 </w:t>
      </w:r>
      <w:r w:rsidRPr="00030529">
        <w:t>and subject to Annex 9;</w:t>
      </w:r>
    </w:p>
    <w:p w14:paraId="3E34454C" w14:textId="77777777" w:rsidR="00A646D3" w:rsidRPr="0086605D" w:rsidRDefault="00A646D3" w:rsidP="003F2830">
      <w:pPr>
        <w:pStyle w:val="TCBodyafterH3"/>
      </w:pPr>
      <w:r w:rsidRPr="00030529">
        <w:t xml:space="preserve">If the Services have failed to meet the required acceptance criteria specified in Annex 5 in any material respect by the Planned Acceptance Date specified in relation to them, a grant of additional time under the provisions of clause </w:t>
      </w:r>
      <w:r w:rsidR="00D43900" w:rsidRPr="00030529">
        <w:t xml:space="preserve">10.2.2, </w:t>
      </w:r>
      <w:r w:rsidR="0049318A" w:rsidRPr="00030529">
        <w:t>12.</w:t>
      </w:r>
      <w:r w:rsidR="00D43900" w:rsidRPr="00030529">
        <w:t>1</w:t>
      </w:r>
      <w:r w:rsidRPr="00030529">
        <w:t xml:space="preserve"> or clause </w:t>
      </w:r>
      <w:r w:rsidR="0049318A" w:rsidRPr="00030529">
        <w:t>12.</w:t>
      </w:r>
      <w:r w:rsidR="00D43900" w:rsidRPr="00030529">
        <w:t>2</w:t>
      </w:r>
      <w:r w:rsidRPr="00030529">
        <w:t xml:space="preserve"> shall not imply any change in the timetable in</w:t>
      </w:r>
      <w:r w:rsidRPr="0086605D">
        <w:t xml:space="preserve"> </w:t>
      </w:r>
      <w:r w:rsidRPr="00030529">
        <w:t>Annex 5 or be interpreted to mean that any subsequent</w:t>
      </w:r>
      <w:r w:rsidRPr="0086605D">
        <w:t xml:space="preserve"> Planned Acceptance Date or Acceptance Completion Date have been or shall be changed. </w:t>
      </w:r>
    </w:p>
    <w:p w14:paraId="765348C0" w14:textId="77777777" w:rsidR="00EF393C" w:rsidRPr="0086605D" w:rsidRDefault="00EF393C" w:rsidP="003F2830">
      <w:pPr>
        <w:pStyle w:val="TCHeading3"/>
      </w:pPr>
      <w:bookmarkStart w:id="44" w:name="_Toc468304707"/>
      <w:r w:rsidRPr="0086605D">
        <w:t>Failure to meet Acceptance Completion Date</w:t>
      </w:r>
      <w:bookmarkEnd w:id="44"/>
    </w:p>
    <w:p w14:paraId="741AED46" w14:textId="77777777" w:rsidR="00DF04AB" w:rsidRPr="00030529" w:rsidRDefault="00DF04AB" w:rsidP="003F2830">
      <w:pPr>
        <w:pStyle w:val="TCBodyafterH3"/>
      </w:pPr>
      <w:r w:rsidRPr="00030529">
        <w:t xml:space="preserve">If the Services have failed to meet the required acceptance criteria specified in Annex 5 in </w:t>
      </w:r>
      <w:r w:rsidR="00EF393C" w:rsidRPr="00030529">
        <w:t>any</w:t>
      </w:r>
      <w:r w:rsidRPr="00030529">
        <w:t xml:space="preserve"> material respect by the Acceptance Completion Date specified in relation to them, unless the provisions of clause </w:t>
      </w:r>
      <w:r w:rsidR="00AE3EB8" w:rsidRPr="00030529">
        <w:t>12.</w:t>
      </w:r>
      <w:r w:rsidR="00CE250B" w:rsidRPr="00030529">
        <w:t>4</w:t>
      </w:r>
      <w:r w:rsidR="000125E5" w:rsidRPr="00030529">
        <w:t xml:space="preserve"> or 12.</w:t>
      </w:r>
      <w:r w:rsidR="00CE250B" w:rsidRPr="00030529">
        <w:t>5</w:t>
      </w:r>
      <w:r w:rsidRPr="00030529">
        <w:t xml:space="preserve"> (</w:t>
      </w:r>
      <w:r w:rsidR="00371303" w:rsidRPr="00030529">
        <w:t>E</w:t>
      </w:r>
      <w:r w:rsidRPr="00030529">
        <w:t xml:space="preserve">xtension of </w:t>
      </w:r>
      <w:r w:rsidR="00371303" w:rsidRPr="00030529">
        <w:t>T</w:t>
      </w:r>
      <w:r w:rsidRPr="00030529">
        <w:t>ime) apply, shall be deemed to be in default, thereon, without prejudice to any other remedies available to the Authority, it shall be entitled in respect of and as appropriate to such failure, to:</w:t>
      </w:r>
    </w:p>
    <w:p w14:paraId="480D9CA0" w14:textId="77777777" w:rsidR="00DF04AB" w:rsidRPr="00030529" w:rsidRDefault="00DF04AB" w:rsidP="003F2830">
      <w:pPr>
        <w:pStyle w:val="TCbodyafterlevel4"/>
      </w:pPr>
      <w:r w:rsidRPr="00030529">
        <w:t xml:space="preserve">grant further periods of time during which the Contractor shall be required to submit or re-submit the Services to the relevant Acceptance Tests in accordance with clause </w:t>
      </w:r>
      <w:r w:rsidR="00D43900" w:rsidRPr="00030529">
        <w:t xml:space="preserve">10.2.2, 12.1 and 12.2 </w:t>
      </w:r>
      <w:r w:rsidRPr="00030529">
        <w:t>as applicable; or</w:t>
      </w:r>
    </w:p>
    <w:p w14:paraId="4D3E8C40" w14:textId="77777777" w:rsidR="00DF04AB" w:rsidRPr="00030529" w:rsidRDefault="00DF04AB" w:rsidP="003F2830">
      <w:pPr>
        <w:pStyle w:val="TCbodyafterlevel4"/>
      </w:pPr>
      <w:r w:rsidRPr="00030529">
        <w:t xml:space="preserve">accept such Services and pay such amended Implementation Charge, if any, and / or apply such amended </w:t>
      </w:r>
      <w:r w:rsidR="00A37233" w:rsidRPr="00030529">
        <w:t>Agreement</w:t>
      </w:r>
      <w:r w:rsidRPr="00030529">
        <w:t xml:space="preserve"> Charges as shall be agreed upon and the resulting changes to the </w:t>
      </w:r>
      <w:r w:rsidR="00A37233" w:rsidRPr="00030529">
        <w:t>Agreement</w:t>
      </w:r>
      <w:r w:rsidRPr="00030529">
        <w:t xml:space="preserve"> shall be treated as amendments in accordance with clause </w:t>
      </w:r>
      <w:r w:rsidR="00D43900" w:rsidRPr="00030529">
        <w:t>3</w:t>
      </w:r>
      <w:r w:rsidR="007F1106" w:rsidRPr="00030529">
        <w:t>1</w:t>
      </w:r>
      <w:r w:rsidRPr="00030529">
        <w:t xml:space="preserve"> and subject to Annex </w:t>
      </w:r>
      <w:r w:rsidR="006155D1" w:rsidRPr="00030529">
        <w:t>9</w:t>
      </w:r>
      <w:r w:rsidRPr="00030529">
        <w:t>;</w:t>
      </w:r>
      <w:r w:rsidR="00B70A3B" w:rsidRPr="00030529">
        <w:t xml:space="preserve"> or</w:t>
      </w:r>
    </w:p>
    <w:p w14:paraId="73976331" w14:textId="77777777" w:rsidR="00DF04AB" w:rsidRPr="00030529" w:rsidRDefault="00DF04AB" w:rsidP="003F2830">
      <w:pPr>
        <w:pStyle w:val="TCbodyafterlevel4"/>
      </w:pPr>
      <w:proofErr w:type="gramStart"/>
      <w:r w:rsidRPr="00030529">
        <w:t>terminate</w:t>
      </w:r>
      <w:proofErr w:type="gramEnd"/>
      <w:r w:rsidRPr="00030529">
        <w:t xml:space="preserve"> the </w:t>
      </w:r>
      <w:r w:rsidR="00A37233" w:rsidRPr="00030529">
        <w:t>Agreement</w:t>
      </w:r>
      <w:r w:rsidRPr="00030529">
        <w:t>.</w:t>
      </w:r>
    </w:p>
    <w:p w14:paraId="11C536E1" w14:textId="77777777" w:rsidR="00DF04AB" w:rsidRPr="00030529" w:rsidRDefault="00DF04AB" w:rsidP="003F2830">
      <w:pPr>
        <w:pStyle w:val="TCBodyafterH3"/>
      </w:pPr>
      <w:r w:rsidRPr="00030529">
        <w:t xml:space="preserve">If the Authority grants a further period of time under the provisions of clause </w:t>
      </w:r>
      <w:r w:rsidR="00D43900" w:rsidRPr="00030529">
        <w:t>12.1</w:t>
      </w:r>
      <w:r w:rsidRPr="00030529">
        <w:t xml:space="preserve"> and the Contractor has failed to </w:t>
      </w:r>
      <w:r w:rsidRPr="00030529">
        <w:lastRenderedPageBreak/>
        <w:t>meet the relevant acceptance criteria before expiry of such period, the Authority shall be entitled, at that time, to exercise any of remedies to which it is entitled under clause</w:t>
      </w:r>
      <w:r w:rsidR="0008084C" w:rsidRPr="00030529">
        <w:t xml:space="preserve"> </w:t>
      </w:r>
      <w:r w:rsidR="00D43900" w:rsidRPr="00030529">
        <w:t>13</w:t>
      </w:r>
      <w:r w:rsidR="00A23A35" w:rsidRPr="00030529">
        <w:t>.1</w:t>
      </w:r>
      <w:r w:rsidRPr="00030529">
        <w:t>.</w:t>
      </w:r>
    </w:p>
    <w:p w14:paraId="55D714C1" w14:textId="77777777" w:rsidR="00DF04AB" w:rsidRPr="00030529" w:rsidRDefault="00DF04AB" w:rsidP="003F2830">
      <w:pPr>
        <w:pStyle w:val="TCBodyafterH3"/>
      </w:pPr>
      <w:r w:rsidRPr="00030529">
        <w:t xml:space="preserve">If the Contractor's failure to meet the Acceptance Completion Date is due to a delay by the Authority, the provisions of clause </w:t>
      </w:r>
      <w:r w:rsidR="00D43900" w:rsidRPr="00030529">
        <w:t>12</w:t>
      </w:r>
      <w:r w:rsidRPr="00030529">
        <w:t>.</w:t>
      </w:r>
      <w:r w:rsidR="00CE250B" w:rsidRPr="00030529">
        <w:t>4</w:t>
      </w:r>
      <w:r w:rsidRPr="00030529">
        <w:t xml:space="preserve"> (extension of time) shall apply and the Acceptance Completion Date may be rescheduled as an amendment to the </w:t>
      </w:r>
      <w:r w:rsidR="00A37233" w:rsidRPr="00030529">
        <w:t>Agreement</w:t>
      </w:r>
      <w:r w:rsidRPr="00030529">
        <w:t xml:space="preserve"> in accordance with clause </w:t>
      </w:r>
      <w:r w:rsidR="00D43900" w:rsidRPr="00030529">
        <w:t>3</w:t>
      </w:r>
      <w:r w:rsidR="007F1106" w:rsidRPr="00030529">
        <w:t>1</w:t>
      </w:r>
      <w:r w:rsidRPr="00030529">
        <w:t>.</w:t>
      </w:r>
      <w:r w:rsidR="00030529">
        <w:t xml:space="preserve"> The Contractor shall not be liable for any Liquidated Damages where delay is by the Authority.</w:t>
      </w:r>
    </w:p>
    <w:p w14:paraId="374400BD" w14:textId="77777777" w:rsidR="00DF04AB" w:rsidRPr="00030529" w:rsidRDefault="008D14AD" w:rsidP="003F2830">
      <w:pPr>
        <w:pStyle w:val="TCBodyafterH3"/>
      </w:pPr>
      <w:r w:rsidRPr="00030529">
        <w:t>In the event that, subject to</w:t>
      </w:r>
      <w:r w:rsidR="004000A9" w:rsidRPr="00030529">
        <w:t xml:space="preserve"> clause 12.</w:t>
      </w:r>
      <w:r w:rsidR="00CE250B" w:rsidRPr="00030529">
        <w:t>5</w:t>
      </w:r>
      <w:r w:rsidR="004000A9" w:rsidRPr="00030529">
        <w:t xml:space="preserve"> and clause </w:t>
      </w:r>
      <w:r w:rsidR="007A2836" w:rsidRPr="00030529">
        <w:t>29</w:t>
      </w:r>
      <w:r w:rsidR="004000A9" w:rsidRPr="00030529">
        <w:t xml:space="preserve"> (Force Majeure)</w:t>
      </w:r>
      <w:r w:rsidR="00DF04AB" w:rsidRPr="00030529">
        <w:t xml:space="preserve">, the Acceptance Tests in respect of the Services have not commenced by the Acceptance Completion Date, unless the provisions of clause </w:t>
      </w:r>
      <w:r w:rsidR="00A23A35" w:rsidRPr="00030529">
        <w:t>12.</w:t>
      </w:r>
      <w:r w:rsidR="00CE250B" w:rsidRPr="00030529">
        <w:t>1</w:t>
      </w:r>
      <w:r w:rsidR="00DF04AB" w:rsidRPr="00030529">
        <w:t xml:space="preserve"> (extension of time) apply, any payment, which would have become due on successful completion of such Acceptance Tests shall become due. Such payment shall not be construed as acceptance by the Authority of the Services and, notwithstanding such payment, the provisions of clause </w:t>
      </w:r>
      <w:r w:rsidR="00A23A35" w:rsidRPr="00030529">
        <w:t>10.3</w:t>
      </w:r>
      <w:r w:rsidR="00DF04AB" w:rsidRPr="00030529">
        <w:t xml:space="preserve"> shall remain applicable and in the event of any subsequent failure of the Services to meet the required acceptance criteria such sums shall be repaid to the Authority forthwith.</w:t>
      </w:r>
    </w:p>
    <w:p w14:paraId="46DD1738" w14:textId="77777777" w:rsidR="00C644B7" w:rsidRPr="00030529" w:rsidRDefault="0031077D" w:rsidP="003F2830">
      <w:pPr>
        <w:pStyle w:val="TCBodyafterH3"/>
      </w:pPr>
      <w:r w:rsidRPr="00030529">
        <w:t xml:space="preserve">In the event that, </w:t>
      </w:r>
      <w:r w:rsidR="008D14AD" w:rsidRPr="00030529">
        <w:t>subject to</w:t>
      </w:r>
      <w:r w:rsidRPr="00030529">
        <w:t xml:space="preserve"> clause 12.</w:t>
      </w:r>
      <w:r w:rsidR="00CE250B" w:rsidRPr="00030529">
        <w:t>5</w:t>
      </w:r>
      <w:r w:rsidRPr="00030529">
        <w:t xml:space="preserve"> and clause </w:t>
      </w:r>
      <w:r w:rsidR="007A2836" w:rsidRPr="00030529">
        <w:t>29</w:t>
      </w:r>
      <w:r w:rsidRPr="00030529">
        <w:t xml:space="preserve"> (Force Majeure), the Acceptance Tests in respect of the Services have not commenced by the Acceptance Completion Date, unless the provisions of clause </w:t>
      </w:r>
      <w:r w:rsidR="00A23A35" w:rsidRPr="00030529">
        <w:t>12</w:t>
      </w:r>
      <w:r w:rsidRPr="00030529">
        <w:t>.</w:t>
      </w:r>
      <w:r w:rsidR="00CE250B" w:rsidRPr="00030529">
        <w:t>1</w:t>
      </w:r>
      <w:r w:rsidRPr="00030529">
        <w:t xml:space="preserve"> (</w:t>
      </w:r>
      <w:r w:rsidR="00D00B16" w:rsidRPr="00030529">
        <w:t xml:space="preserve">Extension </w:t>
      </w:r>
      <w:r w:rsidRPr="00030529">
        <w:t xml:space="preserve">of </w:t>
      </w:r>
      <w:r w:rsidR="00D00B16" w:rsidRPr="00030529">
        <w:t>Time</w:t>
      </w:r>
      <w:r w:rsidRPr="00030529">
        <w:t xml:space="preserve">) apply, any damages payment under clause </w:t>
      </w:r>
      <w:r w:rsidR="00A23A35" w:rsidRPr="00030529">
        <w:t>13.1 (Liquidated Damages)</w:t>
      </w:r>
      <w:r w:rsidRPr="00030529">
        <w:t>, which would have become due on failure of completion of such Acceptance Tests shall be delayed by</w:t>
      </w:r>
      <w:r w:rsidR="00C644B7" w:rsidRPr="00030529">
        <w:t>:</w:t>
      </w:r>
    </w:p>
    <w:p w14:paraId="2AD0A0E7" w14:textId="77777777" w:rsidR="00C644B7" w:rsidRPr="00030529" w:rsidRDefault="0031077D" w:rsidP="003F2830">
      <w:pPr>
        <w:pStyle w:val="TCbodyafterlevel4"/>
      </w:pPr>
      <w:r w:rsidRPr="00030529">
        <w:t>an reasonable extension of time to the Authority or</w:t>
      </w:r>
      <w:r w:rsidR="00C644B7" w:rsidRPr="00030529">
        <w:t>;</w:t>
      </w:r>
    </w:p>
    <w:p w14:paraId="20B9846D" w14:textId="77777777" w:rsidR="00A842E6" w:rsidRPr="00030529" w:rsidRDefault="0031077D" w:rsidP="003F2830">
      <w:pPr>
        <w:pStyle w:val="TCbodyafterlevel4"/>
      </w:pPr>
      <w:proofErr w:type="gramStart"/>
      <w:r w:rsidRPr="00030529">
        <w:t>by</w:t>
      </w:r>
      <w:proofErr w:type="gramEnd"/>
      <w:r w:rsidRPr="00030529">
        <w:t xml:space="preserve"> an equivalent </w:t>
      </w:r>
      <w:r w:rsidR="00C644B7" w:rsidRPr="00030529">
        <w:t>period of extension</w:t>
      </w:r>
      <w:r w:rsidR="00A842E6" w:rsidRPr="00030529">
        <w:t xml:space="preserve"> time</w:t>
      </w:r>
      <w:r w:rsidRPr="00030529">
        <w:t xml:space="preserve">. </w:t>
      </w:r>
    </w:p>
    <w:p w14:paraId="081A2085" w14:textId="77777777" w:rsidR="0031077D" w:rsidRPr="00030529" w:rsidRDefault="008E6C57" w:rsidP="003F2830">
      <w:pPr>
        <w:pStyle w:val="TCBodyafterH3"/>
      </w:pPr>
      <w:r w:rsidRPr="00030529">
        <w:t xml:space="preserve">Any acceptance of </w:t>
      </w:r>
      <w:r w:rsidR="00A842E6" w:rsidRPr="00030529">
        <w:t>delay</w:t>
      </w:r>
      <w:r w:rsidRPr="00030529">
        <w:t>(s)</w:t>
      </w:r>
      <w:r w:rsidR="00A842E6" w:rsidRPr="00030529">
        <w:t xml:space="preserve"> </w:t>
      </w:r>
      <w:r w:rsidRPr="00030529">
        <w:t>in damages payments, subject to</w:t>
      </w:r>
      <w:r w:rsidR="00A842E6" w:rsidRPr="00030529">
        <w:t xml:space="preserve"> clause </w:t>
      </w:r>
      <w:r w:rsidR="00A23A35" w:rsidRPr="00030529">
        <w:t>13.1</w:t>
      </w:r>
      <w:r w:rsidR="00A842E6" w:rsidRPr="00030529">
        <w:t>, by the Authority</w:t>
      </w:r>
      <w:r w:rsidR="0031077D" w:rsidRPr="00030529">
        <w:t xml:space="preserve"> shall not be construed as </w:t>
      </w:r>
      <w:r w:rsidR="00A842E6" w:rsidRPr="00030529">
        <w:t xml:space="preserve">a waiver </w:t>
      </w:r>
      <w:r w:rsidR="0031077D" w:rsidRPr="00030529">
        <w:t xml:space="preserve">by the Authority of the </w:t>
      </w:r>
      <w:r w:rsidR="00A842E6" w:rsidRPr="00030529">
        <w:t>damages payable</w:t>
      </w:r>
      <w:r w:rsidR="0031077D" w:rsidRPr="00030529">
        <w:t xml:space="preserve">, and in the event of any subsequent failure of the Services to meet the required acceptance criteria such </w:t>
      </w:r>
      <w:r w:rsidRPr="00030529">
        <w:t>damages payments detailed in</w:t>
      </w:r>
      <w:r w:rsidR="0031077D" w:rsidRPr="00030529">
        <w:t xml:space="preserve"> </w:t>
      </w:r>
      <w:r w:rsidR="00A842E6" w:rsidRPr="00030529">
        <w:t xml:space="preserve">clause </w:t>
      </w:r>
      <w:r w:rsidR="00A23A35" w:rsidRPr="00030529">
        <w:t>13</w:t>
      </w:r>
      <w:r w:rsidR="00A842E6" w:rsidRPr="00030529">
        <w:t xml:space="preserve"> shall remain</w:t>
      </w:r>
      <w:r w:rsidRPr="00030529">
        <w:t xml:space="preserve"> applicable</w:t>
      </w:r>
      <w:r w:rsidR="0031077D" w:rsidRPr="00030529">
        <w:t>.</w:t>
      </w:r>
    </w:p>
    <w:p w14:paraId="6D5E3667" w14:textId="77777777" w:rsidR="00026D51" w:rsidRPr="00030529" w:rsidRDefault="00026D51" w:rsidP="00D555D0">
      <w:pPr>
        <w:pStyle w:val="TCHeading1"/>
        <w:rPr>
          <w:rStyle w:val="consectsty2"/>
          <w:b/>
          <w:sz w:val="32"/>
        </w:rPr>
      </w:pPr>
      <w:bookmarkStart w:id="45" w:name="_Toc468304708"/>
      <w:bookmarkStart w:id="46" w:name="_Toc276036482"/>
      <w:r w:rsidRPr="00030529">
        <w:rPr>
          <w:rStyle w:val="consectsty2"/>
          <w:b/>
          <w:sz w:val="32"/>
        </w:rPr>
        <w:t>Delays</w:t>
      </w:r>
      <w:bookmarkEnd w:id="45"/>
    </w:p>
    <w:p w14:paraId="5259EE13" w14:textId="77777777" w:rsidR="00026D51" w:rsidRPr="00030529" w:rsidRDefault="00026D51" w:rsidP="00815A39">
      <w:pPr>
        <w:pStyle w:val="TCBodyafterH1"/>
        <w:rPr>
          <w:rStyle w:val="consectsty4"/>
        </w:rPr>
      </w:pPr>
      <w:r w:rsidRPr="00030529">
        <w:rPr>
          <w:rStyle w:val="consectsty4"/>
        </w:rPr>
        <w:t xml:space="preserve">The provisions of clause </w:t>
      </w:r>
      <w:r w:rsidR="00A23A35" w:rsidRPr="00030529">
        <w:rPr>
          <w:rStyle w:val="consectsty4"/>
        </w:rPr>
        <w:t>11</w:t>
      </w:r>
      <w:r w:rsidRPr="00030529">
        <w:rPr>
          <w:rStyle w:val="consectsty4"/>
        </w:rPr>
        <w:t xml:space="preserve">.1 or </w:t>
      </w:r>
      <w:r w:rsidR="00A23A35" w:rsidRPr="00030529">
        <w:rPr>
          <w:rStyle w:val="consectsty4"/>
        </w:rPr>
        <w:t>11</w:t>
      </w:r>
      <w:r w:rsidRPr="00030529">
        <w:rPr>
          <w:rStyle w:val="consectsty4"/>
        </w:rPr>
        <w:t xml:space="preserve">.2 shall apply to delay by the Contractor in meeting any Contractual Dates, notwithstanding the previous application of such provisions to delay or failure by the Contractor to meet any other Contractual Dates. </w:t>
      </w:r>
    </w:p>
    <w:p w14:paraId="5F0F3507" w14:textId="77777777" w:rsidR="003252AF" w:rsidRPr="00030529" w:rsidRDefault="00026D51" w:rsidP="00815A39">
      <w:pPr>
        <w:pStyle w:val="TCBodyafterH1"/>
        <w:rPr>
          <w:rFonts w:cs="Arial"/>
        </w:rPr>
      </w:pPr>
      <w:r w:rsidRPr="00030529">
        <w:rPr>
          <w:rStyle w:val="consectsty4"/>
        </w:rPr>
        <w:t xml:space="preserve">The Authority acknowledges that the Contractor's ability to meet its obligations under the Agreement according to the timetable in </w:t>
      </w:r>
      <w:r w:rsidRPr="00030529">
        <w:rPr>
          <w:rStyle w:val="consectsty5"/>
        </w:rPr>
        <w:t>Annex 5</w:t>
      </w:r>
      <w:r w:rsidRPr="00030529">
        <w:rPr>
          <w:rStyle w:val="consectsty4"/>
        </w:rPr>
        <w:t xml:space="preserve"> may depend on the Authority likewise meeting its obligations, including those specified in </w:t>
      </w:r>
      <w:r w:rsidRPr="00030529">
        <w:rPr>
          <w:rStyle w:val="consectsty5"/>
        </w:rPr>
        <w:t>Annex 5</w:t>
      </w:r>
      <w:r w:rsidRPr="00030529">
        <w:rPr>
          <w:rStyle w:val="consectsty4"/>
        </w:rPr>
        <w:t xml:space="preserve">. </w:t>
      </w:r>
      <w:r w:rsidR="003252AF" w:rsidRPr="00030529">
        <w:rPr>
          <w:rFonts w:cs="Arial"/>
        </w:rPr>
        <w:t xml:space="preserve">Each such obligation together with the latest </w:t>
      </w:r>
      <w:r w:rsidR="003252AF" w:rsidRPr="00030529">
        <w:rPr>
          <w:rFonts w:cs="Arial"/>
        </w:rPr>
        <w:lastRenderedPageBreak/>
        <w:t>date by which the Authority ought to have met those without potentially risking the Contractor to be delayed in meeting its obligations are expressly identified in Annex 5 as the Authority’s obligations.  The Authority shall not bear any liability to the Contractor in respect of any failure to meet its obligations but, to the extent that the Contractor is prevented from fulfilling any of its obligations as a direct result of an Authority delay</w:t>
      </w:r>
      <w:r w:rsidR="00D03877" w:rsidRPr="00030529">
        <w:rPr>
          <w:rFonts w:cs="Arial"/>
        </w:rPr>
        <w:t>.</w:t>
      </w:r>
    </w:p>
    <w:p w14:paraId="65723D7C" w14:textId="77777777" w:rsidR="00026D51" w:rsidRPr="00030529" w:rsidRDefault="00026D51" w:rsidP="00815A39">
      <w:pPr>
        <w:pStyle w:val="TCBodyafterH1"/>
        <w:rPr>
          <w:rStyle w:val="consectsty4"/>
        </w:rPr>
      </w:pPr>
      <w:r w:rsidRPr="00030529">
        <w:rPr>
          <w:rStyle w:val="consectsty4"/>
        </w:rPr>
        <w:t xml:space="preserve">Consequently, insofar as the Contractor is prevented from fulfilling any of its obligations as a direct result of a delay by the Authority, it shall not be liable to the Authority for such failure and shall be entitled to an extension of time and recovery of additional costs under the provisions of clause </w:t>
      </w:r>
      <w:r w:rsidR="00A23A35" w:rsidRPr="00030529">
        <w:rPr>
          <w:rStyle w:val="consectsty4"/>
        </w:rPr>
        <w:t>12.</w:t>
      </w:r>
      <w:r w:rsidR="003E51F3" w:rsidRPr="00030529">
        <w:rPr>
          <w:rStyle w:val="consectsty4"/>
        </w:rPr>
        <w:t>4</w:t>
      </w:r>
      <w:r w:rsidRPr="00030529">
        <w:rPr>
          <w:rStyle w:val="consectsty4"/>
        </w:rPr>
        <w:t>.</w:t>
      </w:r>
    </w:p>
    <w:p w14:paraId="6AADA61F" w14:textId="137EAC10" w:rsidR="00026D51" w:rsidRPr="0086605D" w:rsidRDefault="00DC2D6A" w:rsidP="00D555D0">
      <w:pPr>
        <w:pStyle w:val="TCHeading1"/>
      </w:pPr>
      <w:r w:rsidRPr="0086605D">
        <w:fldChar w:fldCharType="begin"/>
      </w:r>
      <w:r w:rsidR="00026D51" w:rsidRPr="0086605D">
        <w:instrText xml:space="preserve">PRIVATE </w:instrText>
      </w:r>
      <w:r w:rsidRPr="0086605D">
        <w:fldChar w:fldCharType="end"/>
      </w:r>
      <w:bookmarkStart w:id="47" w:name="_Toc468304709"/>
      <w:r w:rsidR="00026D51" w:rsidRPr="0086605D">
        <w:t>Extension of time</w:t>
      </w:r>
      <w:bookmarkEnd w:id="47"/>
      <w:r w:rsidRPr="0086605D">
        <w:fldChar w:fldCharType="begin"/>
      </w:r>
      <w:r w:rsidR="00026D51" w:rsidRPr="0086605D">
        <w:instrText>tc  \l 3 "</w:instrText>
      </w:r>
      <w:r w:rsidR="00026D51" w:rsidRPr="0086605D">
        <w:tab/>
      </w:r>
      <w:r w:rsidRPr="0086605D">
        <w:fldChar w:fldCharType="begin"/>
      </w:r>
      <w:r w:rsidR="00F11E6D" w:rsidRPr="0086605D">
        <w:instrText>seq level0 \c \*arabic</w:instrText>
      </w:r>
      <w:r w:rsidRPr="0086605D">
        <w:fldChar w:fldCharType="separate"/>
      </w:r>
      <w:r w:rsidR="00993986">
        <w:rPr>
          <w:noProof/>
        </w:rPr>
        <w:instrText>20</w:instrText>
      </w:r>
      <w:r w:rsidRPr="0086605D">
        <w:fldChar w:fldCharType="end"/>
      </w:r>
      <w:r w:rsidR="00026D51" w:rsidRPr="0086605D">
        <w:instrText>.</w:instrText>
      </w:r>
      <w:r w:rsidRPr="0086605D">
        <w:fldChar w:fldCharType="begin"/>
      </w:r>
      <w:r w:rsidR="00F11E6D" w:rsidRPr="0086605D">
        <w:instrText>seq level1 \r2 \*arabic</w:instrText>
      </w:r>
      <w:r w:rsidRPr="0086605D">
        <w:fldChar w:fldCharType="separate"/>
      </w:r>
      <w:r w:rsidR="00993986">
        <w:rPr>
          <w:noProof/>
        </w:rPr>
        <w:instrText>2</w:instrText>
      </w:r>
      <w:r w:rsidRPr="0086605D">
        <w:fldChar w:fldCharType="end"/>
      </w:r>
      <w:r w:rsidR="00026D51" w:rsidRPr="0086605D">
        <w:tab/>
        <w:instrText>Extension of Time"</w:instrText>
      </w:r>
      <w:r w:rsidRPr="0086605D">
        <w:fldChar w:fldCharType="end"/>
      </w:r>
    </w:p>
    <w:p w14:paraId="22CAD891" w14:textId="77777777" w:rsidR="00026D51" w:rsidRPr="00030529" w:rsidRDefault="00A23A35" w:rsidP="00815A39">
      <w:pPr>
        <w:pStyle w:val="TCBodyafterH1"/>
      </w:pPr>
      <w:r w:rsidRPr="0086605D">
        <w:t>I</w:t>
      </w:r>
      <w:r w:rsidR="00026D51" w:rsidRPr="0086605D">
        <w:t xml:space="preserve">f the performance of the Agreement by the Contractor be delayed by reason of Default by the Contractor or by its employees or agents or by other Contractors of the Contractor, the Authority shall be entitled to grant a reasonable extension of time at no additional cost to the Authority, </w:t>
      </w:r>
      <w:r w:rsidR="00026D51" w:rsidRPr="00030529">
        <w:t xml:space="preserve">subject to clause </w:t>
      </w:r>
      <w:r w:rsidRPr="00030529">
        <w:t>13</w:t>
      </w:r>
      <w:r w:rsidR="00026D51" w:rsidRPr="00030529">
        <w:t>.1 and Annex 5,.</w:t>
      </w:r>
    </w:p>
    <w:p w14:paraId="5AE2FC54" w14:textId="77777777" w:rsidR="00026D51" w:rsidRPr="00030529" w:rsidRDefault="00026D51" w:rsidP="00815A39">
      <w:pPr>
        <w:pStyle w:val="TCBodyafterH1"/>
      </w:pPr>
      <w:r w:rsidRPr="00030529">
        <w:t>Should an extension of time</w:t>
      </w:r>
      <w:r w:rsidR="00A811AC" w:rsidRPr="00030529">
        <w:t>,</w:t>
      </w:r>
      <w:r w:rsidRPr="00030529">
        <w:t xml:space="preserve"> </w:t>
      </w:r>
      <w:r w:rsidR="00A811AC" w:rsidRPr="00030529">
        <w:t xml:space="preserve">post the Acceptance Completion Date, </w:t>
      </w:r>
      <w:r w:rsidRPr="00030529">
        <w:t>be granted under clause 12.1, the contractor shall be liable to pay the Authority</w:t>
      </w:r>
      <w:r w:rsidR="007C6D7B" w:rsidRPr="00030529">
        <w:t>,</w:t>
      </w:r>
      <w:r w:rsidRPr="00030529">
        <w:t xml:space="preserve"> </w:t>
      </w:r>
      <w:r w:rsidR="007C6D7B" w:rsidRPr="00030529">
        <w:t xml:space="preserve">as </w:t>
      </w:r>
      <w:r w:rsidR="00A811AC" w:rsidRPr="00030529">
        <w:t>L</w:t>
      </w:r>
      <w:r w:rsidR="007C6D7B" w:rsidRPr="00030529">
        <w:t xml:space="preserve">iquidated </w:t>
      </w:r>
      <w:r w:rsidR="00A811AC" w:rsidRPr="00030529">
        <w:t>D</w:t>
      </w:r>
      <w:r w:rsidR="007C6D7B" w:rsidRPr="00030529">
        <w:t xml:space="preserve">amages, a sum of money </w:t>
      </w:r>
      <w:r w:rsidR="00030529" w:rsidRPr="00030529">
        <w:t>subject to</w:t>
      </w:r>
      <w:r w:rsidR="007C6D7B" w:rsidRPr="00030529">
        <w:t xml:space="preserve"> clause 13.1</w:t>
      </w:r>
      <w:r w:rsidR="007C6D7B" w:rsidRPr="0086605D">
        <w:t xml:space="preserve"> </w:t>
      </w:r>
      <w:r w:rsidR="007C6D7B" w:rsidRPr="00030529">
        <w:t xml:space="preserve">and </w:t>
      </w:r>
      <w:r w:rsidR="00030529" w:rsidRPr="00030529">
        <w:t xml:space="preserve">specified in </w:t>
      </w:r>
      <w:r w:rsidR="007C6D7B" w:rsidRPr="00030529">
        <w:t xml:space="preserve">Annex 5 for each day of delay up to the </w:t>
      </w:r>
      <w:r w:rsidR="00A811AC" w:rsidRPr="00030529">
        <w:t xml:space="preserve">expiry date of the </w:t>
      </w:r>
      <w:r w:rsidR="007C6D7B" w:rsidRPr="00030529">
        <w:t xml:space="preserve">extension of time </w:t>
      </w:r>
      <w:r w:rsidR="00A811AC" w:rsidRPr="00030529">
        <w:t>that may be</w:t>
      </w:r>
      <w:r w:rsidR="007C6D7B" w:rsidRPr="00030529">
        <w:t xml:space="preserve"> granted</w:t>
      </w:r>
      <w:r w:rsidR="00A811AC" w:rsidRPr="00030529">
        <w:t xml:space="preserve"> under 12.1</w:t>
      </w:r>
      <w:r w:rsidRPr="00030529">
        <w:t>.</w:t>
      </w:r>
    </w:p>
    <w:p w14:paraId="50F7118F" w14:textId="77777777" w:rsidR="00A811AC" w:rsidRPr="00030529" w:rsidRDefault="00A811AC" w:rsidP="00815A39">
      <w:pPr>
        <w:pStyle w:val="TCBodyafterH1"/>
      </w:pPr>
      <w:r w:rsidRPr="00030529">
        <w:t xml:space="preserve">Subject to </w:t>
      </w:r>
      <w:r w:rsidR="006F0B11" w:rsidRPr="00030529">
        <w:t xml:space="preserve">12.1, </w:t>
      </w:r>
      <w:r w:rsidR="0099178B" w:rsidRPr="00030529">
        <w:t>12.2</w:t>
      </w:r>
      <w:r w:rsidR="006F0B11" w:rsidRPr="00030529">
        <w:t xml:space="preserve"> and 13.1</w:t>
      </w:r>
      <w:r w:rsidR="0099178B" w:rsidRPr="00030529">
        <w:t xml:space="preserve">, </w:t>
      </w:r>
      <w:r w:rsidR="00E11FD8" w:rsidRPr="00030529">
        <w:t>any extens</w:t>
      </w:r>
      <w:r w:rsidR="0099178B" w:rsidRPr="00030529">
        <w:t>ion of time granted by the Authority</w:t>
      </w:r>
      <w:r w:rsidR="00E11FD8" w:rsidRPr="00030529">
        <w:t xml:space="preserve"> shall be in 30 day periods or less</w:t>
      </w:r>
      <w:r w:rsidR="0099178B" w:rsidRPr="00030529">
        <w:t>,</w:t>
      </w:r>
      <w:r w:rsidR="00E11FD8" w:rsidRPr="00030529">
        <w:t xml:space="preserve"> as defined in Annex 5.</w:t>
      </w:r>
      <w:r w:rsidR="0099178B" w:rsidRPr="00030529">
        <w:t xml:space="preserve"> </w:t>
      </w:r>
      <w:r w:rsidR="00E11FD8" w:rsidRPr="00030529">
        <w:t>T</w:t>
      </w:r>
      <w:r w:rsidR="0099178B" w:rsidRPr="00030529">
        <w:t>he Contractor agree</w:t>
      </w:r>
      <w:r w:rsidR="004C1C2C" w:rsidRPr="00030529">
        <w:t>s</w:t>
      </w:r>
      <w:r w:rsidR="00E11FD8" w:rsidRPr="00030529">
        <w:t xml:space="preserve"> that any such extension period grant</w:t>
      </w:r>
      <w:r w:rsidR="00342C5E" w:rsidRPr="00030529">
        <w:t xml:space="preserve">ed by the Authority </w:t>
      </w:r>
      <w:r w:rsidR="00E11FD8" w:rsidRPr="00030529">
        <w:t xml:space="preserve">shall </w:t>
      </w:r>
      <w:r w:rsidR="00342C5E" w:rsidRPr="00030529">
        <w:t xml:space="preserve">be a maximum period of extension and that the Contractor shall continue to meet its obligations under clause 10 (Acceptance) </w:t>
      </w:r>
      <w:r w:rsidR="006F0B11" w:rsidRPr="00030529">
        <w:t>and that time shall be of the essence.</w:t>
      </w:r>
    </w:p>
    <w:p w14:paraId="31697C22" w14:textId="77777777" w:rsidR="00026D51" w:rsidRPr="00030529" w:rsidRDefault="007C6D7B" w:rsidP="00815A39">
      <w:pPr>
        <w:pStyle w:val="TCBodyafterH1"/>
      </w:pPr>
      <w:r w:rsidRPr="00030529">
        <w:t>Subject to Clause 11.2, i</w:t>
      </w:r>
      <w:r w:rsidR="00026D51" w:rsidRPr="00030529">
        <w:t>f the performance of the Agreement by the Contractor be delayed by reason of Default by the Authority or by its employees or agents or by other Contractors of the Authority, the Contractor shall be entitled to a reasonable extension of time and to any reasonable additional costs which it can show were directly incurred as a result of the delay, to be agreed by the Authority in writing without undue delay.</w:t>
      </w:r>
    </w:p>
    <w:p w14:paraId="36CBEE62" w14:textId="77777777" w:rsidR="00026D51" w:rsidRPr="00030529" w:rsidRDefault="00026D51" w:rsidP="00815A39">
      <w:pPr>
        <w:pStyle w:val="TCBodyafterH1"/>
        <w:rPr>
          <w:rStyle w:val="consectsty4"/>
          <w:rFonts w:cs="Arial"/>
        </w:rPr>
      </w:pPr>
      <w:r w:rsidRPr="00030529">
        <w:t>If the performance of the Agreement by either party be delayed by reason of any event of force majeure (as defined in clause 2</w:t>
      </w:r>
      <w:r w:rsidR="007A2836" w:rsidRPr="00030529">
        <w:t>9</w:t>
      </w:r>
      <w:r w:rsidRPr="00030529">
        <w:t>), both parties shall be entitled to a reasonable extension of time provided that the party so delayed notifies the other party in writing without undue delay. Neither party shall be entitled to any additional costs incurred as a result of such delay.</w:t>
      </w:r>
    </w:p>
    <w:p w14:paraId="4884EAC3" w14:textId="77777777" w:rsidR="0058606A" w:rsidRPr="00030529" w:rsidRDefault="0058606A" w:rsidP="00D555D0">
      <w:pPr>
        <w:pStyle w:val="TCHeading1"/>
      </w:pPr>
      <w:bookmarkStart w:id="48" w:name="_Toc468304710"/>
      <w:bookmarkStart w:id="49" w:name="_Toc276465543"/>
      <w:bookmarkEnd w:id="46"/>
      <w:r w:rsidRPr="00030529">
        <w:t>Liquidated Damages and Service Credit Liability</w:t>
      </w:r>
      <w:bookmarkEnd w:id="48"/>
    </w:p>
    <w:p w14:paraId="2E2F076B" w14:textId="77777777" w:rsidR="00A23A35" w:rsidRPr="00030529" w:rsidRDefault="00A23A35" w:rsidP="00D555D0">
      <w:pPr>
        <w:pStyle w:val="TCHeading2"/>
      </w:pPr>
      <w:bookmarkStart w:id="50" w:name="_Toc468304711"/>
      <w:r w:rsidRPr="00030529">
        <w:t>Liquidated Damages</w:t>
      </w:r>
      <w:bookmarkEnd w:id="50"/>
    </w:p>
    <w:p w14:paraId="5D3C5FC6" w14:textId="77777777" w:rsidR="007C6D7B" w:rsidRPr="00030529" w:rsidRDefault="0058606A" w:rsidP="003F2830">
      <w:pPr>
        <w:pStyle w:val="TCBodyafterH2"/>
      </w:pPr>
      <w:r w:rsidRPr="00030529">
        <w:t>Subject to 11 (Delays) and 12 (Extension of Time)</w:t>
      </w:r>
      <w:r w:rsidR="007C6D7B" w:rsidRPr="00030529">
        <w:t xml:space="preserve">, if the Contractor fails to meet any </w:t>
      </w:r>
      <w:r w:rsidR="007437C0" w:rsidRPr="00030529">
        <w:t>Acceptance</w:t>
      </w:r>
      <w:r w:rsidR="007C6D7B" w:rsidRPr="00030529">
        <w:t xml:space="preserve"> </w:t>
      </w:r>
      <w:r w:rsidR="007E321C" w:rsidRPr="00030529">
        <w:t xml:space="preserve">Completion </w:t>
      </w:r>
      <w:r w:rsidR="007C6D7B" w:rsidRPr="00030529">
        <w:t>Date specified in</w:t>
      </w:r>
      <w:r w:rsidR="0099649A" w:rsidRPr="00030529">
        <w:t xml:space="preserve"> the</w:t>
      </w:r>
      <w:r w:rsidR="007C6D7B" w:rsidRPr="00030529">
        <w:t xml:space="preserve"> timetable contained in Annex 5,</w:t>
      </w:r>
      <w:r w:rsidR="0099178B" w:rsidRPr="00030529">
        <w:t xml:space="preserve"> by reason of Default by the Contractor or by its </w:t>
      </w:r>
      <w:r w:rsidR="0099178B" w:rsidRPr="00030529">
        <w:lastRenderedPageBreak/>
        <w:t xml:space="preserve">employees or agents or by other Contractors of the Contractor, </w:t>
      </w:r>
      <w:r w:rsidRPr="00030529">
        <w:t>the Contractor shall be liable to pay to the Authority,</w:t>
      </w:r>
      <w:r w:rsidR="003E51F3" w:rsidRPr="00030529">
        <w:t xml:space="preserve"> </w:t>
      </w:r>
      <w:r w:rsidR="00A811AC" w:rsidRPr="00030529">
        <w:t xml:space="preserve">the </w:t>
      </w:r>
      <w:r w:rsidR="007346F6" w:rsidRPr="00030529">
        <w:t>Liquidated Damages</w:t>
      </w:r>
      <w:r w:rsidR="007C6D7B" w:rsidRPr="00030529">
        <w:t>:</w:t>
      </w:r>
      <w:r w:rsidR="007346F6" w:rsidRPr="00030529">
        <w:t xml:space="preserve"> </w:t>
      </w:r>
    </w:p>
    <w:p w14:paraId="703308D7" w14:textId="77777777" w:rsidR="007C6D7B" w:rsidRPr="00030529" w:rsidRDefault="003E51F3" w:rsidP="003F2830">
      <w:pPr>
        <w:pStyle w:val="TCBodyafterH3"/>
      </w:pPr>
      <w:r w:rsidRPr="00030529">
        <w:rPr>
          <w:i/>
        </w:rPr>
        <w:t>Service Continuity Damages, as</w:t>
      </w:r>
      <w:r w:rsidRPr="00030529">
        <w:t xml:space="preserve"> </w:t>
      </w:r>
      <w:r w:rsidR="0058606A" w:rsidRPr="00030529">
        <w:t>a sum of money</w:t>
      </w:r>
      <w:r w:rsidR="00A811AC" w:rsidRPr="00030529">
        <w:t xml:space="preserve"> specified in Annex 5</w:t>
      </w:r>
      <w:r w:rsidR="00D00B16" w:rsidRPr="00030529">
        <w:t xml:space="preserve"> - </w:t>
      </w:r>
      <w:r w:rsidR="00EB1795" w:rsidRPr="00030529">
        <w:t>5.</w:t>
      </w:r>
      <w:r w:rsidR="002C753A" w:rsidRPr="00030529">
        <w:t>7</w:t>
      </w:r>
      <w:r w:rsidR="00A811AC" w:rsidRPr="00030529">
        <w:t xml:space="preserve">, </w:t>
      </w:r>
      <w:r w:rsidR="0058606A" w:rsidRPr="00030529">
        <w:t>for any delay over the specified timetable contained in Annex 5</w:t>
      </w:r>
      <w:r w:rsidR="007C6D7B" w:rsidRPr="00030529">
        <w:t>;</w:t>
      </w:r>
      <w:r w:rsidR="0058606A" w:rsidRPr="00030529">
        <w:t xml:space="preserve"> and</w:t>
      </w:r>
    </w:p>
    <w:p w14:paraId="70E71F1B" w14:textId="77777777" w:rsidR="007C6D7B" w:rsidRPr="00030529" w:rsidRDefault="003252AF" w:rsidP="003F2830">
      <w:pPr>
        <w:pStyle w:val="TCBodyafterH3"/>
      </w:pPr>
      <w:r w:rsidRPr="00030529">
        <w:rPr>
          <w:i/>
        </w:rPr>
        <w:t>Implementation Liquidated Damages</w:t>
      </w:r>
      <w:r w:rsidR="0058606A" w:rsidRPr="00030529">
        <w:t>,</w:t>
      </w:r>
      <w:r w:rsidR="003E51F3" w:rsidRPr="00030529">
        <w:t xml:space="preserve"> a sum of money </w:t>
      </w:r>
      <w:r w:rsidR="00A811AC" w:rsidRPr="00030529">
        <w:t>specified in Annex 5</w:t>
      </w:r>
      <w:r w:rsidR="00D00B16" w:rsidRPr="00030529">
        <w:t xml:space="preserve"> - </w:t>
      </w:r>
      <w:r w:rsidR="00EB1795" w:rsidRPr="00030529">
        <w:t>5.</w:t>
      </w:r>
      <w:r w:rsidR="002C753A" w:rsidRPr="00030529">
        <w:t>7</w:t>
      </w:r>
      <w:r w:rsidR="00A811AC" w:rsidRPr="00030529">
        <w:t xml:space="preserve">, </w:t>
      </w:r>
      <w:r w:rsidR="0058606A" w:rsidRPr="00030529">
        <w:t>for each day of delay or until the</w:t>
      </w:r>
      <w:r w:rsidR="00A811AC" w:rsidRPr="00030529">
        <w:t xml:space="preserve"> service is </w:t>
      </w:r>
      <w:r w:rsidR="00102CEC" w:rsidRPr="00030529">
        <w:t>i</w:t>
      </w:r>
      <w:r w:rsidR="00A811AC" w:rsidRPr="00030529">
        <w:t>mplemented or the</w:t>
      </w:r>
      <w:r w:rsidR="0058606A" w:rsidRPr="00030529">
        <w:t xml:space="preserve"> Contract is terminated</w:t>
      </w:r>
      <w:r w:rsidR="00102CEC" w:rsidRPr="00030529">
        <w:t>,</w:t>
      </w:r>
      <w:r w:rsidR="0058606A" w:rsidRPr="00030529">
        <w:t xml:space="preserve"> whichever is sooner</w:t>
      </w:r>
      <w:r w:rsidR="00A811AC" w:rsidRPr="00030529">
        <w:t>.</w:t>
      </w:r>
      <w:r w:rsidR="0058606A" w:rsidRPr="00030529">
        <w:t xml:space="preserve"> </w:t>
      </w:r>
    </w:p>
    <w:p w14:paraId="6DA14A83" w14:textId="77777777" w:rsidR="00277924" w:rsidRPr="00030529" w:rsidRDefault="00277924" w:rsidP="003F2830">
      <w:pPr>
        <w:pStyle w:val="TCHeading3"/>
      </w:pPr>
      <w:bookmarkStart w:id="51" w:name="_Toc468304712"/>
      <w:r w:rsidRPr="00030529">
        <w:t>Liquidated Damages Period</w:t>
      </w:r>
      <w:bookmarkEnd w:id="51"/>
    </w:p>
    <w:p w14:paraId="5FB47F98" w14:textId="77777777" w:rsidR="00342C5E" w:rsidRPr="00030529" w:rsidRDefault="00342C5E" w:rsidP="003F2830">
      <w:pPr>
        <w:pStyle w:val="TCBodyafterH3"/>
      </w:pPr>
      <w:r w:rsidRPr="00030529">
        <w:t>The Liquidated Damages Period, subject to clause</w:t>
      </w:r>
      <w:r w:rsidR="003E51F3" w:rsidRPr="00030529">
        <w:t xml:space="preserve">11.2, </w:t>
      </w:r>
      <w:r w:rsidRPr="00030529">
        <w:t>11.3, 12.4 and 12.5, shall commence on the first day after the Acceptance Completion Date and shall continue in 30 day (or less) extension periods to the maximum extension period granted by the Authority, as detailed in Annex 5</w:t>
      </w:r>
      <w:r w:rsidR="00D00B16" w:rsidRPr="00030529">
        <w:t xml:space="preserve"> - </w:t>
      </w:r>
      <w:r w:rsidR="00EB1795" w:rsidRPr="00030529">
        <w:t>5.</w:t>
      </w:r>
      <w:r w:rsidR="002C753A" w:rsidRPr="00030529">
        <w:t>7</w:t>
      </w:r>
      <w:r w:rsidRPr="00030529">
        <w:t>.</w:t>
      </w:r>
    </w:p>
    <w:p w14:paraId="2A8FDBBD" w14:textId="77777777" w:rsidR="0058606A" w:rsidRPr="00030529" w:rsidRDefault="00277924" w:rsidP="003F2830">
      <w:pPr>
        <w:pStyle w:val="TCBodyafterH3"/>
      </w:pPr>
      <w:r w:rsidRPr="00030529">
        <w:t xml:space="preserve">Any </w:t>
      </w:r>
      <w:r w:rsidR="0058606A" w:rsidRPr="00030529">
        <w:t>payment</w:t>
      </w:r>
      <w:r w:rsidRPr="00030529">
        <w:t xml:space="preserve">s due during the Liquidated Damages Period </w:t>
      </w:r>
      <w:r w:rsidR="0058606A" w:rsidRPr="00030529">
        <w:t>shall be in full and final settlement of the Contractor's liability for all such loss incurred by the Authority for any delays in the</w:t>
      </w:r>
      <w:r w:rsidR="0058606A" w:rsidRPr="0086605D">
        <w:t xml:space="preserve"> </w:t>
      </w:r>
      <w:r w:rsidR="0058606A" w:rsidRPr="00030529">
        <w:t>implementation of the service</w:t>
      </w:r>
      <w:r w:rsidRPr="00030529">
        <w:t xml:space="preserve"> to the Termination Consideration Date</w:t>
      </w:r>
      <w:r w:rsidR="003E2B52" w:rsidRPr="00030529">
        <w:t xml:space="preserve"> (s)</w:t>
      </w:r>
      <w:r w:rsidR="0058606A" w:rsidRPr="00030529">
        <w:t xml:space="preserve"> as defined in Annex 5</w:t>
      </w:r>
      <w:r w:rsidR="00EB1795" w:rsidRPr="00030529">
        <w:t xml:space="preserve"> and Annex 5</w:t>
      </w:r>
      <w:r w:rsidR="00D00B16" w:rsidRPr="00030529">
        <w:t xml:space="preserve"> - </w:t>
      </w:r>
      <w:r w:rsidR="00EB1795" w:rsidRPr="00030529">
        <w:t>5.</w:t>
      </w:r>
      <w:r w:rsidR="002C753A" w:rsidRPr="00030529">
        <w:t>7</w:t>
      </w:r>
      <w:r w:rsidR="0058606A" w:rsidRPr="00030529">
        <w:t>. If the cause of such delay has not been rectified, at the expiry of the</w:t>
      </w:r>
      <w:r w:rsidR="0099178B" w:rsidRPr="00030529">
        <w:t xml:space="preserve"> extension</w:t>
      </w:r>
      <w:r w:rsidR="0058606A" w:rsidRPr="00030529">
        <w:t xml:space="preserve"> period</w:t>
      </w:r>
      <w:r w:rsidR="0099178B" w:rsidRPr="00030529">
        <w:t xml:space="preserve"> granted under 12.1</w:t>
      </w:r>
      <w:r w:rsidR="0058606A" w:rsidRPr="00030529">
        <w:t xml:space="preserve"> during which liquidated damages are payable as detailed in Annex 5</w:t>
      </w:r>
      <w:r w:rsidR="00D00B16" w:rsidRPr="00030529">
        <w:t xml:space="preserve"> - </w:t>
      </w:r>
      <w:r w:rsidR="00EB1795" w:rsidRPr="00030529">
        <w:t>5.</w:t>
      </w:r>
      <w:r w:rsidR="002C753A" w:rsidRPr="00030529">
        <w:t>7</w:t>
      </w:r>
      <w:r w:rsidR="0058606A" w:rsidRPr="00030529">
        <w:t>, the Authority shall be entitled to:</w:t>
      </w:r>
    </w:p>
    <w:p w14:paraId="6BED9C40" w14:textId="77777777" w:rsidR="0058606A" w:rsidRPr="00030529" w:rsidRDefault="0058606A" w:rsidP="003F2830">
      <w:pPr>
        <w:pStyle w:val="TCbodyafterlevel4"/>
        <w:rPr>
          <w:rStyle w:val="consectsty5"/>
        </w:rPr>
      </w:pPr>
      <w:r w:rsidRPr="00030529">
        <w:rPr>
          <w:rStyle w:val="consectsty5"/>
        </w:rPr>
        <w:t xml:space="preserve">during the </w:t>
      </w:r>
      <w:r w:rsidR="00B772B3" w:rsidRPr="00030529">
        <w:rPr>
          <w:rStyle w:val="consectsty5"/>
        </w:rPr>
        <w:t>Liquidated Damages Period</w:t>
      </w:r>
      <w:r w:rsidRPr="00030529">
        <w:rPr>
          <w:rStyle w:val="consectsty5"/>
        </w:rPr>
        <w:t>, serve a notice on the Contractor placing the Contractor on notice that if, at the end of the</w:t>
      </w:r>
      <w:r w:rsidR="00277924" w:rsidRPr="00030529">
        <w:rPr>
          <w:rStyle w:val="consectsty5"/>
        </w:rPr>
        <w:t xml:space="preserve"> </w:t>
      </w:r>
      <w:r w:rsidR="0099178B" w:rsidRPr="00030529">
        <w:t>extension period granted under 12.1</w:t>
      </w:r>
      <w:r w:rsidRPr="00030529">
        <w:rPr>
          <w:rStyle w:val="consectsty5"/>
        </w:rPr>
        <w:t xml:space="preserve">, the delay is not remedied, </w:t>
      </w:r>
      <w:r w:rsidR="00277924" w:rsidRPr="00030529">
        <w:rPr>
          <w:rStyle w:val="consectsty5"/>
        </w:rPr>
        <w:t>at the sole discretion of the Authority a further Liquidated Damages Period shall commence as detailed in Annex 5</w:t>
      </w:r>
      <w:r w:rsidR="00EB1795" w:rsidRPr="00030529">
        <w:rPr>
          <w:rStyle w:val="consectsty5"/>
        </w:rPr>
        <w:t xml:space="preserve"> and Annex 5</w:t>
      </w:r>
      <w:r w:rsidR="00D00B16" w:rsidRPr="00030529">
        <w:rPr>
          <w:rStyle w:val="consectsty5"/>
        </w:rPr>
        <w:t xml:space="preserve"> - </w:t>
      </w:r>
      <w:r w:rsidR="00EB1795" w:rsidRPr="00030529">
        <w:rPr>
          <w:rStyle w:val="consectsty5"/>
        </w:rPr>
        <w:t>5.</w:t>
      </w:r>
      <w:r w:rsidR="002C753A" w:rsidRPr="00030529">
        <w:rPr>
          <w:rStyle w:val="consectsty5"/>
        </w:rPr>
        <w:t>7</w:t>
      </w:r>
      <w:r w:rsidRPr="00030529">
        <w:rPr>
          <w:rStyle w:val="consectsty5"/>
        </w:rPr>
        <w:t xml:space="preserve">, or; </w:t>
      </w:r>
    </w:p>
    <w:p w14:paraId="1590451B" w14:textId="77777777" w:rsidR="0058606A" w:rsidRPr="00030529" w:rsidRDefault="0058606A" w:rsidP="003F2830">
      <w:pPr>
        <w:pStyle w:val="TCbodyafterlevel4"/>
        <w:rPr>
          <w:rStyle w:val="consectsty5"/>
        </w:rPr>
      </w:pPr>
      <w:r w:rsidRPr="00030529">
        <w:rPr>
          <w:rStyle w:val="consectsty5"/>
        </w:rPr>
        <w:t xml:space="preserve">terminate this agreement with immediate effect </w:t>
      </w:r>
    </w:p>
    <w:p w14:paraId="5AB7C80A" w14:textId="77777777" w:rsidR="0058606A" w:rsidRPr="00030529" w:rsidRDefault="0058606A" w:rsidP="003F2830">
      <w:pPr>
        <w:pStyle w:val="TCBodyafterH3"/>
        <w:rPr>
          <w:rStyle w:val="consectsty5"/>
        </w:rPr>
      </w:pPr>
      <w:r w:rsidRPr="00030529">
        <w:rPr>
          <w:rStyle w:val="consectsty5"/>
        </w:rPr>
        <w:t xml:space="preserve">seek any remedy available to it for all losses, costs, damages or expenses incurred as a result of such delay after the end of the </w:t>
      </w:r>
      <w:r w:rsidR="00B772B3" w:rsidRPr="00030529">
        <w:rPr>
          <w:rStyle w:val="consectsty5"/>
        </w:rPr>
        <w:t xml:space="preserve">Liquidated Damages Period </w:t>
      </w:r>
      <w:r w:rsidR="0010051B" w:rsidRPr="00030529">
        <w:rPr>
          <w:rStyle w:val="consectsty5"/>
        </w:rPr>
        <w:t>under 13.1.2.1 and 13.1.2.2</w:t>
      </w:r>
      <w:r w:rsidRPr="00030529">
        <w:rPr>
          <w:rStyle w:val="consectsty5"/>
        </w:rPr>
        <w:t xml:space="preserve">; </w:t>
      </w:r>
    </w:p>
    <w:p w14:paraId="5782206B" w14:textId="77777777" w:rsidR="0058606A" w:rsidRPr="00030529" w:rsidRDefault="0058606A" w:rsidP="003F2830">
      <w:pPr>
        <w:pStyle w:val="TCBodyafterH2"/>
      </w:pPr>
      <w:r w:rsidRPr="00030529">
        <w:t xml:space="preserve">Both parties acknowledge that any </w:t>
      </w:r>
      <w:r w:rsidR="00B772B3" w:rsidRPr="00030529">
        <w:t xml:space="preserve">Liquidated Damages </w:t>
      </w:r>
      <w:r w:rsidRPr="00030529">
        <w:t>specified in Annex 5</w:t>
      </w:r>
      <w:r w:rsidR="00D00B16" w:rsidRPr="00030529">
        <w:t xml:space="preserve"> - </w:t>
      </w:r>
      <w:r w:rsidR="00EB1795" w:rsidRPr="00030529">
        <w:t>5.</w:t>
      </w:r>
      <w:r w:rsidR="002C753A" w:rsidRPr="00030529">
        <w:t>7</w:t>
      </w:r>
      <w:r w:rsidRPr="00030529">
        <w:t xml:space="preserve">, represented as a sum of money </w:t>
      </w:r>
      <w:r w:rsidR="006F7B71" w:rsidRPr="00030529">
        <w:t>relating to either the</w:t>
      </w:r>
      <w:r w:rsidRPr="00030529">
        <w:t xml:space="preserve"> Service Continuity Charge and/or </w:t>
      </w:r>
      <w:r w:rsidR="00701A77" w:rsidRPr="00030529">
        <w:t>Implementation Liquidated Damages</w:t>
      </w:r>
      <w:r w:rsidRPr="00030529">
        <w:t xml:space="preserve"> is a genuine pre-estimate of the loss likely to be suffered by the Authority in the event of delay and that the figures specified therein are reasonable. </w:t>
      </w:r>
    </w:p>
    <w:p w14:paraId="36227B38" w14:textId="77777777" w:rsidR="0058606A" w:rsidRPr="00030529" w:rsidRDefault="0058606A" w:rsidP="003F2830">
      <w:pPr>
        <w:pStyle w:val="TCBodyafterH2"/>
      </w:pPr>
      <w:r w:rsidRPr="00030529">
        <w:t xml:space="preserve">Subject to 13.1, the Contractor agrees to pay the Authority within </w:t>
      </w:r>
      <w:r w:rsidR="0099651A" w:rsidRPr="00030529">
        <w:t>30</w:t>
      </w:r>
      <w:r w:rsidRPr="00030529">
        <w:t xml:space="preserve"> days of receipt of the invoice to be issued by the Authority, the Service Continuity Damages as detailed in Annex 5</w:t>
      </w:r>
      <w:r w:rsidR="00D00B16" w:rsidRPr="00030529">
        <w:t xml:space="preserve"> - </w:t>
      </w:r>
      <w:r w:rsidR="00EB1795" w:rsidRPr="00030529">
        <w:t>5.</w:t>
      </w:r>
      <w:r w:rsidR="002C753A" w:rsidRPr="00030529">
        <w:t>7</w:t>
      </w:r>
      <w:r w:rsidRPr="00030529">
        <w:t>.</w:t>
      </w:r>
    </w:p>
    <w:p w14:paraId="63DDDEB8" w14:textId="77777777" w:rsidR="0058606A" w:rsidRPr="00030529" w:rsidRDefault="0058606A" w:rsidP="003F2830">
      <w:pPr>
        <w:pStyle w:val="TCBodyafterH2"/>
      </w:pPr>
      <w:r w:rsidRPr="00030529">
        <w:lastRenderedPageBreak/>
        <w:t xml:space="preserve">Subject to 13.1, the Contractor agrees to pay the Authority within </w:t>
      </w:r>
      <w:r w:rsidR="0099651A" w:rsidRPr="00030529">
        <w:t>30</w:t>
      </w:r>
      <w:r w:rsidRPr="00030529">
        <w:t xml:space="preserve"> days of receipt of the invoice to be issued</w:t>
      </w:r>
      <w:r w:rsidR="00701A77" w:rsidRPr="00030529">
        <w:t xml:space="preserve"> monthly</w:t>
      </w:r>
      <w:r w:rsidRPr="00030529">
        <w:t xml:space="preserve"> by the Authority, the </w:t>
      </w:r>
      <w:r w:rsidR="00701A77" w:rsidRPr="00030529">
        <w:t>Implementation Liquidated Damages</w:t>
      </w:r>
      <w:r w:rsidRPr="00030529">
        <w:t xml:space="preserve"> as detailed in Annex 5</w:t>
      </w:r>
      <w:r w:rsidR="00D00B16" w:rsidRPr="00030529">
        <w:t xml:space="preserve"> - </w:t>
      </w:r>
      <w:r w:rsidR="00EB1795" w:rsidRPr="00030529">
        <w:t>5.</w:t>
      </w:r>
      <w:r w:rsidR="002C753A" w:rsidRPr="00030529">
        <w:t>7</w:t>
      </w:r>
      <w:r w:rsidRPr="00030529">
        <w:t xml:space="preserve">. Invoices for the </w:t>
      </w:r>
      <w:r w:rsidR="00701A77" w:rsidRPr="00030529">
        <w:t>Implementation Liquidated Damages</w:t>
      </w:r>
      <w:r w:rsidRPr="00030529">
        <w:t xml:space="preserve"> shall be issued to the Contractor from the Authority in week one (1) of each </w:t>
      </w:r>
      <w:r w:rsidR="00701A77" w:rsidRPr="00030529">
        <w:t>following</w:t>
      </w:r>
      <w:r w:rsidRPr="00030529">
        <w:t xml:space="preserve"> month to which the </w:t>
      </w:r>
      <w:r w:rsidR="00701A77" w:rsidRPr="00030529">
        <w:t>Implementation Liquidated Damages</w:t>
      </w:r>
      <w:r w:rsidRPr="00030529">
        <w:t xml:space="preserve"> are applicable.  </w:t>
      </w:r>
    </w:p>
    <w:p w14:paraId="51B62EB5" w14:textId="5BB6458F" w:rsidR="0058606A" w:rsidRPr="00030529" w:rsidRDefault="0058606A" w:rsidP="003F2830">
      <w:pPr>
        <w:pStyle w:val="TCBodyafterH2"/>
      </w:pPr>
      <w:r w:rsidRPr="00030529">
        <w:t xml:space="preserve">Subject to 13.1, the Authority agrees that the maximum </w:t>
      </w:r>
      <w:r w:rsidR="00B772B3" w:rsidRPr="00030529">
        <w:t xml:space="preserve">Liquidated Damages </w:t>
      </w:r>
      <w:r w:rsidRPr="00030529">
        <w:t xml:space="preserve">payable for the </w:t>
      </w:r>
      <w:r w:rsidR="00701A77" w:rsidRPr="00030529">
        <w:t>Implementation Liquidated Damages</w:t>
      </w:r>
      <w:r w:rsidRPr="00030529">
        <w:t xml:space="preserve"> shall be </w:t>
      </w:r>
      <w:r w:rsidR="00A97B10" w:rsidRPr="00030529">
        <w:t>18</w:t>
      </w:r>
      <w:r w:rsidRPr="00030529">
        <w:t>% of the contract value. For the avoidance of doubt, the Service Continuity Damages shall</w:t>
      </w:r>
      <w:r w:rsidR="003D2FCB" w:rsidRPr="00030529">
        <w:t xml:space="preserve"> not</w:t>
      </w:r>
      <w:r w:rsidRPr="00030529">
        <w:t xml:space="preserve"> be included in the </w:t>
      </w:r>
      <w:r w:rsidR="00A97B10" w:rsidRPr="00030529">
        <w:t>18</w:t>
      </w:r>
      <w:r w:rsidRPr="00030529">
        <w:t xml:space="preserve">% maximum </w:t>
      </w:r>
      <w:r w:rsidR="00701A77" w:rsidRPr="00030529">
        <w:t xml:space="preserve">Implementation Liquidated Damages </w:t>
      </w:r>
      <w:r w:rsidRPr="00030529">
        <w:t xml:space="preserve">above. The </w:t>
      </w:r>
      <w:r w:rsidR="003D2FCB" w:rsidRPr="00030529">
        <w:t xml:space="preserve">Service Continuity Damage </w:t>
      </w:r>
      <w:r w:rsidRPr="00030529">
        <w:t>cost</w:t>
      </w:r>
      <w:r w:rsidR="003D2FCB" w:rsidRPr="00030529">
        <w:t>s are</w:t>
      </w:r>
      <w:r w:rsidRPr="00030529">
        <w:t xml:space="preserve"> fixed.</w:t>
      </w:r>
    </w:p>
    <w:p w14:paraId="552AA4E1" w14:textId="77777777" w:rsidR="0058606A" w:rsidRPr="0086605D" w:rsidRDefault="0058606A" w:rsidP="00D555D0">
      <w:pPr>
        <w:pStyle w:val="TCHeading2"/>
      </w:pPr>
      <w:bookmarkStart w:id="52" w:name="_Toc468304713"/>
      <w:r w:rsidRPr="0086605D">
        <w:t>Service Credits</w:t>
      </w:r>
      <w:bookmarkEnd w:id="52"/>
    </w:p>
    <w:p w14:paraId="60041E62" w14:textId="77777777" w:rsidR="0058606A" w:rsidRPr="00030529" w:rsidRDefault="0058606A" w:rsidP="003F2830">
      <w:pPr>
        <w:pStyle w:val="TCBodyafterH2"/>
      </w:pPr>
      <w:r w:rsidRPr="0086605D">
        <w:t xml:space="preserve">The Contractor agrees to pay Service Credits to the Authority in respect </w:t>
      </w:r>
      <w:r w:rsidRPr="00030529">
        <w:t xml:space="preserve">of any failure to achieve the Service Levels as detailed in Annex </w:t>
      </w:r>
      <w:r w:rsidR="00D958BA" w:rsidRPr="00030529">
        <w:t>2</w:t>
      </w:r>
      <w:r w:rsidR="00FD2B3C" w:rsidRPr="00030529">
        <w:t xml:space="preserve"> and 2.1,</w:t>
      </w:r>
      <w:r w:rsidRPr="00030529">
        <w:t xml:space="preserve"> and will be calculated in accordance with the provisions detailed in Annex </w:t>
      </w:r>
      <w:r w:rsidR="00D958BA" w:rsidRPr="00030529">
        <w:t>2</w:t>
      </w:r>
      <w:r w:rsidR="00FD2B3C" w:rsidRPr="00030529">
        <w:t xml:space="preserve"> and 2.1</w:t>
      </w:r>
      <w:r w:rsidRPr="00030529">
        <w:t xml:space="preserve">. Any Service Credit payable in any quarter will be </w:t>
      </w:r>
      <w:r w:rsidR="00A427D5" w:rsidRPr="00030529">
        <w:t>issued</w:t>
      </w:r>
      <w:r w:rsidRPr="00030529">
        <w:t xml:space="preserve"> as a </w:t>
      </w:r>
      <w:r w:rsidR="00A427D5" w:rsidRPr="00030529">
        <w:t>Credit Note</w:t>
      </w:r>
      <w:r w:rsidR="000949AD" w:rsidRPr="00030529">
        <w:t>, to the Authority.</w:t>
      </w:r>
      <w:r w:rsidRPr="00030529">
        <w:t xml:space="preserve"> </w:t>
      </w:r>
    </w:p>
    <w:p w14:paraId="190E7CDB" w14:textId="77777777" w:rsidR="000949AD" w:rsidRPr="00030529" w:rsidRDefault="000949AD" w:rsidP="003F2830">
      <w:pPr>
        <w:pStyle w:val="TCBodyafterH2"/>
      </w:pPr>
      <w:r w:rsidRPr="00030529">
        <w:t xml:space="preserve">Subject to 13.2.1 the Credit </w:t>
      </w:r>
      <w:r w:rsidR="00894F29" w:rsidRPr="00030529">
        <w:t>N</w:t>
      </w:r>
      <w:r w:rsidRPr="00030529">
        <w:t xml:space="preserve">ote shall be sent to the address </w:t>
      </w:r>
      <w:r w:rsidR="00894F29" w:rsidRPr="00030529">
        <w:t>in</w:t>
      </w:r>
      <w:r w:rsidRPr="00030529">
        <w:t xml:space="preserve"> 2</w:t>
      </w:r>
      <w:r w:rsidR="002C753A" w:rsidRPr="00030529">
        <w:t>1</w:t>
      </w:r>
      <w:r w:rsidRPr="00030529">
        <w:t>.5 and detail:</w:t>
      </w:r>
    </w:p>
    <w:p w14:paraId="5BD89C92" w14:textId="77777777" w:rsidR="000949AD" w:rsidRPr="0086605D" w:rsidRDefault="000949AD" w:rsidP="003F2830">
      <w:pPr>
        <w:pStyle w:val="TCBodyafterH3"/>
      </w:pPr>
      <w:r w:rsidRPr="0086605D">
        <w:t>The KPI (s) to which the Credit applies</w:t>
      </w:r>
    </w:p>
    <w:p w14:paraId="1FFB8407" w14:textId="77777777" w:rsidR="000949AD" w:rsidRPr="0086605D" w:rsidRDefault="000949AD" w:rsidP="003F2830">
      <w:pPr>
        <w:pStyle w:val="TCBodyafterH3"/>
      </w:pPr>
      <w:r w:rsidRPr="0086605D">
        <w:t>The invoicing quarter to which the Credit applies</w:t>
      </w:r>
    </w:p>
    <w:p w14:paraId="0F04C51B" w14:textId="77777777" w:rsidR="0058487A" w:rsidRPr="0086605D" w:rsidRDefault="0058487A" w:rsidP="003F2830">
      <w:pPr>
        <w:pStyle w:val="TCBodyafterH2"/>
      </w:pPr>
      <w:r w:rsidRPr="0086605D">
        <w:t>The overall total payable Service Credit for any quarter shall be the total sum calculated for each KPI 001, 002, 003, 004 and 005.</w:t>
      </w:r>
    </w:p>
    <w:p w14:paraId="450A5801" w14:textId="77777777" w:rsidR="0058606A" w:rsidRPr="0086605D" w:rsidRDefault="0058606A" w:rsidP="003F2830">
      <w:pPr>
        <w:pStyle w:val="TCBodyafterH2"/>
      </w:pPr>
      <w:r w:rsidRPr="0086605D">
        <w:t xml:space="preserve">The Authority agrees that Service Credits shall be subject to a quarterly limit which is equivalent to 15% of the quarterly </w:t>
      </w:r>
      <w:r w:rsidR="001811FD">
        <w:t>Agreement</w:t>
      </w:r>
      <w:r w:rsidR="001811FD" w:rsidRPr="0086605D">
        <w:t xml:space="preserve"> </w:t>
      </w:r>
      <w:r w:rsidRPr="0086605D">
        <w:t>Charge.</w:t>
      </w:r>
    </w:p>
    <w:p w14:paraId="38DEE4DF" w14:textId="77777777" w:rsidR="0058606A" w:rsidRPr="00815A39" w:rsidRDefault="0058606A" w:rsidP="003F2830">
      <w:pPr>
        <w:pStyle w:val="TCBodyafterH2"/>
      </w:pPr>
      <w:r w:rsidRPr="0086605D">
        <w:t xml:space="preserve">The Contractor agrees to provide a detailed Key Performance Indicator report in the format required by the Authority to ensure Service Levels are met, and where any failure occurs, the Service Credits shall be calculated accordingly as detailed </w:t>
      </w:r>
      <w:r w:rsidRPr="00815A39">
        <w:t xml:space="preserve">in Annex </w:t>
      </w:r>
      <w:r w:rsidR="00D958BA" w:rsidRPr="00815A39">
        <w:t>2</w:t>
      </w:r>
      <w:r w:rsidR="00FD2B3C" w:rsidRPr="00815A39">
        <w:t xml:space="preserve"> and 2.1</w:t>
      </w:r>
      <w:r w:rsidRPr="00815A39">
        <w:t xml:space="preserve">. </w:t>
      </w:r>
    </w:p>
    <w:p w14:paraId="59FF15ED" w14:textId="77777777" w:rsidR="0058606A" w:rsidRPr="0086605D" w:rsidRDefault="00C27B69" w:rsidP="003F2830">
      <w:pPr>
        <w:pStyle w:val="TCBodyafterH2"/>
      </w:pPr>
      <w:r w:rsidRPr="0086605D">
        <w:t>Where an Exception applies to any incident or Service Level, the Authority</w:t>
      </w:r>
      <w:r w:rsidR="0058487A" w:rsidRPr="0086605D">
        <w:t xml:space="preserve">, at its discretion, </w:t>
      </w:r>
      <w:r w:rsidRPr="0086605D">
        <w:t>may  (but shall not be obliged</w:t>
      </w:r>
      <w:r w:rsidR="00751B0C">
        <w:t>)</w:t>
      </w:r>
      <w:r w:rsidRPr="0086605D">
        <w:t xml:space="preserve"> to</w:t>
      </w:r>
      <w:r w:rsidR="00751B0C">
        <w:t xml:space="preserve"> </w:t>
      </w:r>
      <w:r w:rsidRPr="0086605D">
        <w:t>waive its rights in respect of any Service Credits referable to any Service Level which has not been achieved.</w:t>
      </w:r>
      <w:r w:rsidR="0058606A" w:rsidRPr="0086605D">
        <w:t xml:space="preserve">   </w:t>
      </w:r>
    </w:p>
    <w:p w14:paraId="29F919EA" w14:textId="77777777" w:rsidR="0058606A" w:rsidRPr="0086605D" w:rsidRDefault="0058606A" w:rsidP="003F2830">
      <w:pPr>
        <w:pStyle w:val="TCHeading3"/>
      </w:pPr>
      <w:bookmarkStart w:id="53" w:name="_Toc468304714"/>
      <w:r w:rsidRPr="0086605D">
        <w:t>Service Credits KPI 005</w:t>
      </w:r>
      <w:bookmarkEnd w:id="53"/>
    </w:p>
    <w:p w14:paraId="5463E04D" w14:textId="77777777" w:rsidR="0058606A" w:rsidRPr="0086605D" w:rsidRDefault="0058606A" w:rsidP="003F2830">
      <w:pPr>
        <w:pStyle w:val="TCBodyafterH3"/>
      </w:pPr>
      <w:r w:rsidRPr="0086605D">
        <w:t xml:space="preserve">Where the Contractors performance reaches any Failure Level where a Service Credit applies for each </w:t>
      </w:r>
      <w:r w:rsidR="00794FD6">
        <w:t>Priority</w:t>
      </w:r>
      <w:r w:rsidRPr="0086605D">
        <w:t xml:space="preserve"> Level 2</w:t>
      </w:r>
      <w:r w:rsidR="004A4F12" w:rsidRPr="0086605D">
        <w:t xml:space="preserve"> and</w:t>
      </w:r>
      <w:r w:rsidRPr="0086605D">
        <w:t xml:space="preserve"> 3, the payable Service Credits shall be a total calculation of each failure in all </w:t>
      </w:r>
      <w:r w:rsidR="00794FD6">
        <w:t>Priority</w:t>
      </w:r>
      <w:r w:rsidRPr="0086605D">
        <w:t xml:space="preserve"> Levels. </w:t>
      </w:r>
    </w:p>
    <w:p w14:paraId="16A0CFF4" w14:textId="77777777" w:rsidR="003E2B52" w:rsidRPr="0086605D" w:rsidRDefault="0058606A" w:rsidP="003F2830">
      <w:pPr>
        <w:pStyle w:val="TCBodyafterH3"/>
      </w:pPr>
      <w:r w:rsidRPr="0086605D">
        <w:t xml:space="preserve">The Authority agrees that where the total number of incidents in each </w:t>
      </w:r>
      <w:r w:rsidR="00794FD6">
        <w:t>Priority</w:t>
      </w:r>
      <w:r w:rsidRPr="0086605D">
        <w:t xml:space="preserve"> Level of KPI 005 is equal to or less than 10, the data for that </w:t>
      </w:r>
      <w:r w:rsidR="00794FD6">
        <w:t>Priority</w:t>
      </w:r>
      <w:r w:rsidRPr="0086605D">
        <w:t xml:space="preserve"> Level shall be carried into the next subsequent reporting quarter and calculated accordingly in that subsequent quarter. For the avoidance of doubt, where a </w:t>
      </w:r>
      <w:r w:rsidRPr="0086605D">
        <w:lastRenderedPageBreak/>
        <w:t xml:space="preserve">Service Credit applies to any </w:t>
      </w:r>
      <w:r w:rsidR="00794FD6">
        <w:t>Priority</w:t>
      </w:r>
      <w:r w:rsidRPr="0086605D">
        <w:t xml:space="preserve"> Level where the total number of incidents are equal to or less than 10, no Service Credit shall be charged for that quarter.</w:t>
      </w:r>
    </w:p>
    <w:p w14:paraId="32567F49" w14:textId="77777777" w:rsidR="0058606A" w:rsidRPr="0086605D" w:rsidRDefault="0058606A" w:rsidP="003F2830">
      <w:pPr>
        <w:pStyle w:val="TCHeading3"/>
      </w:pPr>
      <w:bookmarkStart w:id="54" w:name="_Toc468304715"/>
      <w:r w:rsidRPr="0086605D">
        <w:t>Rights to Termination</w:t>
      </w:r>
      <w:bookmarkEnd w:id="54"/>
    </w:p>
    <w:p w14:paraId="3B5DDD79" w14:textId="77777777" w:rsidR="0058606A" w:rsidRPr="0086605D" w:rsidRDefault="0058606A" w:rsidP="003F2830">
      <w:pPr>
        <w:pStyle w:val="TCBodyafterH3"/>
      </w:pPr>
      <w:r w:rsidRPr="0086605D">
        <w:t xml:space="preserve">The Authority may exercise its </w:t>
      </w:r>
      <w:r w:rsidRPr="00030529">
        <w:t xml:space="preserve">right to terminate this agreement under clause </w:t>
      </w:r>
      <w:r w:rsidR="00FD2B3C" w:rsidRPr="00030529">
        <w:t>2</w:t>
      </w:r>
      <w:r w:rsidR="002C753A" w:rsidRPr="00030529">
        <w:t>8</w:t>
      </w:r>
      <w:r w:rsidRPr="00030529">
        <w:t xml:space="preserve"> Termination</w:t>
      </w:r>
      <w:r w:rsidRPr="0086605D">
        <w:t xml:space="preserve"> where:</w:t>
      </w:r>
    </w:p>
    <w:p w14:paraId="1B064F83" w14:textId="77777777" w:rsidR="0058606A" w:rsidRPr="0086605D" w:rsidRDefault="0058606A" w:rsidP="003F2830">
      <w:pPr>
        <w:pStyle w:val="TCbodyafterlevel4"/>
      </w:pPr>
      <w:proofErr w:type="gramStart"/>
      <w:r w:rsidRPr="0086605D">
        <w:t>the</w:t>
      </w:r>
      <w:proofErr w:type="gramEnd"/>
      <w:r w:rsidRPr="0086605D">
        <w:t xml:space="preserve"> Contractors performance reaches Failure Level 3 of KPI 001, 002, 003, 004 and 005. </w:t>
      </w:r>
    </w:p>
    <w:p w14:paraId="5C252549" w14:textId="77777777" w:rsidR="0058606A" w:rsidRPr="0086605D" w:rsidRDefault="0058606A" w:rsidP="003F2830">
      <w:pPr>
        <w:pStyle w:val="TCbodyafterlevel4"/>
      </w:pPr>
      <w:proofErr w:type="gramStart"/>
      <w:r w:rsidRPr="0086605D">
        <w:t>the</w:t>
      </w:r>
      <w:proofErr w:type="gramEnd"/>
      <w:r w:rsidRPr="0086605D">
        <w:t xml:space="preserve"> Contractor performance </w:t>
      </w:r>
      <w:r w:rsidR="00FD2B3C" w:rsidRPr="0086605D">
        <w:t>is in persistent breach of</w:t>
      </w:r>
      <w:r w:rsidRPr="0086605D">
        <w:t xml:space="preserve"> Failure Level 2 in any KPI.</w:t>
      </w:r>
    </w:p>
    <w:p w14:paraId="1814536A" w14:textId="77777777" w:rsidR="00BC621A" w:rsidRPr="0086605D" w:rsidRDefault="0058606A" w:rsidP="00815A39">
      <w:pPr>
        <w:pStyle w:val="TCBodyafterH1"/>
      </w:pPr>
      <w:r w:rsidRPr="0086605D">
        <w:t>The Contractor warrants to the Authority that all data provided in relation to the Service Levels are accurate and the Contractor grants to the Authority, and to any statutory or regulatory auditors of NICE and to authorised agents the right of reasonable access to (and if necessary to copy) the records relating to the Service Levels during normal business hours on reasonable prior notice.</w:t>
      </w:r>
    </w:p>
    <w:p w14:paraId="5ED0C094" w14:textId="77777777" w:rsidR="00F31CD5" w:rsidRPr="0086605D" w:rsidRDefault="00F31CD5" w:rsidP="00D555D0">
      <w:pPr>
        <w:pStyle w:val="TCHeading1"/>
      </w:pPr>
      <w:bookmarkStart w:id="55" w:name="_Toc276036484"/>
      <w:bookmarkStart w:id="56" w:name="_Toc288733090"/>
      <w:bookmarkStart w:id="57" w:name="_Toc289099817"/>
      <w:bookmarkStart w:id="58" w:name="_Toc468304716"/>
      <w:bookmarkStart w:id="59" w:name="_Toc276465542"/>
      <w:bookmarkEnd w:id="49"/>
      <w:r w:rsidRPr="0086605D">
        <w:t>Liability, Indemnity and Insurance</w:t>
      </w:r>
      <w:bookmarkEnd w:id="55"/>
      <w:bookmarkEnd w:id="56"/>
      <w:bookmarkEnd w:id="57"/>
      <w:bookmarkEnd w:id="58"/>
      <w:r w:rsidRPr="0086605D">
        <w:t xml:space="preserve"> </w:t>
      </w:r>
    </w:p>
    <w:p w14:paraId="0978DB04" w14:textId="77777777" w:rsidR="00F31CD5" w:rsidRPr="0086605D" w:rsidRDefault="00F31CD5" w:rsidP="00815A39">
      <w:pPr>
        <w:pStyle w:val="TCBodyafterH1"/>
      </w:pPr>
      <w:r w:rsidRPr="0086605D">
        <w:t>Neither Party excludes or limits liability to the other Party for:</w:t>
      </w:r>
    </w:p>
    <w:p w14:paraId="7C76D57B" w14:textId="77777777" w:rsidR="00F31CD5" w:rsidRPr="0086605D" w:rsidRDefault="00F31CD5" w:rsidP="003F2830">
      <w:pPr>
        <w:pStyle w:val="TCBodyindentH3"/>
      </w:pPr>
      <w:r w:rsidRPr="0086605D">
        <w:t xml:space="preserve">death or personal injury caused by its negligence; or </w:t>
      </w:r>
    </w:p>
    <w:p w14:paraId="75E8D640" w14:textId="77777777" w:rsidR="00F31CD5" w:rsidRPr="0086605D" w:rsidRDefault="00F31CD5" w:rsidP="003F2830">
      <w:pPr>
        <w:pStyle w:val="TCBodyindentH3"/>
      </w:pPr>
      <w:r w:rsidRPr="0086605D">
        <w:t>fraud; or</w:t>
      </w:r>
    </w:p>
    <w:p w14:paraId="00705E26" w14:textId="77777777" w:rsidR="00F31CD5" w:rsidRPr="0086605D" w:rsidRDefault="00F31CD5" w:rsidP="003F2830">
      <w:pPr>
        <w:pStyle w:val="TCBodyindentH3"/>
      </w:pPr>
      <w:r w:rsidRPr="0086605D">
        <w:t>fraudulent misrepresentation; or</w:t>
      </w:r>
    </w:p>
    <w:p w14:paraId="71D885E2" w14:textId="77777777" w:rsidR="00F31CD5" w:rsidRPr="0086605D" w:rsidRDefault="00F31CD5" w:rsidP="003F2830">
      <w:pPr>
        <w:pStyle w:val="TCBodyindentH3"/>
      </w:pPr>
      <w:proofErr w:type="gramStart"/>
      <w:r w:rsidRPr="0086605D">
        <w:t>any</w:t>
      </w:r>
      <w:proofErr w:type="gramEnd"/>
      <w:r w:rsidRPr="0086605D">
        <w:t xml:space="preserve"> breach of any obligations implied by Section 2 of the Supply of Goods and Services Act 1982.</w:t>
      </w:r>
    </w:p>
    <w:p w14:paraId="1A952425" w14:textId="77777777" w:rsidR="00F31CD5" w:rsidRPr="00030529" w:rsidRDefault="00F31CD5" w:rsidP="00815A39">
      <w:pPr>
        <w:pStyle w:val="TCBodyafterH1"/>
      </w:pPr>
      <w:r w:rsidRPr="00030529">
        <w:t>Subject to clauses 14.3 and 14.4, the Contractor shall indemnify the Authority and keep the Authority indemnified fully against all claims, proceedings, actions, damages, costs, expenses and any other liabilities which may arise out of, or in consequence of, the supply, or the late or purported supply, of the Services or the performance or non-performance by the Contractor of its obligations under the Agreement or the presence of the Contractor or any staff on the Premises, including in respect of any death or personal injury, loss of or damage to property, financial loss arising from any advice given</w:t>
      </w:r>
      <w:r w:rsidR="00D03877" w:rsidRPr="00030529">
        <w:t xml:space="preserve"> under this Agreement</w:t>
      </w:r>
      <w:r w:rsidRPr="00030529">
        <w:t xml:space="preserve"> or </w:t>
      </w:r>
      <w:r w:rsidR="00D03877" w:rsidRPr="00030529">
        <w:t xml:space="preserve">advice that should have been given under this agreement but was </w:t>
      </w:r>
      <w:r w:rsidRPr="00030529">
        <w:t xml:space="preserve">omitted to be given by the Contractor, or any other loss which is caused directly or indirectly by any act or omission of the Contractor. </w:t>
      </w:r>
    </w:p>
    <w:p w14:paraId="669853D0" w14:textId="77777777" w:rsidR="00F31CD5" w:rsidRPr="00030529" w:rsidRDefault="00F31CD5" w:rsidP="00815A39">
      <w:pPr>
        <w:pStyle w:val="TCBodyafterH1"/>
      </w:pPr>
      <w:r w:rsidRPr="00030529">
        <w:t xml:space="preserve">The Contractor shall not be responsible for any injury, loss, damage,  cost or expense if and to the extent that it is caused by the negligence or wilful misconduct of the Authority or by breach by the Authority of its obligations under the Agreement.  </w:t>
      </w:r>
    </w:p>
    <w:p w14:paraId="7CD4517D" w14:textId="77777777" w:rsidR="00F31CD5" w:rsidRPr="00030529" w:rsidRDefault="00F31CD5" w:rsidP="00815A39">
      <w:pPr>
        <w:pStyle w:val="TCBodyafterH1"/>
      </w:pPr>
      <w:r w:rsidRPr="00030529">
        <w:t>Subject always to clauses 14.1 and 14.5, in no event shall either Party be liable to the other for any:</w:t>
      </w:r>
    </w:p>
    <w:p w14:paraId="78471D12" w14:textId="77777777" w:rsidR="00F31CD5" w:rsidRPr="00030529" w:rsidRDefault="00F31CD5" w:rsidP="003F2830">
      <w:pPr>
        <w:pStyle w:val="TCBodyindentH3"/>
      </w:pPr>
      <w:r w:rsidRPr="00030529">
        <w:t>loss of profits, business, revenue or goodwill; and/or</w:t>
      </w:r>
    </w:p>
    <w:p w14:paraId="5B3334B2" w14:textId="77777777" w:rsidR="00F31CD5" w:rsidRPr="00030529" w:rsidRDefault="00F31CD5" w:rsidP="003F2830">
      <w:pPr>
        <w:pStyle w:val="TCBodyindentH3"/>
      </w:pPr>
      <w:r w:rsidRPr="00030529">
        <w:lastRenderedPageBreak/>
        <w:t xml:space="preserve">loss of savings (whether anticipated or otherwise); and/or  </w:t>
      </w:r>
    </w:p>
    <w:p w14:paraId="567985ED" w14:textId="77777777" w:rsidR="00F31CD5" w:rsidRPr="00030529" w:rsidRDefault="00F31CD5" w:rsidP="003F2830">
      <w:pPr>
        <w:pStyle w:val="TCBodyindentH3"/>
      </w:pPr>
      <w:proofErr w:type="gramStart"/>
      <w:r w:rsidRPr="00030529">
        <w:t>indirect</w:t>
      </w:r>
      <w:proofErr w:type="gramEnd"/>
      <w:r w:rsidRPr="00030529">
        <w:t xml:space="preserve"> or consequential loss or damage. </w:t>
      </w:r>
    </w:p>
    <w:p w14:paraId="3CDC0931" w14:textId="77777777" w:rsidR="00F31CD5" w:rsidRPr="0086605D" w:rsidRDefault="00F31CD5" w:rsidP="00815A39">
      <w:pPr>
        <w:pStyle w:val="TCBodyafterH1"/>
      </w:pPr>
      <w:r w:rsidRPr="0086605D">
        <w:t>The Contractor shall not exclude liability for additional operational, administrative costs and/or expenses or wasted expenditure resulting from the direct Default of the Contractor.</w:t>
      </w:r>
    </w:p>
    <w:p w14:paraId="60596FAB" w14:textId="77777777" w:rsidR="00F31CD5" w:rsidRPr="0086605D" w:rsidRDefault="00F31CD5" w:rsidP="00D555D0">
      <w:pPr>
        <w:pStyle w:val="TCHeading1"/>
      </w:pPr>
      <w:bookmarkStart w:id="60" w:name="_Toc468304717"/>
      <w:bookmarkEnd w:id="59"/>
      <w:r w:rsidRPr="0086605D">
        <w:t>Insurance</w:t>
      </w:r>
      <w:bookmarkEnd w:id="60"/>
    </w:p>
    <w:p w14:paraId="621DEF47" w14:textId="77777777" w:rsidR="00F31CD5" w:rsidRPr="0086605D" w:rsidRDefault="00F31CD5" w:rsidP="00815A39">
      <w:pPr>
        <w:pStyle w:val="TCBodyafterH1"/>
      </w:pPr>
      <w:r w:rsidRPr="0086605D">
        <w:t>The Contractor shall maintain an appropriate insurance policy to cover its liabilities to the Authority under this Agreement.</w:t>
      </w:r>
    </w:p>
    <w:p w14:paraId="31714FCF" w14:textId="77777777" w:rsidR="00F31CD5" w:rsidRPr="0086605D" w:rsidRDefault="00F31CD5" w:rsidP="00815A39">
      <w:pPr>
        <w:pStyle w:val="TCBodyafterH1"/>
      </w:pPr>
      <w:r w:rsidRPr="0086605D">
        <w:t>The Contractor shall effect and maintain with a reputable insurance company a policy or policies of insurance providing an adequate level of cover in respect of all risks which may be incurred by the Contractor, arising out of the Contractor’s performance of its obligations under the Agreement,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Agreement Period and for a minimum of 6 (six) years following the expiration or earlier termination of the Agreement.</w:t>
      </w:r>
    </w:p>
    <w:p w14:paraId="630F89F2" w14:textId="77777777" w:rsidR="00F31CD5" w:rsidRPr="0086605D" w:rsidRDefault="00F31CD5" w:rsidP="00815A39">
      <w:pPr>
        <w:pStyle w:val="TCBodyafterH1"/>
      </w:pPr>
      <w:r w:rsidRPr="0086605D">
        <w:t>The Contractor shall hold employer’s liability insurance in respect of staff in accordance with any legal requirement from time to time in force.</w:t>
      </w:r>
    </w:p>
    <w:p w14:paraId="662BE945" w14:textId="77777777" w:rsidR="00F31CD5" w:rsidRPr="0086605D" w:rsidRDefault="00F31CD5" w:rsidP="00815A39">
      <w:pPr>
        <w:pStyle w:val="TCBodyafterH1"/>
      </w:pPr>
      <w:r w:rsidRPr="0086605D">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3DA0EC89" w14:textId="77777777" w:rsidR="00F31CD5" w:rsidRPr="0086605D" w:rsidRDefault="00F31CD5" w:rsidP="00815A39">
      <w:pPr>
        <w:pStyle w:val="TCBodyafterH1"/>
      </w:pPr>
      <w:r w:rsidRPr="0086605D">
        <w:t>If, for whatever reason, the Contractor fails to give effect to and maintain the insurances required by the provisions of the Agreement the Authority may make alternative arrangements to protect its interests and may recover the costs of such arrangements from the Contractor.</w:t>
      </w:r>
    </w:p>
    <w:p w14:paraId="619F0FE5" w14:textId="77777777" w:rsidR="00F31CD5" w:rsidRDefault="00F31CD5" w:rsidP="00815A39">
      <w:pPr>
        <w:pStyle w:val="TCBodyafterH1"/>
      </w:pPr>
      <w:r w:rsidRPr="0086605D">
        <w:t xml:space="preserve">The provisions of any insurance or the amount of cover shall not relieve the Contractor of any liabilities under the Agreement.  It shall be the responsibility of the Contractor to determine the amount of insurance cover that will be adequate to enable the Contractor to satisfy any liability under this Agreement.   </w:t>
      </w:r>
    </w:p>
    <w:p w14:paraId="2E31B303" w14:textId="77777777" w:rsidR="006D5F51" w:rsidRPr="00612661" w:rsidRDefault="006D5F51" w:rsidP="00D555D0">
      <w:pPr>
        <w:pStyle w:val="TCHeading1"/>
      </w:pPr>
      <w:bookmarkStart w:id="61" w:name="_Toc468304718"/>
      <w:r w:rsidRPr="00612661">
        <w:t>Limitation of Liability</w:t>
      </w:r>
      <w:bookmarkEnd w:id="61"/>
    </w:p>
    <w:p w14:paraId="43AD465E" w14:textId="77777777" w:rsidR="00A427D5" w:rsidRPr="00612661" w:rsidRDefault="006D5F51" w:rsidP="00815A39">
      <w:pPr>
        <w:pStyle w:val="TCBodyafterH1"/>
      </w:pPr>
      <w:r w:rsidRPr="00612661">
        <w:t xml:space="preserve">The Authority shall not be liable to the Contractor for any indirect or consequent loss, damage, injury or costs whatsoever which arise out of or are connected with the Authority's adherence or non-adherence to the terms and conditions of this Agreement.  </w:t>
      </w:r>
      <w:r w:rsidR="00A427D5" w:rsidRPr="00612661">
        <w:t xml:space="preserve">Subject always to clause 14.1, the </w:t>
      </w:r>
      <w:r w:rsidR="0044445A" w:rsidRPr="00612661">
        <w:t xml:space="preserve">Contractors </w:t>
      </w:r>
      <w:r w:rsidR="00A427D5" w:rsidRPr="00612661">
        <w:t xml:space="preserve">liability for Defaults shall be subject to the following financial limits: </w:t>
      </w:r>
    </w:p>
    <w:p w14:paraId="69715A8A" w14:textId="47E415E3" w:rsidR="00A427D5" w:rsidRPr="00612661" w:rsidRDefault="00A427D5" w:rsidP="003F2830">
      <w:pPr>
        <w:pStyle w:val="TCBodyindentH3"/>
      </w:pPr>
      <w:r w:rsidRPr="00612661">
        <w:t xml:space="preserve">the aggregate liability for all Defaults arising in </w:t>
      </w:r>
      <w:r w:rsidR="00D03877" w:rsidRPr="00612661">
        <w:t xml:space="preserve">each </w:t>
      </w:r>
      <w:r w:rsidRPr="00612661">
        <w:t>twelve-month contract period</w:t>
      </w:r>
      <w:r w:rsidR="00D03877" w:rsidRPr="00612661">
        <w:t xml:space="preserve"> from the commencement date of this Agreement</w:t>
      </w:r>
      <w:r w:rsidRPr="00612661">
        <w:t>, in connection with this Agre</w:t>
      </w:r>
      <w:r w:rsidR="00D759F9" w:rsidRPr="00612661">
        <w:t xml:space="preserve">ement shall in no event exceed </w:t>
      </w:r>
      <w:r w:rsidRPr="00612661">
        <w:t xml:space="preserve">125% of the fees payable by the Authority to </w:t>
      </w:r>
      <w:r w:rsidRPr="00612661">
        <w:lastRenderedPageBreak/>
        <w:t xml:space="preserve">the Contractor. </w:t>
      </w:r>
      <w:r w:rsidRPr="00612661">
        <w:rPr>
          <w:spacing w:val="-3"/>
          <w:szCs w:val="20"/>
        </w:rPr>
        <w:t>This limit</w:t>
      </w:r>
      <w:r w:rsidR="008F6548" w:rsidRPr="00612661">
        <w:rPr>
          <w:spacing w:val="-3"/>
          <w:szCs w:val="20"/>
        </w:rPr>
        <w:t xml:space="preserve"> shall exclude Third Party Losses and be</w:t>
      </w:r>
      <w:r w:rsidRPr="00612661">
        <w:rPr>
          <w:spacing w:val="-3"/>
          <w:szCs w:val="20"/>
        </w:rPr>
        <w:t xml:space="preserve"> inclusive of any Service Continuity </w:t>
      </w:r>
      <w:r w:rsidR="002B3F15" w:rsidRPr="00612661">
        <w:rPr>
          <w:spacing w:val="-3"/>
          <w:szCs w:val="20"/>
        </w:rPr>
        <w:t>Damages</w:t>
      </w:r>
      <w:r w:rsidRPr="00612661">
        <w:rPr>
          <w:spacing w:val="-3"/>
          <w:szCs w:val="20"/>
        </w:rPr>
        <w:t xml:space="preserve">, </w:t>
      </w:r>
      <w:r w:rsidR="002B3F15" w:rsidRPr="00612661">
        <w:rPr>
          <w:spacing w:val="-3"/>
          <w:szCs w:val="20"/>
        </w:rPr>
        <w:t>Implementation Liquidated Damages</w:t>
      </w:r>
      <w:r w:rsidRPr="00612661">
        <w:rPr>
          <w:spacing w:val="-3"/>
          <w:szCs w:val="20"/>
        </w:rPr>
        <w:t xml:space="preserve"> and Service Credits due and payable under 13.1, 13.2 and Annex 5. </w:t>
      </w:r>
    </w:p>
    <w:p w14:paraId="3CAB4A88" w14:textId="7533B90D" w:rsidR="00A427D5" w:rsidRPr="00612661" w:rsidRDefault="00A427D5" w:rsidP="003F2830">
      <w:pPr>
        <w:pStyle w:val="TCBodyindentH3"/>
      </w:pPr>
      <w:proofErr w:type="gramStart"/>
      <w:r w:rsidRPr="00612661">
        <w:t>the</w:t>
      </w:r>
      <w:proofErr w:type="gramEnd"/>
      <w:r w:rsidRPr="00612661">
        <w:t xml:space="preserve"> aggregate liability in circumstances where the Authority terminates this Contract pursuant to clause 13.1.2</w:t>
      </w:r>
      <w:r w:rsidR="002B3F15" w:rsidRPr="00612661">
        <w:t>.2</w:t>
      </w:r>
      <w:r w:rsidRPr="00612661">
        <w:t>, 13.2.</w:t>
      </w:r>
      <w:r w:rsidR="002B3F15" w:rsidRPr="00612661">
        <w:t>8</w:t>
      </w:r>
      <w:r w:rsidRPr="00612661">
        <w:t xml:space="preserve"> and 2</w:t>
      </w:r>
      <w:r w:rsidR="00486297" w:rsidRPr="00612661">
        <w:t>8</w:t>
      </w:r>
      <w:r w:rsidRPr="00612661">
        <w:t xml:space="preserve"> shall in no event exceed </w:t>
      </w:r>
      <w:r w:rsidR="00D03877" w:rsidRPr="00612661">
        <w:t>125</w:t>
      </w:r>
      <w:r w:rsidRPr="00612661">
        <w:t xml:space="preserve">% of the </w:t>
      </w:r>
      <w:r w:rsidR="00815A39">
        <w:t>contract value</w:t>
      </w:r>
      <w:r w:rsidRPr="00612661">
        <w:t xml:space="preserve">. </w:t>
      </w:r>
      <w:r w:rsidRPr="00612661">
        <w:rPr>
          <w:spacing w:val="-3"/>
          <w:szCs w:val="20"/>
        </w:rPr>
        <w:t xml:space="preserve">This limit </w:t>
      </w:r>
      <w:r w:rsidR="008F6548" w:rsidRPr="00612661">
        <w:rPr>
          <w:spacing w:val="-3"/>
          <w:szCs w:val="20"/>
        </w:rPr>
        <w:t>shall exclude Third Party Losses and be</w:t>
      </w:r>
      <w:r w:rsidRPr="00612661">
        <w:rPr>
          <w:spacing w:val="-3"/>
          <w:szCs w:val="20"/>
        </w:rPr>
        <w:t xml:space="preserve"> inclusive of any </w:t>
      </w:r>
      <w:r w:rsidR="002B3F15" w:rsidRPr="00612661">
        <w:rPr>
          <w:spacing w:val="-3"/>
          <w:szCs w:val="20"/>
        </w:rPr>
        <w:t xml:space="preserve">Service Continuity Damages, Implementation Liquidated Damages and </w:t>
      </w:r>
      <w:r w:rsidRPr="00612661">
        <w:rPr>
          <w:spacing w:val="-3"/>
          <w:szCs w:val="20"/>
        </w:rPr>
        <w:t xml:space="preserve">Service Credits due and payable under 13.1, 13.2 and Annex 5. </w:t>
      </w:r>
    </w:p>
    <w:p w14:paraId="12571A8D" w14:textId="77777777" w:rsidR="00A73CAE" w:rsidRPr="00612661" w:rsidRDefault="00DC2D6A" w:rsidP="00D555D0">
      <w:pPr>
        <w:pStyle w:val="TCHeading1"/>
      </w:pPr>
      <w:r w:rsidRPr="00612661">
        <w:fldChar w:fldCharType="begin"/>
      </w:r>
      <w:r w:rsidR="00A73CAE" w:rsidRPr="00612661">
        <w:instrText xml:space="preserve">PRIVATE </w:instrText>
      </w:r>
      <w:r w:rsidRPr="00612661">
        <w:fldChar w:fldCharType="end"/>
      </w:r>
      <w:bookmarkStart w:id="62" w:name="_Toc468304719"/>
      <w:r w:rsidR="00A73CAE" w:rsidRPr="00612661">
        <w:t>Contractor's Warranty</w:t>
      </w:r>
      <w:bookmarkEnd w:id="62"/>
      <w:r w:rsidRPr="00612661">
        <w:fldChar w:fldCharType="begin"/>
      </w:r>
      <w:r w:rsidR="00A73CAE" w:rsidRPr="00612661">
        <w:instrText>tc  \l 3 "</w:instrText>
      </w:r>
      <w:r w:rsidR="00A73CAE" w:rsidRPr="00612661">
        <w:tab/>
      </w:r>
      <w:r w:rsidRPr="00612661">
        <w:fldChar w:fldCharType="begin"/>
      </w:r>
      <w:r w:rsidR="003B7E51" w:rsidRPr="00612661">
        <w:instrText>seq level0 \c \*arabic</w:instrText>
      </w:r>
      <w:r w:rsidRPr="00612661">
        <w:fldChar w:fldCharType="separate"/>
      </w:r>
      <w:r w:rsidR="00993986">
        <w:rPr>
          <w:noProof/>
        </w:rPr>
        <w:instrText>20</w:instrText>
      </w:r>
      <w:r w:rsidRPr="00612661">
        <w:rPr>
          <w:noProof/>
        </w:rPr>
        <w:fldChar w:fldCharType="end"/>
      </w:r>
      <w:r w:rsidR="00A73CAE" w:rsidRPr="00612661">
        <w:instrText>.</w:instrText>
      </w:r>
      <w:r w:rsidRPr="00612661">
        <w:fldChar w:fldCharType="begin"/>
      </w:r>
      <w:r w:rsidR="003B7E51" w:rsidRPr="00612661">
        <w:instrText>seq level1 \r1 \*arabic</w:instrText>
      </w:r>
      <w:r w:rsidRPr="00612661">
        <w:fldChar w:fldCharType="separate"/>
      </w:r>
      <w:r w:rsidR="00993986">
        <w:rPr>
          <w:noProof/>
        </w:rPr>
        <w:instrText>1</w:instrText>
      </w:r>
      <w:r w:rsidRPr="00612661">
        <w:rPr>
          <w:noProof/>
        </w:rPr>
        <w:fldChar w:fldCharType="end"/>
      </w:r>
      <w:r w:rsidR="00A73CAE" w:rsidRPr="00612661">
        <w:tab/>
        <w:instrText>Contractor's Warranty"</w:instrText>
      </w:r>
      <w:r w:rsidRPr="00612661">
        <w:fldChar w:fldCharType="end"/>
      </w:r>
    </w:p>
    <w:p w14:paraId="32A25037" w14:textId="77777777" w:rsidR="00A73CAE" w:rsidRPr="0086605D" w:rsidRDefault="00A73CAE" w:rsidP="00815A39">
      <w:pPr>
        <w:pStyle w:val="TCBodyafterH1"/>
      </w:pPr>
      <w:r w:rsidRPr="0086605D">
        <w:t>The Contractor warrants that the Services shall meet the Contractor Undertakings in all material respects. The Contractor and its sub-contractors shall use all reasonable skill and care performing all Services and any other work hereunder and shall use personnel of appropriate skill and experience for performance of such services.</w:t>
      </w:r>
    </w:p>
    <w:p w14:paraId="17EC2247" w14:textId="77777777" w:rsidR="00026D51" w:rsidRPr="0086605D" w:rsidRDefault="00026D51" w:rsidP="00D555D0">
      <w:pPr>
        <w:pStyle w:val="TCHeading1"/>
      </w:pPr>
      <w:bookmarkStart w:id="63" w:name="_Toc468304720"/>
      <w:r w:rsidRPr="0086605D">
        <w:t>Intellectual Property Rights</w:t>
      </w:r>
      <w:bookmarkEnd w:id="63"/>
    </w:p>
    <w:p w14:paraId="58EBBE88" w14:textId="77777777" w:rsidR="00026D51" w:rsidRPr="0086605D" w:rsidRDefault="00026D51" w:rsidP="00815A39">
      <w:pPr>
        <w:pStyle w:val="TCBodyafterH1"/>
      </w:pPr>
      <w:r w:rsidRPr="0086605D">
        <w:t>The C</w:t>
      </w:r>
      <w:r w:rsidR="00EE08E6" w:rsidRPr="0086605D">
        <w:t>ontractor warrants that it has a</w:t>
      </w:r>
      <w:r w:rsidRPr="0086605D">
        <w:t>uthority to grant to the Authority any rights to be granted hereunder and owns or has obtained valid licences to any Intellectual Property Rights necessary for the fulfilment of all its obligations under the Agreement.</w:t>
      </w:r>
    </w:p>
    <w:p w14:paraId="66F93ED8" w14:textId="77777777" w:rsidR="00026D51" w:rsidRPr="0086605D" w:rsidRDefault="00026D51" w:rsidP="00D555D0">
      <w:pPr>
        <w:pStyle w:val="TCHeading1"/>
      </w:pPr>
      <w:bookmarkStart w:id="64" w:name="_Toc468304721"/>
      <w:r w:rsidRPr="0086605D">
        <w:t>Standards</w:t>
      </w:r>
      <w:bookmarkEnd w:id="64"/>
    </w:p>
    <w:p w14:paraId="02ECE3B3" w14:textId="77777777" w:rsidR="00026D51" w:rsidRPr="00612661" w:rsidRDefault="00026D51" w:rsidP="00815A39">
      <w:pPr>
        <w:pStyle w:val="TCBodyafterH1"/>
      </w:pPr>
      <w:r w:rsidRPr="0086605D">
        <w:t xml:space="preserve">The Contractor warrants that in performance of the Agreement it shall meet </w:t>
      </w:r>
      <w:r w:rsidRPr="00612661">
        <w:t>and the Services shall meet all relevant standards listed in Annex 1, 2 and 5.</w:t>
      </w:r>
    </w:p>
    <w:p w14:paraId="54E80DD6" w14:textId="77777777" w:rsidR="00026D51" w:rsidRPr="00612661" w:rsidRDefault="00026D51" w:rsidP="00D555D0">
      <w:pPr>
        <w:pStyle w:val="TCHeading1"/>
      </w:pPr>
      <w:bookmarkStart w:id="65" w:name="_Toc468304722"/>
      <w:r w:rsidRPr="00612661">
        <w:t>Viruses</w:t>
      </w:r>
      <w:bookmarkEnd w:id="65"/>
    </w:p>
    <w:p w14:paraId="6567B358" w14:textId="77777777" w:rsidR="00026D51" w:rsidRPr="00612661" w:rsidRDefault="00026D51" w:rsidP="00815A39">
      <w:pPr>
        <w:pStyle w:val="TCBodyafterH1"/>
      </w:pPr>
      <w:r w:rsidRPr="00612661">
        <w:t>The Contractor warrants that it has taken all practical steps, in accordance with good industry practice, to prevent the introduction of any Virus into data or Software owned by or under the control of the Authority including Authority Software.</w:t>
      </w:r>
    </w:p>
    <w:p w14:paraId="56581753" w14:textId="77777777" w:rsidR="00026D51" w:rsidRPr="00612661" w:rsidRDefault="00026D51" w:rsidP="00815A39">
      <w:pPr>
        <w:pStyle w:val="TCBodyafterH1"/>
      </w:pPr>
      <w:r w:rsidRPr="00612661">
        <w:t xml:space="preserve">The warranty and undertakings set out in clauses </w:t>
      </w:r>
      <w:r w:rsidR="00D00B16" w:rsidRPr="00612661">
        <w:t>20</w:t>
      </w:r>
      <w:r w:rsidR="00EE08E6" w:rsidRPr="00612661">
        <w:t>.</w:t>
      </w:r>
      <w:r w:rsidRPr="00612661">
        <w:t xml:space="preserve">1 and </w:t>
      </w:r>
      <w:r w:rsidR="00D00B16" w:rsidRPr="00612661">
        <w:t>20</w:t>
      </w:r>
      <w:r w:rsidRPr="00612661">
        <w:t xml:space="preserve">.2 shall not be limited in time and constitute fundamental terms of the Agreement. In the event of any breach of the same, the Contractor shall forthwith, at its own expense, carry out all such alterations or corrections as are necessary to ensure that the Services comply fully with this Agreement and the Contractor shall remain liable for all loss, costs, claims, liabilities, damages and expenses incurred by the Authority in respect of any breach. </w:t>
      </w:r>
    </w:p>
    <w:p w14:paraId="0C83BBA0" w14:textId="77777777" w:rsidR="00A017E2" w:rsidRPr="00612661" w:rsidRDefault="00A017E2" w:rsidP="00D555D0">
      <w:pPr>
        <w:pStyle w:val="TCHeading1"/>
      </w:pPr>
      <w:bookmarkStart w:id="66" w:name="_Toc468304723"/>
      <w:r w:rsidRPr="00612661">
        <w:t>P</w:t>
      </w:r>
      <w:r w:rsidR="00293D49" w:rsidRPr="00612661">
        <w:t>ayment</w:t>
      </w:r>
      <w:r w:rsidRPr="00612661">
        <w:t xml:space="preserve"> </w:t>
      </w:r>
      <w:r w:rsidR="00293D49" w:rsidRPr="00612661">
        <w:t>and</w:t>
      </w:r>
      <w:r w:rsidRPr="00612661">
        <w:t xml:space="preserve"> VAT</w:t>
      </w:r>
      <w:bookmarkEnd w:id="37"/>
      <w:bookmarkEnd w:id="38"/>
      <w:bookmarkEnd w:id="66"/>
    </w:p>
    <w:p w14:paraId="34C18EE4" w14:textId="77777777" w:rsidR="00A017E2" w:rsidRPr="00612661" w:rsidRDefault="00A017E2" w:rsidP="00815A39">
      <w:pPr>
        <w:pStyle w:val="TCBodyafterH1"/>
      </w:pPr>
      <w:r w:rsidRPr="00612661">
        <w:t xml:space="preserve">Subject to the due performance of the </w:t>
      </w:r>
      <w:r w:rsidR="007B4D59" w:rsidRPr="00612661">
        <w:t>Contractor</w:t>
      </w:r>
      <w:r w:rsidRPr="00612661">
        <w:t xml:space="preserve">’s obligations pursuant to this agreement and its annexes, </w:t>
      </w:r>
      <w:r w:rsidR="00213BBC" w:rsidRPr="00612661">
        <w:t>the Authority</w:t>
      </w:r>
      <w:r w:rsidRPr="00612661">
        <w:t xml:space="preserve"> shall pay all invoices (by BACS or such other method that may be agreed) submitted by the </w:t>
      </w:r>
      <w:r w:rsidR="007B4D59" w:rsidRPr="00612661">
        <w:t>Contractor</w:t>
      </w:r>
      <w:r w:rsidRPr="00612661">
        <w:t xml:space="preserve"> in accordance with </w:t>
      </w:r>
      <w:r w:rsidR="00E9212D" w:rsidRPr="00612661">
        <w:t xml:space="preserve">Annex </w:t>
      </w:r>
      <w:r w:rsidR="008211B7" w:rsidRPr="00612661">
        <w:t>4</w:t>
      </w:r>
      <w:r w:rsidRPr="00612661">
        <w:t xml:space="preserve"> within 30 days of their receipt</w:t>
      </w:r>
      <w:r w:rsidR="00EA4600" w:rsidRPr="00612661">
        <w:t>.</w:t>
      </w:r>
    </w:p>
    <w:p w14:paraId="0093894A" w14:textId="77777777" w:rsidR="00EA4600" w:rsidRPr="00612661" w:rsidRDefault="00EA4600" w:rsidP="00815A39">
      <w:pPr>
        <w:pStyle w:val="TCBodyafterH1"/>
      </w:pPr>
      <w:r w:rsidRPr="00612661">
        <w:lastRenderedPageBreak/>
        <w:t xml:space="preserve">The Authority shall not be liable to pay any invoices which are received other than in accordance with </w:t>
      </w:r>
      <w:r w:rsidR="00024F6B" w:rsidRPr="00612661">
        <w:t>c</w:t>
      </w:r>
      <w:r w:rsidRPr="00612661">
        <w:t xml:space="preserve">lauses </w:t>
      </w:r>
      <w:r w:rsidR="0044445A" w:rsidRPr="00612661">
        <w:t>2</w:t>
      </w:r>
      <w:r w:rsidR="00F37CE4" w:rsidRPr="00612661">
        <w:t>1</w:t>
      </w:r>
      <w:r w:rsidRPr="00612661">
        <w:t xml:space="preserve">.1, </w:t>
      </w:r>
      <w:r w:rsidR="0044445A" w:rsidRPr="00612661">
        <w:t>2</w:t>
      </w:r>
      <w:r w:rsidR="00F37CE4" w:rsidRPr="00612661">
        <w:t>1</w:t>
      </w:r>
      <w:r w:rsidRPr="00612661">
        <w:t xml:space="preserve">.3, </w:t>
      </w:r>
      <w:r w:rsidR="0044445A" w:rsidRPr="00612661">
        <w:t>2</w:t>
      </w:r>
      <w:r w:rsidR="00F37CE4" w:rsidRPr="00612661">
        <w:t>1</w:t>
      </w:r>
      <w:r w:rsidR="00A079DB" w:rsidRPr="00612661">
        <w:t xml:space="preserve">.4 </w:t>
      </w:r>
      <w:r w:rsidRPr="00612661">
        <w:t xml:space="preserve">and </w:t>
      </w:r>
      <w:r w:rsidR="0044445A" w:rsidRPr="00612661">
        <w:t>2</w:t>
      </w:r>
      <w:r w:rsidR="00F37CE4" w:rsidRPr="00612661">
        <w:t>1</w:t>
      </w:r>
      <w:r w:rsidRPr="00612661">
        <w:t>.</w:t>
      </w:r>
      <w:r w:rsidR="00A079DB" w:rsidRPr="00612661">
        <w:t>5</w:t>
      </w:r>
      <w:r w:rsidRPr="00612661">
        <w:t>.</w:t>
      </w:r>
    </w:p>
    <w:p w14:paraId="370681CC" w14:textId="77777777" w:rsidR="00A017E2" w:rsidRPr="0086605D" w:rsidRDefault="00A017E2" w:rsidP="00815A39">
      <w:pPr>
        <w:pStyle w:val="TCBodyafterH1"/>
      </w:pPr>
      <w:r w:rsidRPr="0086605D">
        <w:t xml:space="preserve">The </w:t>
      </w:r>
      <w:r w:rsidR="007B4D59" w:rsidRPr="0086605D">
        <w:t>Contractor</w:t>
      </w:r>
      <w:r w:rsidRPr="0086605D">
        <w:t xml:space="preserve"> shall ensure that each invoice contains all appropriate references and a detailed breakdown of the </w:t>
      </w:r>
      <w:r w:rsidR="00071BC4" w:rsidRPr="0086605D">
        <w:t xml:space="preserve"> Services </w:t>
      </w:r>
      <w:r w:rsidRPr="0086605D">
        <w:t xml:space="preserve">supplied and that it is supported by any other documentation reasonably required by </w:t>
      </w:r>
      <w:r w:rsidR="00213BBC" w:rsidRPr="0086605D">
        <w:t>the Authority</w:t>
      </w:r>
      <w:r w:rsidRPr="0086605D">
        <w:t xml:space="preserve"> to substantiate the invoice including:</w:t>
      </w:r>
    </w:p>
    <w:p w14:paraId="0FAE4582" w14:textId="77777777" w:rsidR="00A017E2" w:rsidRPr="00D555D0" w:rsidRDefault="00A017E2" w:rsidP="003F2830">
      <w:pPr>
        <w:pStyle w:val="TCBodyindentH3"/>
      </w:pPr>
      <w:r w:rsidRPr="00D555D0">
        <w:t xml:space="preserve">The agreement </w:t>
      </w:r>
      <w:r w:rsidRPr="006B3A08">
        <w:t>number</w:t>
      </w:r>
    </w:p>
    <w:p w14:paraId="2BAD355D" w14:textId="77777777" w:rsidR="00A017E2" w:rsidRPr="00D555D0" w:rsidRDefault="00A017E2" w:rsidP="003F2830">
      <w:pPr>
        <w:pStyle w:val="TCBodyindentH3"/>
      </w:pPr>
      <w:r w:rsidRPr="00D555D0">
        <w:t>The period to which the invoice relates</w:t>
      </w:r>
    </w:p>
    <w:p w14:paraId="2EE4FFE9" w14:textId="77777777" w:rsidR="00A017E2" w:rsidRPr="00D555D0" w:rsidRDefault="00A017E2" w:rsidP="003F2830">
      <w:pPr>
        <w:pStyle w:val="TCBodyindentH3"/>
      </w:pPr>
      <w:r w:rsidRPr="00D555D0">
        <w:t xml:space="preserve">The </w:t>
      </w:r>
      <w:r w:rsidR="00071BC4" w:rsidRPr="00D555D0">
        <w:t xml:space="preserve">Services </w:t>
      </w:r>
      <w:r w:rsidRPr="00D555D0">
        <w:t xml:space="preserve">provided by the </w:t>
      </w:r>
      <w:r w:rsidR="007B4D59" w:rsidRPr="00D555D0">
        <w:t>Contractor</w:t>
      </w:r>
      <w:r w:rsidRPr="00D555D0">
        <w:t xml:space="preserve"> together with any other details that </w:t>
      </w:r>
      <w:r w:rsidR="00213BBC" w:rsidRPr="00D555D0">
        <w:t>the Authority</w:t>
      </w:r>
      <w:r w:rsidRPr="00D555D0">
        <w:t xml:space="preserve"> may require.</w:t>
      </w:r>
    </w:p>
    <w:p w14:paraId="223A604B" w14:textId="77777777" w:rsidR="00A017E2" w:rsidRPr="0086605D" w:rsidRDefault="00A017E2" w:rsidP="00815A39">
      <w:pPr>
        <w:pStyle w:val="TCBodyafterH1"/>
      </w:pPr>
      <w:r w:rsidRPr="0086605D">
        <w:t xml:space="preserve">All invoice sent to </w:t>
      </w:r>
      <w:r w:rsidR="00213BBC" w:rsidRPr="0086605D">
        <w:t>the Authority</w:t>
      </w:r>
      <w:r w:rsidRPr="0086605D">
        <w:t xml:space="preserve"> must: </w:t>
      </w:r>
    </w:p>
    <w:p w14:paraId="348CDE23" w14:textId="77777777" w:rsidR="00A017E2" w:rsidRPr="0086605D" w:rsidRDefault="00A017E2" w:rsidP="003F2830">
      <w:pPr>
        <w:pStyle w:val="TCBodyindentH3"/>
      </w:pPr>
      <w:r w:rsidRPr="0086605D">
        <w:t>Include a claim for Value Added Tax (if applicable) at the prevailing rate as applicable, the invoice must give the requisite details of the taxable supply.</w:t>
      </w:r>
    </w:p>
    <w:p w14:paraId="1B32A3BB" w14:textId="77777777" w:rsidR="00A017E2" w:rsidRPr="0086605D" w:rsidRDefault="00A017E2" w:rsidP="003F2830">
      <w:pPr>
        <w:pStyle w:val="TCBodyindentH3"/>
      </w:pPr>
      <w:bookmarkStart w:id="67" w:name="_Ref70995630"/>
      <w:r w:rsidRPr="0086605D">
        <w:t>Be accurate and correct in all respects.</w:t>
      </w:r>
      <w:bookmarkEnd w:id="67"/>
    </w:p>
    <w:p w14:paraId="00C00D90" w14:textId="77777777" w:rsidR="00A017E2" w:rsidRPr="0086605D" w:rsidRDefault="00A017E2" w:rsidP="003F2830">
      <w:pPr>
        <w:pStyle w:val="TCBodyindentH3"/>
      </w:pPr>
      <w:r w:rsidRPr="0086605D">
        <w:t xml:space="preserve">Be from the </w:t>
      </w:r>
      <w:r w:rsidR="007B4D59" w:rsidRPr="0086605D">
        <w:t>Contractor</w:t>
      </w:r>
    </w:p>
    <w:p w14:paraId="62D4EB82" w14:textId="77777777" w:rsidR="00A017E2" w:rsidRPr="0086605D" w:rsidRDefault="00A017E2" w:rsidP="00815A39">
      <w:pPr>
        <w:pStyle w:val="TCBodyafterH1"/>
      </w:pPr>
      <w:r w:rsidRPr="0086605D">
        <w:t xml:space="preserve">The </w:t>
      </w:r>
      <w:r w:rsidR="007B4D59" w:rsidRPr="0086605D">
        <w:t>Contractor</w:t>
      </w:r>
      <w:r w:rsidRPr="0086605D">
        <w:t xml:space="preserve"> shall send invoices</w:t>
      </w:r>
      <w:r w:rsidR="006B3A08">
        <w:t xml:space="preserve"> either in </w:t>
      </w:r>
      <w:r w:rsidR="006B3A08" w:rsidRPr="006B3A08">
        <w:rPr>
          <w:b/>
        </w:rPr>
        <w:t>hard copy</w:t>
      </w:r>
      <w:r w:rsidR="006B3A08">
        <w:t xml:space="preserve"> to</w:t>
      </w:r>
      <w:r w:rsidRPr="0086605D">
        <w:t>:</w:t>
      </w:r>
    </w:p>
    <w:p w14:paraId="1D5BBBC9" w14:textId="77777777" w:rsidR="00A017E2" w:rsidRDefault="00A017E2" w:rsidP="003F2830">
      <w:pPr>
        <w:pStyle w:val="TCBodyindentH3"/>
      </w:pPr>
      <w:r w:rsidRPr="0086605D">
        <w:t xml:space="preserve">National </w:t>
      </w:r>
      <w:r w:rsidR="00751B0C">
        <w:t xml:space="preserve">Institute for </w:t>
      </w:r>
      <w:r w:rsidRPr="0086605D">
        <w:t xml:space="preserve">Health and </w:t>
      </w:r>
      <w:r w:rsidR="00253638">
        <w:t>Care</w:t>
      </w:r>
      <w:r w:rsidRPr="0086605D">
        <w:t xml:space="preserve"> Excellence</w:t>
      </w:r>
      <w:r w:rsidR="00DA0091" w:rsidRPr="0086605D">
        <w:t xml:space="preserve"> (NICE)</w:t>
      </w:r>
      <w:r w:rsidRPr="0086605D">
        <w:t xml:space="preserve">, </w:t>
      </w:r>
      <w:r w:rsidR="006101F0" w:rsidRPr="0086605D">
        <w:br/>
      </w:r>
      <w:r w:rsidRPr="0086605D">
        <w:t>(Shared Business Services)</w:t>
      </w:r>
      <w:r w:rsidRPr="0086605D">
        <w:br/>
        <w:t>T53 Payables 4545</w:t>
      </w:r>
      <w:r w:rsidRPr="0086605D">
        <w:br/>
        <w:t>Phoenix House</w:t>
      </w:r>
      <w:r w:rsidRPr="0086605D">
        <w:br/>
      </w:r>
      <w:proofErr w:type="spellStart"/>
      <w:r w:rsidRPr="0086605D">
        <w:t>Topcliffe</w:t>
      </w:r>
      <w:proofErr w:type="spellEnd"/>
      <w:r w:rsidRPr="0086605D">
        <w:t xml:space="preserve"> Lane</w:t>
      </w:r>
      <w:r w:rsidRPr="0086605D">
        <w:br/>
        <w:t>W</w:t>
      </w:r>
      <w:r w:rsidR="006B3A08">
        <w:t>akefield</w:t>
      </w:r>
      <w:r w:rsidR="006B3A08">
        <w:br/>
        <w:t>WF3 1WE</w:t>
      </w:r>
      <w:r w:rsidR="006B3A08">
        <w:br/>
        <w:t>West Yorkshire; or</w:t>
      </w:r>
    </w:p>
    <w:p w14:paraId="633FDFFD" w14:textId="3639381D" w:rsidR="006B3A08" w:rsidRDefault="006B3A08" w:rsidP="003F2830">
      <w:pPr>
        <w:pStyle w:val="TCBodyindentH3"/>
      </w:pPr>
      <w:r w:rsidRPr="00C112D5">
        <w:rPr>
          <w:b/>
        </w:rPr>
        <w:t>Electronic copies</w:t>
      </w:r>
      <w:r>
        <w:t xml:space="preserve">: To submit and monitor invoice progress, the </w:t>
      </w:r>
      <w:r w:rsidR="00C80935">
        <w:t xml:space="preserve">Contractor </w:t>
      </w:r>
      <w:r>
        <w:t xml:space="preserve">must register an account with SBS using the link: </w:t>
      </w:r>
      <w:hyperlink r:id="rId9" w:history="1">
        <w:r>
          <w:rPr>
            <w:rStyle w:val="Hyperlink"/>
          </w:rPr>
          <w:t>http://tradeshift.com/supplier/nhs-sbs</w:t>
        </w:r>
      </w:hyperlink>
    </w:p>
    <w:p w14:paraId="2480E22D" w14:textId="77777777" w:rsidR="00A017E2" w:rsidRPr="0086605D" w:rsidRDefault="00A017E2" w:rsidP="00815A39">
      <w:pPr>
        <w:pStyle w:val="TCBodyafterH1"/>
      </w:pPr>
      <w:r w:rsidRPr="0086605D">
        <w:t xml:space="preserve">If at any time an overpayment has been made to the </w:t>
      </w:r>
      <w:r w:rsidR="007B4D59" w:rsidRPr="0086605D">
        <w:t>Contractor</w:t>
      </w:r>
      <w:r w:rsidRPr="0086605D">
        <w:t xml:space="preserve"> for any reason whatsoever the amount of such overpayment shall be repaid forthwith.</w:t>
      </w:r>
    </w:p>
    <w:p w14:paraId="7F719616" w14:textId="77777777" w:rsidR="00A017E2" w:rsidRPr="0086605D" w:rsidRDefault="00213BBC" w:rsidP="00815A39">
      <w:pPr>
        <w:pStyle w:val="TCBodyafterH1"/>
      </w:pPr>
      <w:r w:rsidRPr="0086605D">
        <w:t>The Authority</w:t>
      </w:r>
      <w:r w:rsidR="00A017E2" w:rsidRPr="0086605D">
        <w:t xml:space="preserve"> shall be entitled to deduct from any monies due or to become due to the </w:t>
      </w:r>
      <w:r w:rsidR="007B4D59" w:rsidRPr="0086605D">
        <w:t>Contractor</w:t>
      </w:r>
      <w:r w:rsidR="00A017E2" w:rsidRPr="0086605D">
        <w:t xml:space="preserve"> any monies owing to </w:t>
      </w:r>
      <w:r w:rsidRPr="0086605D">
        <w:t>the Authority</w:t>
      </w:r>
      <w:r w:rsidR="00A017E2" w:rsidRPr="0086605D">
        <w:t xml:space="preserve"> from the </w:t>
      </w:r>
      <w:r w:rsidR="007B4D59" w:rsidRPr="0086605D">
        <w:t>Contractor</w:t>
      </w:r>
    </w:p>
    <w:p w14:paraId="4397BD9B" w14:textId="77777777" w:rsidR="00FA0FF5" w:rsidRPr="0086605D" w:rsidRDefault="00213BBC" w:rsidP="00815A39">
      <w:pPr>
        <w:pStyle w:val="TCBodyafterH1"/>
      </w:pPr>
      <w:bookmarkStart w:id="68" w:name="_Ref70995648"/>
      <w:r w:rsidRPr="0086605D">
        <w:t>The Authority</w:t>
      </w:r>
      <w:r w:rsidR="00A017E2" w:rsidRPr="0086605D">
        <w:t xml:space="preserve"> reserves the right to withhold payment of invoices in relation to the </w:t>
      </w:r>
      <w:r w:rsidR="00071BC4" w:rsidRPr="0086605D">
        <w:t xml:space="preserve"> Services </w:t>
      </w:r>
      <w:r w:rsidR="00A017E2" w:rsidRPr="0086605D">
        <w:t xml:space="preserve">not delivered, in whole or in part, until the </w:t>
      </w:r>
      <w:r w:rsidR="00071BC4" w:rsidRPr="0086605D">
        <w:t xml:space="preserve"> Services</w:t>
      </w:r>
      <w:r w:rsidR="00A017E2" w:rsidRPr="0086605D">
        <w:t xml:space="preserve">(and/or any Deliverables to which any invoices relate), in whole or in part is successfully concluded, completed and/or delivered to the satisfaction of </w:t>
      </w:r>
      <w:r w:rsidRPr="0086605D">
        <w:t>the Authority</w:t>
      </w:r>
      <w:r w:rsidR="00A017E2" w:rsidRPr="0086605D">
        <w:t xml:space="preserve"> (acting reasonably).</w:t>
      </w:r>
      <w:bookmarkEnd w:id="68"/>
      <w:r w:rsidR="00A017E2" w:rsidRPr="0086605D">
        <w:t xml:space="preserve"> Any payments withheld will relate to only that portion of supply or deliverables in question and not as a whole.</w:t>
      </w:r>
    </w:p>
    <w:p w14:paraId="2F51C7A4" w14:textId="77777777" w:rsidR="00FA0FF5" w:rsidRPr="006B3A08" w:rsidRDefault="005B3D0E" w:rsidP="00815A39">
      <w:pPr>
        <w:pStyle w:val="TCBodyafterH1"/>
      </w:pPr>
      <w:r w:rsidRPr="006B3A08">
        <w:t xml:space="preserve">In the event that the Agreement is varied under Clause </w:t>
      </w:r>
      <w:r w:rsidR="00A7367E" w:rsidRPr="006B3A08">
        <w:t>3</w:t>
      </w:r>
      <w:r w:rsidR="00F37CE4" w:rsidRPr="006B3A08">
        <w:t>1</w:t>
      </w:r>
      <w:r w:rsidRPr="006B3A08">
        <w:t xml:space="preserve"> in such a way as to affect the Agreement Price and if agreement between the Parties cannot </w:t>
      </w:r>
      <w:r w:rsidRPr="006B3A08">
        <w:lastRenderedPageBreak/>
        <w:t xml:space="preserve">be reached on the adjustment to the Agreement Price within 3 months both Parties shall jointly act to resolve the dispute in accordance with Clause </w:t>
      </w:r>
      <w:r w:rsidR="0044445A" w:rsidRPr="006B3A08">
        <w:t>3</w:t>
      </w:r>
      <w:r w:rsidR="00F37CE4" w:rsidRPr="006B3A08">
        <w:t>0</w:t>
      </w:r>
      <w:r w:rsidRPr="006B3A08">
        <w:t>.</w:t>
      </w:r>
    </w:p>
    <w:p w14:paraId="6F649A5E" w14:textId="77777777" w:rsidR="005B3D0E" w:rsidRPr="0086605D" w:rsidRDefault="005B3D0E" w:rsidP="00815A39">
      <w:pPr>
        <w:pStyle w:val="TCBodyafterH1"/>
      </w:pPr>
      <w:r w:rsidRPr="00D00B16">
        <w:t xml:space="preserve">If the adjusted Agreement Price is not so agreed or certified until after such variation has taken effect, the </w:t>
      </w:r>
      <w:r w:rsidR="00213BBC" w:rsidRPr="006C1272">
        <w:t>Authority</w:t>
      </w:r>
      <w:r w:rsidRPr="006C1272">
        <w:t xml:space="preserve"> shall continue to pay the </w:t>
      </w:r>
      <w:r w:rsidR="007B4D59" w:rsidRPr="006C1272">
        <w:t>Contractor</w:t>
      </w:r>
      <w:r w:rsidRPr="00DB22AE">
        <w:t xml:space="preserve"> at the rate current prior to the variation. The </w:t>
      </w:r>
      <w:r w:rsidR="007B4D59" w:rsidRPr="00DB22AE">
        <w:t>Contractor</w:t>
      </w:r>
      <w:r w:rsidRPr="00DB22AE">
        <w:t xml:space="preserve"> shall be entitled to recover from </w:t>
      </w:r>
      <w:r w:rsidR="00213BBC" w:rsidRPr="00DB22AE">
        <w:t xml:space="preserve">the Authority </w:t>
      </w:r>
      <w:r w:rsidRPr="00DB22AE">
        <w:t xml:space="preserve">and </w:t>
      </w:r>
      <w:r w:rsidR="00213BBC" w:rsidRPr="00DB22AE">
        <w:t>the Authority</w:t>
      </w:r>
      <w:r w:rsidRPr="00DB22AE">
        <w:t xml:space="preserve"> shall be entitled to</w:t>
      </w:r>
      <w:r w:rsidRPr="0086605D">
        <w:t xml:space="preserve"> recover from the </w:t>
      </w:r>
      <w:r w:rsidR="007B4D59" w:rsidRPr="0086605D">
        <w:t>Contractor</w:t>
      </w:r>
      <w:r w:rsidRPr="0086605D">
        <w:t xml:space="preserve"> as the case may be such sum if any as is equal to the difference between the amount which should have been paid in accordance with the adjusted Agreement Price and the amount which was actually paid.</w:t>
      </w:r>
    </w:p>
    <w:p w14:paraId="01830668" w14:textId="77777777" w:rsidR="00A017E2" w:rsidRPr="0086605D" w:rsidRDefault="00213BBC" w:rsidP="00815A39">
      <w:pPr>
        <w:pStyle w:val="TCBodyafterH1"/>
      </w:pPr>
      <w:r w:rsidRPr="0086605D">
        <w:t>The Authority</w:t>
      </w:r>
      <w:r w:rsidR="00A017E2" w:rsidRPr="0086605D">
        <w:t xml:space="preserve"> may request at any time such evidence as may reasonably be required that the </w:t>
      </w:r>
      <w:r w:rsidR="007B4D59" w:rsidRPr="0086605D">
        <w:t>Contractor</w:t>
      </w:r>
      <w:r w:rsidR="00A017E2" w:rsidRPr="0086605D">
        <w:t xml:space="preserve"> has in fact expended the amounts paid.  To facilitate this, the </w:t>
      </w:r>
      <w:r w:rsidR="007B4D59" w:rsidRPr="0086605D">
        <w:t>Contractor</w:t>
      </w:r>
      <w:r w:rsidR="00A017E2" w:rsidRPr="0086605D">
        <w:t xml:space="preserve"> shall maintain financial records relating to the</w:t>
      </w:r>
      <w:r w:rsidR="00071BC4" w:rsidRPr="0086605D">
        <w:t xml:space="preserve"> Services </w:t>
      </w:r>
      <w:r w:rsidR="00A017E2" w:rsidRPr="0086605D">
        <w:t>for a period not less than 6 (six) years after the end of the Agreement Period.</w:t>
      </w:r>
    </w:p>
    <w:p w14:paraId="1A9979CF" w14:textId="77777777" w:rsidR="00A017E2" w:rsidRPr="0086605D" w:rsidRDefault="00A017E2" w:rsidP="00815A39">
      <w:pPr>
        <w:pStyle w:val="TCBodyafterH1"/>
      </w:pPr>
      <w:r w:rsidRPr="0086605D">
        <w:t xml:space="preserve">The </w:t>
      </w:r>
      <w:r w:rsidR="007B4D59" w:rsidRPr="0086605D">
        <w:t>Contractor</w:t>
      </w:r>
      <w:r w:rsidRPr="0086605D">
        <w:t xml:space="preserve"> grants to </w:t>
      </w:r>
      <w:r w:rsidR="00213BBC" w:rsidRPr="0086605D">
        <w:t>the Authority</w:t>
      </w:r>
      <w:r w:rsidRPr="0086605D">
        <w:t xml:space="preserve">, and to any statutory or regulatory auditors of </w:t>
      </w:r>
      <w:r w:rsidR="00DA0091" w:rsidRPr="0086605D">
        <w:t>the Authority</w:t>
      </w:r>
      <w:r w:rsidRPr="0086605D">
        <w:t xml:space="preserve"> and to authorised agents the right of reasonable access to (and if necessary to copy) the financial records relating to the </w:t>
      </w:r>
      <w:r w:rsidR="005A5E6F" w:rsidRPr="0086605D">
        <w:t>Services</w:t>
      </w:r>
      <w:r w:rsidRPr="0086605D">
        <w:t xml:space="preserve"> during normal business hours on reasonable prior notice.</w:t>
      </w:r>
    </w:p>
    <w:p w14:paraId="0CE2AC42" w14:textId="77777777" w:rsidR="00FA0FF5" w:rsidRPr="0086605D" w:rsidRDefault="00A017E2" w:rsidP="00815A39">
      <w:pPr>
        <w:pStyle w:val="TCBodyafterH1"/>
      </w:pPr>
      <w:r w:rsidRPr="0086605D">
        <w:t xml:space="preserve">The </w:t>
      </w:r>
      <w:r w:rsidR="007B4D59" w:rsidRPr="0086605D">
        <w:t>Contractor</w:t>
      </w:r>
      <w:r w:rsidRPr="0086605D">
        <w:t xml:space="preserve"> shall provide all reasonable assistance at all times during the Agreement Period and during the period of </w:t>
      </w:r>
      <w:r w:rsidR="00212D2B" w:rsidRPr="0086605D">
        <w:t>6</w:t>
      </w:r>
      <w:r w:rsidRPr="0086605D">
        <w:t xml:space="preserve"> (</w:t>
      </w:r>
      <w:r w:rsidR="00212D2B" w:rsidRPr="0086605D">
        <w:t>six</w:t>
      </w:r>
      <w:r w:rsidRPr="0086605D">
        <w:t xml:space="preserve">) years thereafter for the purposes of allowing </w:t>
      </w:r>
      <w:r w:rsidR="00213BBC" w:rsidRPr="0086605D">
        <w:t>the Authority</w:t>
      </w:r>
      <w:r w:rsidRPr="0086605D">
        <w:t xml:space="preserve"> to obtain such information as is necessary to fulfil </w:t>
      </w:r>
      <w:r w:rsidR="00213BBC" w:rsidRPr="0086605D">
        <w:t>the Authority</w:t>
      </w:r>
      <w:r w:rsidRPr="0086605D">
        <w:t xml:space="preserve">’s obligations to supply information for parliamentary, governmental judicial or other administrative purposes and/or to carry out an audit of the </w:t>
      </w:r>
      <w:r w:rsidR="007B4D59" w:rsidRPr="0086605D">
        <w:t>Contractor</w:t>
      </w:r>
      <w:r w:rsidRPr="0086605D">
        <w:t>’s compliance with this Agreement including all activities, performance security and integrity in connection therewith.</w:t>
      </w:r>
    </w:p>
    <w:p w14:paraId="6EF7057A" w14:textId="77777777" w:rsidR="005B3D0E" w:rsidRPr="0086605D" w:rsidRDefault="005B3D0E" w:rsidP="00815A39">
      <w:pPr>
        <w:pStyle w:val="TCBodyafterH1"/>
      </w:pPr>
      <w:r w:rsidRPr="0086605D">
        <w:t xml:space="preserve">If there is dispute over all or any of the charges made by the </w:t>
      </w:r>
      <w:r w:rsidR="007B4D59" w:rsidRPr="0086605D">
        <w:t>Contractor</w:t>
      </w:r>
      <w:r w:rsidR="00213BBC" w:rsidRPr="0086605D">
        <w:t>,</w:t>
      </w:r>
      <w:r w:rsidRPr="0086605D">
        <w:t xml:space="preserve"> </w:t>
      </w:r>
      <w:r w:rsidR="00213BBC" w:rsidRPr="0086605D">
        <w:t>the Authority</w:t>
      </w:r>
      <w:r w:rsidRPr="0086605D">
        <w:t xml:space="preserve"> may, without prejudice to its other rights and remedies, notify the </w:t>
      </w:r>
      <w:r w:rsidR="007B4D59" w:rsidRPr="0086605D">
        <w:t>Contractor</w:t>
      </w:r>
      <w:r w:rsidRPr="0086605D">
        <w:t xml:space="preserve"> that, the </w:t>
      </w:r>
      <w:r w:rsidR="007B4D59" w:rsidRPr="0086605D">
        <w:t>Contractor</w:t>
      </w:r>
      <w:r w:rsidRPr="0086605D">
        <w:t xml:space="preserve"> will be paid the sum that is not in dispute, or that the </w:t>
      </w:r>
      <w:r w:rsidR="007B4D59" w:rsidRPr="0086605D">
        <w:t>Contractor</w:t>
      </w:r>
      <w:r w:rsidRPr="0086605D">
        <w:t xml:space="preserve"> will not be paid the invoiced amount, until the dispute has been resolved pursuant to </w:t>
      </w:r>
      <w:r w:rsidR="00C86736" w:rsidRPr="0086605D">
        <w:t xml:space="preserve">clause </w:t>
      </w:r>
      <w:r w:rsidR="0044445A">
        <w:t>30</w:t>
      </w:r>
      <w:r w:rsidR="0044445A" w:rsidRPr="0086605D">
        <w:t xml:space="preserve"> </w:t>
      </w:r>
      <w:r w:rsidRPr="0086605D">
        <w:t>(Dispute Resolution Procedure).</w:t>
      </w:r>
    </w:p>
    <w:p w14:paraId="159A02EF" w14:textId="77777777" w:rsidR="002F571A" w:rsidRPr="0086605D" w:rsidRDefault="002F571A" w:rsidP="00D555D0">
      <w:pPr>
        <w:pStyle w:val="TCHeading1"/>
      </w:pPr>
      <w:bookmarkStart w:id="69" w:name="_Toc468304724"/>
      <w:bookmarkStart w:id="70" w:name="_Toc276465534"/>
      <w:r w:rsidRPr="0086605D">
        <w:t>Monitoring and Reporting</w:t>
      </w:r>
      <w:bookmarkEnd w:id="69"/>
      <w:r w:rsidRPr="0086605D">
        <w:t xml:space="preserve"> </w:t>
      </w:r>
    </w:p>
    <w:p w14:paraId="506F5261" w14:textId="77777777" w:rsidR="002F571A" w:rsidRPr="0086605D" w:rsidRDefault="002F571A" w:rsidP="00815A39">
      <w:pPr>
        <w:pStyle w:val="TCBodyafterH1"/>
      </w:pPr>
      <w:r w:rsidRPr="0086605D">
        <w:t>The Contractor must provide the Authority with a disaster recovery p</w:t>
      </w:r>
      <w:r w:rsidR="00E5063C">
        <w:t>lan</w:t>
      </w:r>
      <w:r w:rsidRPr="0086605D">
        <w:t xml:space="preserve"> that will alert all users to any loss of service that occurs, inclusive of an outline of the dis</w:t>
      </w:r>
      <w:r w:rsidR="00E5063C">
        <w:t>aster recovery and resolution plan</w:t>
      </w:r>
      <w:r w:rsidRPr="0086605D">
        <w:t>, and in line with the SLA.</w:t>
      </w:r>
    </w:p>
    <w:p w14:paraId="59B83EFC" w14:textId="77777777" w:rsidR="002F571A" w:rsidRPr="0086605D" w:rsidRDefault="002F571A" w:rsidP="00815A39">
      <w:pPr>
        <w:pStyle w:val="TCBodyafterH1"/>
      </w:pPr>
      <w:r w:rsidRPr="0086605D">
        <w:t>The Contractor shall attend a quarterly review meeting and an annual service review meeting with the Authority. The Authority to take minutes of meeting and circulate to all within 5 working days of the meeting.</w:t>
      </w:r>
    </w:p>
    <w:p w14:paraId="0C552B08" w14:textId="77777777" w:rsidR="00B036AA" w:rsidRPr="006B3A08" w:rsidRDefault="00B036AA" w:rsidP="00815A39">
      <w:pPr>
        <w:pStyle w:val="TCBodyafterH1"/>
      </w:pPr>
      <w:r w:rsidRPr="006B3A08">
        <w:t xml:space="preserve">The Contractor shall provide the report as detailed in Annex 2, 2.2, Monthly Report data, no later than ten (10) working days after the last day of that reporting month.  </w:t>
      </w:r>
    </w:p>
    <w:p w14:paraId="3A609172" w14:textId="77777777" w:rsidR="002F571A" w:rsidRPr="0086605D" w:rsidRDefault="002F571A" w:rsidP="00815A39">
      <w:pPr>
        <w:pStyle w:val="TCBodyafterH1"/>
      </w:pPr>
      <w:r w:rsidRPr="006B3A08">
        <w:t>The Contractor shall provide a quarterly service report</w:t>
      </w:r>
      <w:r w:rsidR="00B036AA" w:rsidRPr="006B3A08">
        <w:t>, as detailed in Annex 2, 2.1,</w:t>
      </w:r>
      <w:r w:rsidRPr="006B3A08">
        <w:t xml:space="preserve"> no later than ten (10) working days before the scheduled </w:t>
      </w:r>
      <w:r w:rsidRPr="006B3A08">
        <w:lastRenderedPageBreak/>
        <w:t>quarterly review meeting, to summarise performance against the KPIs</w:t>
      </w:r>
      <w:r w:rsidR="003F66D1" w:rsidRPr="006B3A08">
        <w:t>.</w:t>
      </w:r>
      <w:r w:rsidRPr="006B3A08">
        <w:t xml:space="preserve"> A</w:t>
      </w:r>
      <w:r w:rsidRPr="0086605D">
        <w:t xml:space="preserve"> quarterly management reporting template will be provided by the Authority to the Contractor for this purpose and will include items such as (but not limited to):</w:t>
      </w:r>
    </w:p>
    <w:p w14:paraId="25B89D74" w14:textId="77777777" w:rsidR="002F571A" w:rsidRPr="0086605D" w:rsidRDefault="003F66D1" w:rsidP="00D555D0">
      <w:pPr>
        <w:pStyle w:val="TCBullet3"/>
        <w:ind w:hanging="709"/>
      </w:pPr>
      <w:r w:rsidRPr="0086605D">
        <w:t>Key Performance Indicators</w:t>
      </w:r>
      <w:r w:rsidR="002F571A" w:rsidRPr="0086605D">
        <w:t>.</w:t>
      </w:r>
    </w:p>
    <w:p w14:paraId="367D3938" w14:textId="77777777" w:rsidR="002F571A" w:rsidRPr="0086605D" w:rsidRDefault="002F571A" w:rsidP="00D555D0">
      <w:pPr>
        <w:pStyle w:val="TCBullet3"/>
        <w:ind w:hanging="709"/>
      </w:pPr>
      <w:r w:rsidRPr="0086605D">
        <w:t xml:space="preserve">Scheduled </w:t>
      </w:r>
      <w:r w:rsidR="00DB0D0F">
        <w:t>m</w:t>
      </w:r>
      <w:r w:rsidR="00DB0D0F" w:rsidRPr="0086605D">
        <w:t xml:space="preserve">aintenance </w:t>
      </w:r>
      <w:r w:rsidRPr="0086605D">
        <w:t xml:space="preserve">(both advertised and used), showing the start and finish date and time of each period of </w:t>
      </w:r>
      <w:r w:rsidR="00DB0D0F">
        <w:t>s</w:t>
      </w:r>
      <w:r w:rsidR="00DB0D0F" w:rsidRPr="0086605D">
        <w:t xml:space="preserve">cheduled </w:t>
      </w:r>
      <w:r w:rsidR="00DB0D0F">
        <w:t>m</w:t>
      </w:r>
      <w:r w:rsidR="00DB0D0F" w:rsidRPr="0086605D">
        <w:t>aintenance</w:t>
      </w:r>
      <w:r w:rsidRPr="0086605D">
        <w:t>.</w:t>
      </w:r>
    </w:p>
    <w:p w14:paraId="7D08D728" w14:textId="77777777" w:rsidR="002F571A" w:rsidRPr="0086605D" w:rsidRDefault="002F571A" w:rsidP="00D555D0">
      <w:pPr>
        <w:pStyle w:val="TCBullet3"/>
        <w:ind w:hanging="709"/>
      </w:pPr>
      <w:r w:rsidRPr="0086605D">
        <w:t>Details of any service incidents or enquiry issues, their resolution and response times.</w:t>
      </w:r>
    </w:p>
    <w:p w14:paraId="5733141D" w14:textId="77777777" w:rsidR="002F571A" w:rsidRPr="0086605D" w:rsidRDefault="002F571A" w:rsidP="00D555D0">
      <w:pPr>
        <w:pStyle w:val="TCBullet3"/>
        <w:ind w:hanging="709"/>
      </w:pPr>
      <w:r w:rsidRPr="0086605D">
        <w:t xml:space="preserve">Details of </w:t>
      </w:r>
      <w:r w:rsidR="00DB0D0F">
        <w:t>g</w:t>
      </w:r>
      <w:r w:rsidR="00DB0D0F" w:rsidRPr="0086605D">
        <w:t xml:space="preserve">eneral </w:t>
      </w:r>
      <w:r w:rsidR="00DB0D0F">
        <w:t>e</w:t>
      </w:r>
      <w:r w:rsidR="00DB0D0F" w:rsidRPr="0086605D">
        <w:t xml:space="preserve">nquiries </w:t>
      </w:r>
      <w:r w:rsidRPr="0086605D">
        <w:t>received and how resolved.</w:t>
      </w:r>
    </w:p>
    <w:p w14:paraId="5D977CAB" w14:textId="77777777" w:rsidR="002F571A" w:rsidRPr="0086605D" w:rsidRDefault="002F571A" w:rsidP="00D555D0">
      <w:pPr>
        <w:pStyle w:val="TCBullet3"/>
        <w:ind w:hanging="709"/>
      </w:pPr>
      <w:r w:rsidRPr="0086605D">
        <w:t xml:space="preserve">Work undertaken in the last quarter. </w:t>
      </w:r>
    </w:p>
    <w:p w14:paraId="179687B0" w14:textId="77777777" w:rsidR="002F571A" w:rsidRPr="0086605D" w:rsidRDefault="002F571A" w:rsidP="00D555D0">
      <w:pPr>
        <w:pStyle w:val="TCBullet3"/>
        <w:ind w:hanging="709"/>
      </w:pPr>
      <w:r w:rsidRPr="0086605D">
        <w:t>Future work planned</w:t>
      </w:r>
    </w:p>
    <w:p w14:paraId="24C7DC82" w14:textId="77777777" w:rsidR="003F66D1" w:rsidRPr="0086605D" w:rsidRDefault="003F66D1" w:rsidP="00D555D0">
      <w:pPr>
        <w:pStyle w:val="TCBullet3"/>
        <w:ind w:hanging="709"/>
      </w:pPr>
      <w:r w:rsidRPr="0086605D">
        <w:t>Milestones</w:t>
      </w:r>
    </w:p>
    <w:p w14:paraId="22633E12" w14:textId="77777777" w:rsidR="003F66D1" w:rsidRPr="0086605D" w:rsidRDefault="003F66D1" w:rsidP="00D555D0">
      <w:pPr>
        <w:pStyle w:val="TCBullet3"/>
        <w:ind w:hanging="709"/>
      </w:pPr>
      <w:r w:rsidRPr="0086605D">
        <w:t xml:space="preserve">Risk, </w:t>
      </w:r>
      <w:r w:rsidR="00DB0D0F">
        <w:t>i</w:t>
      </w:r>
      <w:r w:rsidR="00DB0D0F" w:rsidRPr="0086605D">
        <w:t xml:space="preserve">ssue </w:t>
      </w:r>
      <w:r w:rsidRPr="0086605D">
        <w:t xml:space="preserve">and </w:t>
      </w:r>
      <w:r w:rsidR="00DB0D0F">
        <w:t>c</w:t>
      </w:r>
      <w:r w:rsidR="00DB0D0F" w:rsidRPr="0086605D">
        <w:t xml:space="preserve">hange </w:t>
      </w:r>
      <w:r w:rsidR="00DB0D0F">
        <w:t>m</w:t>
      </w:r>
      <w:r w:rsidR="00DB0D0F" w:rsidRPr="0086605D">
        <w:t>anagement</w:t>
      </w:r>
    </w:p>
    <w:p w14:paraId="54510005" w14:textId="77777777" w:rsidR="003F66D1" w:rsidRPr="0086605D" w:rsidRDefault="003F66D1" w:rsidP="00D555D0">
      <w:pPr>
        <w:pStyle w:val="TCBullet3"/>
        <w:ind w:hanging="709"/>
      </w:pPr>
      <w:r w:rsidRPr="0086605D">
        <w:t>Finance</w:t>
      </w:r>
    </w:p>
    <w:p w14:paraId="4EDDB6FE" w14:textId="4A522031" w:rsidR="00815A39" w:rsidRDefault="00815A39" w:rsidP="008405DB">
      <w:pPr>
        <w:pStyle w:val="TCBodyafterH1"/>
      </w:pPr>
      <w:r w:rsidRPr="00481BA6">
        <w:t xml:space="preserve">The </w:t>
      </w:r>
      <w:r w:rsidR="00C80935">
        <w:t xml:space="preserve">Contractor </w:t>
      </w:r>
      <w:r w:rsidRPr="00481BA6">
        <w:t xml:space="preserve">will </w:t>
      </w:r>
      <w:r w:rsidRPr="00815A39">
        <w:t>provide</w:t>
      </w:r>
      <w:r w:rsidRPr="00481BA6">
        <w:t xml:space="preserve"> NICE </w:t>
      </w:r>
      <w:r>
        <w:t xml:space="preserve">a monthly </w:t>
      </w:r>
      <w:r w:rsidRPr="00481BA6">
        <w:t>statistics</w:t>
      </w:r>
      <w:r>
        <w:t xml:space="preserve"> report that </w:t>
      </w:r>
      <w:r w:rsidRPr="00815A39">
        <w:t>includes but is not limited to</w:t>
      </w:r>
      <w:r>
        <w:t>:</w:t>
      </w:r>
      <w:r w:rsidRPr="00815A39">
        <w:t xml:space="preserve"> </w:t>
      </w:r>
    </w:p>
    <w:p w14:paraId="0C5E6962" w14:textId="77777777" w:rsidR="00815A39" w:rsidRDefault="00815A39" w:rsidP="00815A39">
      <w:pPr>
        <w:pStyle w:val="TCBullet3"/>
        <w:ind w:hanging="709"/>
      </w:pPr>
      <w:r w:rsidRPr="00815A39">
        <w:t>the number of queries to the Knowledge Base</w:t>
      </w:r>
    </w:p>
    <w:p w14:paraId="195094F8" w14:textId="77777777" w:rsidR="00815A39" w:rsidRDefault="00815A39" w:rsidP="00815A39">
      <w:pPr>
        <w:pStyle w:val="TCBullet3"/>
        <w:ind w:hanging="709"/>
      </w:pPr>
      <w:r w:rsidRPr="00815A39">
        <w:t>the number of links created</w:t>
      </w:r>
    </w:p>
    <w:p w14:paraId="1222BA92" w14:textId="77777777" w:rsidR="00815A39" w:rsidRDefault="00815A39" w:rsidP="00815A39">
      <w:pPr>
        <w:pStyle w:val="TCBullet3"/>
        <w:ind w:hanging="709"/>
      </w:pPr>
      <w:r w:rsidRPr="00815A39">
        <w:t>redirected and resolved</w:t>
      </w:r>
    </w:p>
    <w:p w14:paraId="4C3471B4" w14:textId="77777777" w:rsidR="00815A39" w:rsidRDefault="00815A39" w:rsidP="00815A39">
      <w:pPr>
        <w:pStyle w:val="TCBullet3"/>
        <w:ind w:hanging="709"/>
      </w:pPr>
      <w:r w:rsidRPr="00815A39">
        <w:t>the number of failed links</w:t>
      </w:r>
    </w:p>
    <w:p w14:paraId="3D288F58" w14:textId="67400D17" w:rsidR="00815A39" w:rsidRPr="00815A39" w:rsidRDefault="00815A39" w:rsidP="00815A39">
      <w:pPr>
        <w:pStyle w:val="TCBullet3"/>
        <w:ind w:hanging="709"/>
      </w:pPr>
      <w:r w:rsidRPr="00815A39">
        <w:t>the time taken to resolve links</w:t>
      </w:r>
    </w:p>
    <w:p w14:paraId="427AA498" w14:textId="77777777" w:rsidR="002F571A" w:rsidRPr="0086605D" w:rsidRDefault="002F571A" w:rsidP="00815A39">
      <w:pPr>
        <w:pStyle w:val="TCBodyafterH1"/>
      </w:pPr>
      <w:r w:rsidRPr="0086605D">
        <w:t xml:space="preserve">The Contractor shall provide an annual service report no later than ten (10) working days before the scheduled annual review meeting. An annual management reporting template will be provided by the Authority to the Contractor for this purpose to summarise performance against key KPIs. </w:t>
      </w:r>
    </w:p>
    <w:p w14:paraId="760940D2" w14:textId="77777777" w:rsidR="002F571A" w:rsidRPr="0086605D" w:rsidRDefault="002F571A" w:rsidP="00815A39">
      <w:pPr>
        <w:pStyle w:val="TCBodyafterH1"/>
      </w:pPr>
      <w:r w:rsidRPr="0086605D">
        <w:t>The Contractor shall re</w:t>
      </w:r>
      <w:r w:rsidR="0099651A">
        <w:t xml:space="preserve">port on </w:t>
      </w:r>
      <w:r w:rsidRPr="0086605D">
        <w:t xml:space="preserve"> any General Enquiry</w:t>
      </w:r>
      <w:r w:rsidR="0099651A">
        <w:t xml:space="preserve"> against response within</w:t>
      </w:r>
      <w:r w:rsidRPr="0086605D">
        <w:t xml:space="preserve"> two (2) working days and res</w:t>
      </w:r>
      <w:r w:rsidR="001355A4">
        <w:t>olve any query within eighteen (18</w:t>
      </w:r>
      <w:r w:rsidRPr="0086605D">
        <w:t>) working days</w:t>
      </w:r>
    </w:p>
    <w:p w14:paraId="5C089DD1" w14:textId="77777777" w:rsidR="00C50406" w:rsidRPr="0086605D" w:rsidRDefault="00AA3B2A" w:rsidP="00D555D0">
      <w:pPr>
        <w:pStyle w:val="TCHeading1"/>
      </w:pPr>
      <w:bookmarkStart w:id="71" w:name="_Toc276465536"/>
      <w:bookmarkStart w:id="72" w:name="_Toc468304725"/>
      <w:bookmarkEnd w:id="70"/>
      <w:r w:rsidRPr="0086605D">
        <w:t>I</w:t>
      </w:r>
      <w:r w:rsidR="00293D49" w:rsidRPr="0086605D">
        <w:t>ntellectual</w:t>
      </w:r>
      <w:r w:rsidRPr="0086605D">
        <w:t xml:space="preserve"> P</w:t>
      </w:r>
      <w:r w:rsidR="00293D49" w:rsidRPr="0086605D">
        <w:t>roperty and</w:t>
      </w:r>
      <w:r w:rsidRPr="0086605D">
        <w:t xml:space="preserve"> </w:t>
      </w:r>
      <w:r w:rsidR="00C50406" w:rsidRPr="0086605D">
        <w:t>C</w:t>
      </w:r>
      <w:bookmarkEnd w:id="71"/>
      <w:r w:rsidR="00293D49" w:rsidRPr="0086605D">
        <w:t>opyright</w:t>
      </w:r>
      <w:bookmarkEnd w:id="72"/>
    </w:p>
    <w:p w14:paraId="519B398F" w14:textId="77777777" w:rsidR="00176696" w:rsidRPr="0086605D" w:rsidRDefault="00176696" w:rsidP="00815A39">
      <w:pPr>
        <w:pStyle w:val="TCBodyafterH1"/>
      </w:pPr>
      <w:r w:rsidRPr="0086605D">
        <w:t>All Intellectual Property owned by or licensed to either Party prior to the commencement of this Agreement will remain the property of that Party or the licensor to that Party as appropriate.</w:t>
      </w:r>
    </w:p>
    <w:bookmarkStart w:id="73" w:name="_Toc276465537"/>
    <w:p w14:paraId="4AFC0C99" w14:textId="77777777" w:rsidR="00393EB4" w:rsidRPr="0086605D" w:rsidRDefault="00DC2D6A" w:rsidP="00D555D0">
      <w:pPr>
        <w:pStyle w:val="TCHeading2"/>
      </w:pPr>
      <w:r w:rsidRPr="0086605D">
        <w:fldChar w:fldCharType="begin"/>
      </w:r>
      <w:r w:rsidR="00393EB4" w:rsidRPr="0086605D">
        <w:instrText xml:space="preserve">PRIVATE </w:instrText>
      </w:r>
      <w:r w:rsidRPr="0086605D">
        <w:fldChar w:fldCharType="end"/>
      </w:r>
      <w:bookmarkStart w:id="74" w:name="_Toc468304726"/>
      <w:r w:rsidR="00393EB4" w:rsidRPr="0086605D">
        <w:t>Authority’s IPR</w:t>
      </w:r>
      <w:bookmarkEnd w:id="74"/>
    </w:p>
    <w:p w14:paraId="427C27C4" w14:textId="77777777" w:rsidR="00055F2E" w:rsidRPr="0086605D" w:rsidRDefault="00055F2E" w:rsidP="003F2830">
      <w:pPr>
        <w:pStyle w:val="TCBodyafterH2"/>
      </w:pPr>
      <w:bookmarkStart w:id="75" w:name="_Ref138242102"/>
      <w:r w:rsidRPr="0086605D">
        <w:t xml:space="preserve">The </w:t>
      </w:r>
      <w:r w:rsidR="00087361" w:rsidRPr="0086605D">
        <w:t>Authority</w:t>
      </w:r>
      <w:r w:rsidRPr="0086605D">
        <w:t xml:space="preserve"> shall own:</w:t>
      </w:r>
      <w:bookmarkEnd w:id="75"/>
      <w:r w:rsidRPr="0086605D">
        <w:t xml:space="preserve"> </w:t>
      </w:r>
    </w:p>
    <w:p w14:paraId="300E7068" w14:textId="77777777" w:rsidR="00087361" w:rsidRPr="0086605D" w:rsidRDefault="00087361" w:rsidP="003F2830">
      <w:pPr>
        <w:pStyle w:val="TCBodyafterH3"/>
      </w:pPr>
      <w:r w:rsidRPr="0086605D">
        <w:t>The Authority</w:t>
      </w:r>
      <w:r w:rsidR="00055F2E" w:rsidRPr="0086605D">
        <w:t>’s Background IPR;</w:t>
      </w:r>
    </w:p>
    <w:p w14:paraId="34FB1655" w14:textId="77777777" w:rsidR="00055F2E" w:rsidRPr="0086605D" w:rsidRDefault="00087361" w:rsidP="003F2830">
      <w:pPr>
        <w:pStyle w:val="TCBodyafterH3"/>
      </w:pPr>
      <w:r w:rsidRPr="0086605D">
        <w:t>The Authority’s Personal Data</w:t>
      </w:r>
      <w:r w:rsidR="00055F2E" w:rsidRPr="0086605D">
        <w:t xml:space="preserve"> </w:t>
      </w:r>
    </w:p>
    <w:p w14:paraId="1DDE7946" w14:textId="4BA9C221" w:rsidR="00087361" w:rsidRPr="0086605D" w:rsidRDefault="00087361" w:rsidP="003F2830">
      <w:pPr>
        <w:pStyle w:val="TCBodyafterH3"/>
      </w:pPr>
      <w:r w:rsidRPr="0086605D">
        <w:t>the Data</w:t>
      </w:r>
      <w:r w:rsidR="00EA4A4E">
        <w:t xml:space="preserve"> and Holdings</w:t>
      </w:r>
    </w:p>
    <w:p w14:paraId="7ADF388F" w14:textId="77777777" w:rsidR="00055F2E" w:rsidRDefault="00055F2E" w:rsidP="003F2830">
      <w:pPr>
        <w:pStyle w:val="TCBodyafterH2"/>
      </w:pPr>
      <w:r w:rsidRPr="0086605D">
        <w:lastRenderedPageBreak/>
        <w:t>The Contractor shall waive or procure a waiver of any moral rights subsisting in copyright produced by the Agreement or the performance of the Agreement.</w:t>
      </w:r>
      <w:r w:rsidR="0049677D">
        <w:t xml:space="preserve"> For the avoidance of doubt, waiver of any moral rights subsisting in the Contractors Software shall not be included in this </w:t>
      </w:r>
      <w:r w:rsidR="0049677D" w:rsidRPr="006B3A08">
        <w:t>clause 2</w:t>
      </w:r>
      <w:r w:rsidR="00F37CE4" w:rsidRPr="006B3A08">
        <w:t>3</w:t>
      </w:r>
      <w:r w:rsidR="0049677D" w:rsidRPr="006B3A08">
        <w:t>.2.2.</w:t>
      </w:r>
    </w:p>
    <w:p w14:paraId="65A37E1D" w14:textId="4D5E10E1" w:rsidR="003F2830" w:rsidRPr="006B3A08" w:rsidRDefault="003F2830" w:rsidP="003F2830">
      <w:pPr>
        <w:pStyle w:val="TCBodyafterH2"/>
      </w:pPr>
      <w:r>
        <w:t>The Contractor shall not use the Authorities Intellectual Property for any other purpose than for performing the Services described in this Agreement.</w:t>
      </w:r>
    </w:p>
    <w:p w14:paraId="6089C6C0"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6" w:name="_Toc468304727"/>
      <w:r w:rsidR="00087361" w:rsidRPr="0086605D">
        <w:t>Contractor’s IPR</w:t>
      </w:r>
      <w:bookmarkEnd w:id="76"/>
    </w:p>
    <w:p w14:paraId="209A96E2" w14:textId="77777777" w:rsidR="00087361" w:rsidRPr="0086605D" w:rsidRDefault="00087361" w:rsidP="003F2830">
      <w:pPr>
        <w:pStyle w:val="TCBodyafterH2"/>
      </w:pPr>
      <w:r w:rsidRPr="0086605D">
        <w:t xml:space="preserve">The Contractor shall own: </w:t>
      </w:r>
    </w:p>
    <w:p w14:paraId="659B1B7D" w14:textId="1665C4C0" w:rsidR="00087361" w:rsidRPr="0086605D" w:rsidRDefault="00815A39" w:rsidP="003F2830">
      <w:pPr>
        <w:pStyle w:val="TCBodyafterH3"/>
      </w:pPr>
      <w:r>
        <w:t>The Contractor’s Background IP including the Knowledge Base</w:t>
      </w:r>
    </w:p>
    <w:p w14:paraId="0A7A7DE1" w14:textId="77777777" w:rsidR="00087361" w:rsidRPr="0086605D" w:rsidRDefault="00087361" w:rsidP="003F2830">
      <w:pPr>
        <w:pStyle w:val="TCBodyafterH3"/>
      </w:pPr>
      <w:r w:rsidRPr="0086605D">
        <w:t>The Contractors Software</w:t>
      </w:r>
      <w:r w:rsidR="0049677D">
        <w:t xml:space="preserve"> and any developments of such Software produced by this Agreement.</w:t>
      </w:r>
    </w:p>
    <w:p w14:paraId="183BD0B2" w14:textId="77777777" w:rsidR="00087361" w:rsidRPr="0086605D" w:rsidRDefault="00DC2D6A" w:rsidP="00D555D0">
      <w:pPr>
        <w:pStyle w:val="TCHeading2"/>
      </w:pPr>
      <w:r w:rsidRPr="0086605D">
        <w:fldChar w:fldCharType="begin"/>
      </w:r>
      <w:r w:rsidR="00087361" w:rsidRPr="0086605D">
        <w:instrText xml:space="preserve">PRIVATE </w:instrText>
      </w:r>
      <w:r w:rsidRPr="0086605D">
        <w:fldChar w:fldCharType="end"/>
      </w:r>
      <w:bookmarkStart w:id="77" w:name="_Toc468304728"/>
      <w:r w:rsidR="00087361" w:rsidRPr="0086605D">
        <w:t>Authority’s Licence</w:t>
      </w:r>
      <w:bookmarkEnd w:id="77"/>
    </w:p>
    <w:p w14:paraId="49C1F9BB" w14:textId="77777777" w:rsidR="00087361" w:rsidRPr="0086605D" w:rsidRDefault="00087361" w:rsidP="003F2830">
      <w:pPr>
        <w:pStyle w:val="TCBodyafterH2"/>
      </w:pPr>
      <w:r w:rsidRPr="0086605D">
        <w:t xml:space="preserve">The Authority hereby grants to the Contractor for the term of the </w:t>
      </w:r>
      <w:r w:rsidR="00A37233" w:rsidRPr="0086605D">
        <w:t>Agreement</w:t>
      </w:r>
      <w:r w:rsidRPr="0086605D">
        <w:t xml:space="preserve"> a non-exclusive, non-transferable licence to use the Authority’s Personal Data</w:t>
      </w:r>
      <w:r w:rsidR="00024EF9" w:rsidRPr="0086605D">
        <w:t xml:space="preserve"> and</w:t>
      </w:r>
      <w:r w:rsidRPr="0086605D">
        <w:t xml:space="preserve"> Data solely as contemplated hereunder for the purposes of the Services.</w:t>
      </w:r>
    </w:p>
    <w:p w14:paraId="31965633" w14:textId="3E5773F5" w:rsidR="003D0BC1" w:rsidRPr="0086605D" w:rsidRDefault="00DC2D6A" w:rsidP="00D555D0">
      <w:pPr>
        <w:pStyle w:val="TCHeading2"/>
      </w:pPr>
      <w:r w:rsidRPr="0086605D">
        <w:fldChar w:fldCharType="begin"/>
      </w:r>
      <w:r w:rsidR="003D0BC1" w:rsidRPr="0086605D">
        <w:instrText xml:space="preserve">PRIVATE </w:instrText>
      </w:r>
      <w:r w:rsidRPr="0086605D">
        <w:fldChar w:fldCharType="end"/>
      </w:r>
      <w:bookmarkStart w:id="78" w:name="_Toc468304729"/>
      <w:r w:rsidR="003D0BC1" w:rsidRPr="0086605D">
        <w:t>Contractor Software</w:t>
      </w:r>
      <w:bookmarkEnd w:id="78"/>
      <w:r w:rsidRPr="0086605D">
        <w:fldChar w:fldCharType="begin"/>
      </w:r>
      <w:r w:rsidR="003D0BC1" w:rsidRPr="0086605D">
        <w:instrText>tc  \l 2 "</w:instrText>
      </w:r>
      <w:r>
        <w:fldChar w:fldCharType="begin"/>
      </w:r>
      <w:r w:rsidR="003B7E51">
        <w:instrText>seq level0 \r23 \*arabic</w:instrText>
      </w:r>
      <w:r>
        <w:fldChar w:fldCharType="separate"/>
      </w:r>
      <w:r w:rsidR="00993986">
        <w:rPr>
          <w:noProof/>
        </w:rPr>
        <w:instrText>23</w:instrText>
      </w:r>
      <w:r>
        <w:rPr>
          <w:noProof/>
        </w:rPr>
        <w:fldChar w:fldCharType="end"/>
      </w:r>
      <w:r w:rsidR="003D0BC1" w:rsidRPr="0086605D">
        <w:instrText>.</w:instrText>
      </w:r>
      <w:r w:rsidR="003D0BC1" w:rsidRPr="0086605D">
        <w:tab/>
        <w:instrText>Contractor Software"</w:instrText>
      </w:r>
      <w:r w:rsidRPr="0086605D">
        <w:fldChar w:fldCharType="end"/>
      </w:r>
    </w:p>
    <w:p w14:paraId="6F759F24" w14:textId="77777777" w:rsidR="003D0BC1" w:rsidRPr="0086605D" w:rsidRDefault="00DC2D6A" w:rsidP="003F2830">
      <w:pPr>
        <w:pStyle w:val="TCHeading3"/>
      </w:pPr>
      <w:r w:rsidRPr="0086605D">
        <w:fldChar w:fldCharType="begin"/>
      </w:r>
      <w:r w:rsidR="003D0BC1" w:rsidRPr="0086605D">
        <w:instrText xml:space="preserve">PRIVATE </w:instrText>
      </w:r>
      <w:r w:rsidRPr="0086605D">
        <w:fldChar w:fldCharType="end"/>
      </w:r>
      <w:bookmarkStart w:id="79" w:name="_Toc468304730"/>
      <w:r w:rsidR="003D0BC1" w:rsidRPr="0086605D">
        <w:t>Licence</w:t>
      </w:r>
      <w:bookmarkEnd w:id="79"/>
      <w:r w:rsidRPr="0086605D">
        <w:fldChar w:fldCharType="begin"/>
      </w:r>
      <w:r w:rsidR="003D0BC1" w:rsidRPr="0086605D">
        <w:instrText>tc  \l 3 "</w:instrText>
      </w:r>
      <w:r w:rsidR="003D0BC1" w:rsidRPr="0086605D">
        <w:tab/>
      </w:r>
      <w:r>
        <w:fldChar w:fldCharType="begin"/>
      </w:r>
      <w:r w:rsidR="003B7E51">
        <w:instrText>seq level0 \c \*arabic</w:instrText>
      </w:r>
      <w:r>
        <w:fldChar w:fldCharType="separate"/>
      </w:r>
      <w:r w:rsidR="00993986">
        <w:rPr>
          <w:noProof/>
        </w:rPr>
        <w:instrText>23</w:instrText>
      </w:r>
      <w:r>
        <w:rPr>
          <w:noProof/>
        </w:rPr>
        <w:fldChar w:fldCharType="end"/>
      </w:r>
      <w:r w:rsidR="003D0BC1" w:rsidRPr="0086605D">
        <w:instrText>.</w:instrText>
      </w:r>
      <w:r>
        <w:fldChar w:fldCharType="begin"/>
      </w:r>
      <w:r w:rsidR="003B7E51">
        <w:instrText>seq level1 \r1 \*arabic</w:instrText>
      </w:r>
      <w:r>
        <w:fldChar w:fldCharType="separate"/>
      </w:r>
      <w:r w:rsidR="00993986">
        <w:rPr>
          <w:noProof/>
        </w:rPr>
        <w:instrText>1</w:instrText>
      </w:r>
      <w:r>
        <w:rPr>
          <w:noProof/>
        </w:rPr>
        <w:fldChar w:fldCharType="end"/>
      </w:r>
      <w:r w:rsidR="003D0BC1" w:rsidRPr="0086605D">
        <w:tab/>
        <w:instrText>Licence"</w:instrText>
      </w:r>
      <w:r w:rsidRPr="0086605D">
        <w:fldChar w:fldCharType="end"/>
      </w:r>
    </w:p>
    <w:p w14:paraId="0E672643" w14:textId="77777777" w:rsidR="003D0BC1" w:rsidRPr="0086605D" w:rsidRDefault="003D0BC1" w:rsidP="003F2830">
      <w:pPr>
        <w:pStyle w:val="TCBodyafterH3"/>
      </w:pPr>
      <w:r w:rsidRPr="0086605D">
        <w:t xml:space="preserve">The Contractor hereby grants to the Authority for the term of the </w:t>
      </w:r>
      <w:r w:rsidR="00A37233" w:rsidRPr="0086605D">
        <w:t>Agreement</w:t>
      </w:r>
      <w:r w:rsidRPr="0086605D">
        <w:t xml:space="preserve"> a non-exclusive, non-transferable licence to use the Contractor Software</w:t>
      </w:r>
      <w:r w:rsidR="0049677D">
        <w:t>, the Contractors background IPR and any developments of such software produced by this agreement</w:t>
      </w:r>
      <w:r w:rsidRPr="0086605D">
        <w:t xml:space="preserve"> solely as contemplated hereunder for the purposes of the </w:t>
      </w:r>
      <w:r w:rsidR="007B4D59" w:rsidRPr="0086605D">
        <w:t>Services</w:t>
      </w:r>
      <w:r w:rsidRPr="0086605D">
        <w:t>.</w:t>
      </w:r>
    </w:p>
    <w:p w14:paraId="36D8331B" w14:textId="77777777" w:rsidR="00C50406" w:rsidRPr="006B3A08" w:rsidRDefault="00293D49" w:rsidP="00D555D0">
      <w:pPr>
        <w:pStyle w:val="TCHeading1"/>
      </w:pPr>
      <w:bookmarkStart w:id="80" w:name="_Toc468304731"/>
      <w:bookmarkEnd w:id="73"/>
      <w:r w:rsidRPr="006B3A08">
        <w:t>Confidentiality</w:t>
      </w:r>
      <w:bookmarkEnd w:id="80"/>
    </w:p>
    <w:p w14:paraId="1F2D768A" w14:textId="77777777" w:rsidR="004663DD" w:rsidRPr="006B3A08" w:rsidRDefault="00C31462" w:rsidP="00815A39">
      <w:pPr>
        <w:pStyle w:val="TCBodyafterH1"/>
      </w:pPr>
      <w:r w:rsidRPr="006B3A08">
        <w:t xml:space="preserve">In respect of any Confidential Information it may receive from the other party (“the Discloser”) and subject always to the remainder of this clause </w:t>
      </w:r>
      <w:r w:rsidR="0044445A" w:rsidRPr="006B3A08">
        <w:t>2</w:t>
      </w:r>
      <w:r w:rsidR="00F37CE4" w:rsidRPr="006B3A08">
        <w:t>4</w:t>
      </w:r>
      <w:r w:rsidRPr="006B3A08">
        <w:t>, each party (“the Recipient”) undertakes to keep secret and strictly confidential and shall not disclose any such Confidential Information to any third party, without the Discloser’s prior written consent provided that:</w:t>
      </w:r>
    </w:p>
    <w:p w14:paraId="2E295CE8" w14:textId="77777777" w:rsidR="00C31462" w:rsidRPr="006B3A08" w:rsidRDefault="00C31462" w:rsidP="003F2830">
      <w:pPr>
        <w:pStyle w:val="TCBodyindentH3"/>
      </w:pPr>
      <w:r w:rsidRPr="006B3A08">
        <w:t xml:space="preserve">the Recipient shall not be prevented from using any general knowledge, experience or skills which were in its possession prior to the commencement of the </w:t>
      </w:r>
      <w:r w:rsidR="00A37233" w:rsidRPr="006B3A08">
        <w:t>Agreement</w:t>
      </w:r>
      <w:r w:rsidRPr="006B3A08">
        <w:t>;</w:t>
      </w:r>
    </w:p>
    <w:p w14:paraId="03DE02C8" w14:textId="77777777" w:rsidR="00C31462" w:rsidRPr="006B3A08" w:rsidRDefault="00EA1B22" w:rsidP="003F2830">
      <w:pPr>
        <w:pStyle w:val="TCBodyindentH3"/>
      </w:pPr>
      <w:r w:rsidRPr="006B3A08">
        <w:t xml:space="preserve">the provisions of this clause </w:t>
      </w:r>
      <w:r w:rsidR="0044445A" w:rsidRPr="006B3A08">
        <w:t>2</w:t>
      </w:r>
      <w:r w:rsidR="00F37CE4" w:rsidRPr="006B3A08">
        <w:t>4</w:t>
      </w:r>
      <w:r w:rsidR="00C31462" w:rsidRPr="006B3A08">
        <w:t xml:space="preserve"> shall not apply to any Confidential Information which:</w:t>
      </w:r>
    </w:p>
    <w:p w14:paraId="771D659B" w14:textId="77777777" w:rsidR="00C31462" w:rsidRPr="006B3A08" w:rsidRDefault="00C31462" w:rsidP="003F2830">
      <w:pPr>
        <w:pStyle w:val="TCBodyindentH3"/>
      </w:pPr>
      <w:r w:rsidRPr="006B3A08">
        <w:t xml:space="preserve">is in or enters the public domain other than by breach of the </w:t>
      </w:r>
      <w:r w:rsidR="00A37233" w:rsidRPr="006B3A08">
        <w:t>Agreement</w:t>
      </w:r>
      <w:r w:rsidRPr="006B3A08">
        <w:t xml:space="preserve"> or other act or omissions of the Recipient;</w:t>
      </w:r>
    </w:p>
    <w:p w14:paraId="3DCFD8EE" w14:textId="77777777" w:rsidR="00C31462" w:rsidRPr="006B3A08" w:rsidRDefault="00C31462" w:rsidP="003F2830">
      <w:pPr>
        <w:pStyle w:val="TCBodyindentH3"/>
      </w:pPr>
      <w:r w:rsidRPr="006B3A08">
        <w:lastRenderedPageBreak/>
        <w:t>is obtained by a third party who is lawfully authorised to disclose such information; or</w:t>
      </w:r>
    </w:p>
    <w:p w14:paraId="69C1F268" w14:textId="77777777" w:rsidR="00C31462" w:rsidRPr="006B3A08" w:rsidRDefault="00C31462" w:rsidP="003F2830">
      <w:pPr>
        <w:pStyle w:val="TCBodyindentH3"/>
      </w:pPr>
      <w:r w:rsidRPr="006B3A08">
        <w:t xml:space="preserve">is authorised for release by the prior written consent of the Discloser; or </w:t>
      </w:r>
    </w:p>
    <w:p w14:paraId="507D78B7" w14:textId="77777777" w:rsidR="00C31462" w:rsidRPr="006B3A08" w:rsidRDefault="00C31462" w:rsidP="003F2830">
      <w:pPr>
        <w:pStyle w:val="TCBodyindentH3"/>
      </w:pPr>
      <w:proofErr w:type="gramStart"/>
      <w:r w:rsidRPr="006B3A08">
        <w:t>the</w:t>
      </w:r>
      <w:proofErr w:type="gramEnd"/>
      <w:r w:rsidRPr="006B3A08">
        <w:t xml:space="preserve"> disclosure of which is required to ensure the compliance of </w:t>
      </w:r>
      <w:r w:rsidR="00497B05" w:rsidRPr="006B3A08">
        <w:t>the Authority</w:t>
      </w:r>
      <w:r w:rsidRPr="006B3A08">
        <w:t xml:space="preserve"> with the Freedom of Information Act 2000 (the FOIA).</w:t>
      </w:r>
    </w:p>
    <w:p w14:paraId="788CE4C3" w14:textId="77777777" w:rsidR="00C31462" w:rsidRPr="006B3A08" w:rsidRDefault="00EA1B22" w:rsidP="00815A39">
      <w:pPr>
        <w:pStyle w:val="TCBodyafterH1"/>
      </w:pPr>
      <w:r w:rsidRPr="006B3A08">
        <w:t xml:space="preserve">Nothing in this clause </w:t>
      </w:r>
      <w:r w:rsidR="0044445A" w:rsidRPr="006B3A08">
        <w:t>2</w:t>
      </w:r>
      <w:r w:rsidR="00F37CE4" w:rsidRPr="006B3A08">
        <w:t>4</w:t>
      </w:r>
      <w:r w:rsidR="0044445A" w:rsidRPr="006B3A08">
        <w:t xml:space="preserve"> </w:t>
      </w:r>
      <w:r w:rsidR="00C31462" w:rsidRPr="006B3A08">
        <w:t xml:space="preserve">shall prevent the Recipient from disclosing Confidential Information where it is required to do so by judicial, administrative, governmental or regulatory process in connection with any action, suit, proceedings or claim or otherwise by applicable law or, where the </w:t>
      </w:r>
      <w:r w:rsidR="007B4D59" w:rsidRPr="006B3A08">
        <w:t>Contractor</w:t>
      </w:r>
      <w:r w:rsidR="00C31462" w:rsidRPr="006B3A08">
        <w:t xml:space="preserve"> is the Recipient, to the </w:t>
      </w:r>
      <w:r w:rsidR="007B4D59" w:rsidRPr="006B3A08">
        <w:t>Contractor</w:t>
      </w:r>
      <w:r w:rsidR="00C31462" w:rsidRPr="006B3A08">
        <w:t xml:space="preserve">'s immediate or ultimate holding company provided that the </w:t>
      </w:r>
      <w:r w:rsidR="007B4D59" w:rsidRPr="006B3A08">
        <w:t>Contractor</w:t>
      </w:r>
      <w:r w:rsidR="00C31462" w:rsidRPr="006B3A08">
        <w:t xml:space="preserve"> procures that such holding company complies with this clause</w:t>
      </w:r>
      <w:r w:rsidR="00497B05" w:rsidRPr="006B3A08">
        <w:t xml:space="preserve"> </w:t>
      </w:r>
      <w:r w:rsidR="0044445A" w:rsidRPr="006B3A08">
        <w:t>2</w:t>
      </w:r>
      <w:r w:rsidR="00F37CE4" w:rsidRPr="006B3A08">
        <w:t>4</w:t>
      </w:r>
      <w:r w:rsidR="0044445A" w:rsidRPr="006B3A08">
        <w:t xml:space="preserve"> </w:t>
      </w:r>
      <w:r w:rsidR="00C31462" w:rsidRPr="006B3A08">
        <w:t xml:space="preserve">as if any reference to the </w:t>
      </w:r>
      <w:r w:rsidR="007B4D59" w:rsidRPr="006B3A08">
        <w:t>Contractor</w:t>
      </w:r>
      <w:r w:rsidR="00C31462" w:rsidRPr="006B3A08">
        <w:t xml:space="preserve"> in this clause</w:t>
      </w:r>
      <w:r w:rsidR="00497B05" w:rsidRPr="006B3A08">
        <w:t xml:space="preserve"> </w:t>
      </w:r>
      <w:r w:rsidR="0044445A" w:rsidRPr="006B3A08">
        <w:t>2</w:t>
      </w:r>
      <w:r w:rsidR="00F37CE4" w:rsidRPr="006B3A08">
        <w:t>4</w:t>
      </w:r>
      <w:r w:rsidR="0044445A" w:rsidRPr="006B3A08">
        <w:t xml:space="preserve"> </w:t>
      </w:r>
      <w:r w:rsidR="00C31462" w:rsidRPr="006B3A08">
        <w:t>were a reference to such holding company.</w:t>
      </w:r>
    </w:p>
    <w:p w14:paraId="5030F657" w14:textId="77777777" w:rsidR="00C31462" w:rsidRPr="0086605D" w:rsidRDefault="00C31462" w:rsidP="00815A39">
      <w:pPr>
        <w:pStyle w:val="TCBodyafterH1"/>
      </w:pPr>
      <w:r w:rsidRPr="006B3A08">
        <w:t xml:space="preserve">The </w:t>
      </w:r>
      <w:r w:rsidR="007B4D59" w:rsidRPr="006B3A08">
        <w:t>Contractor</w:t>
      </w:r>
      <w:r w:rsidRPr="006B3A08">
        <w:t xml:space="preserve"> authorises </w:t>
      </w:r>
      <w:r w:rsidR="00571298" w:rsidRPr="006B3A08">
        <w:t>the Authority</w:t>
      </w:r>
      <w:r w:rsidRPr="006B3A08">
        <w:t xml:space="preserve"> to disclose the Confidential Information to such person(s) as may be notified to the </w:t>
      </w:r>
      <w:r w:rsidR="007B4D59" w:rsidRPr="006B3A08">
        <w:t>Contractor</w:t>
      </w:r>
      <w:r w:rsidRPr="006B3A08">
        <w:t xml:space="preserve"> in writing by </w:t>
      </w:r>
      <w:r w:rsidR="00497B05" w:rsidRPr="006B3A08">
        <w:t>the Authority</w:t>
      </w:r>
      <w:r w:rsidRPr="006B3A08">
        <w:t xml:space="preserve"> from time to time to the extent only as is necessary for the purposes of auditing and collating information so as to ascertain a</w:t>
      </w:r>
      <w:r w:rsidRPr="0086605D">
        <w:t xml:space="preserve"> realistic market price for the goods supplied in accordance with the </w:t>
      </w:r>
      <w:r w:rsidR="00A37233" w:rsidRPr="0086605D">
        <w:t>Agreement</w:t>
      </w:r>
      <w:r w:rsidRPr="0086605D">
        <w:t xml:space="preserve">, such exercise being commonly referred to as "benchmarking". </w:t>
      </w:r>
      <w:r w:rsidR="00571298" w:rsidRPr="0086605D">
        <w:t>The Authority</w:t>
      </w:r>
      <w:r w:rsidRPr="0086605D">
        <w:t xml:space="preserve"> shall use all reasonable endeavours to ensure that such person(s) keeps the Confidential Information confidential and does not make use of the Confidential Information except for the purpose for which the disclosure is made. </w:t>
      </w:r>
      <w:r w:rsidR="00571298" w:rsidRPr="0086605D">
        <w:t>The Authority</w:t>
      </w:r>
      <w:r w:rsidRPr="0086605D">
        <w:t xml:space="preserve"> shall not without good reason claim that the lowest price available in the market is the realistic market price.</w:t>
      </w:r>
    </w:p>
    <w:p w14:paraId="016737DC" w14:textId="77777777" w:rsidR="00C31462" w:rsidRPr="0086605D" w:rsidRDefault="00C31462" w:rsidP="00815A39">
      <w:pPr>
        <w:pStyle w:val="TCBodyafterH1"/>
      </w:pPr>
      <w:r w:rsidRPr="0086605D">
        <w:t xml:space="preserve">The </w:t>
      </w:r>
      <w:r w:rsidR="007B4D59" w:rsidRPr="0086605D">
        <w:t>Contractor</w:t>
      </w:r>
      <w:r w:rsidRPr="0086605D">
        <w:t xml:space="preserve"> acknowledges that </w:t>
      </w:r>
      <w:r w:rsidR="00571298" w:rsidRPr="0086605D">
        <w:t>the Authority</w:t>
      </w:r>
      <w:r w:rsidRPr="0086605D">
        <w:t xml:space="preserve"> is or may be subject to the FOIA. The </w:t>
      </w:r>
      <w:r w:rsidR="007B4D59" w:rsidRPr="0086605D">
        <w:t>Contractor</w:t>
      </w:r>
      <w:r w:rsidRPr="0086605D">
        <w:t xml:space="preserve"> notes and acknowledges the FOIA and both the respective Codes of Practice on the Discharge of Public Authorities' Functions and on the Management of Records (which are issued under section 45 and 46 of the FOIA respectively) and the Environmental Information Regulations 2004 as may be amended, updated or replaced from time to time.  The </w:t>
      </w:r>
      <w:r w:rsidR="007B4D59" w:rsidRPr="0086605D">
        <w:t>Contractor</w:t>
      </w:r>
      <w:r w:rsidRPr="0086605D">
        <w:t xml:space="preserve"> will act in accordance with the FOIA, these Codes of Practice and these Regulations (and any other applicable codes of practice or guidance notified to the </w:t>
      </w:r>
      <w:r w:rsidR="007B4D59" w:rsidRPr="0086605D">
        <w:t>Contractor</w:t>
      </w:r>
      <w:r w:rsidRPr="0086605D">
        <w:t xml:space="preserve"> from time to time) to the extent that they apply to the </w:t>
      </w:r>
      <w:r w:rsidR="007B4D59" w:rsidRPr="0086605D">
        <w:t>Contractor</w:t>
      </w:r>
      <w:r w:rsidRPr="0086605D">
        <w:t xml:space="preserve">'s performance under the </w:t>
      </w:r>
      <w:r w:rsidR="00A37233" w:rsidRPr="0086605D">
        <w:t>Agreement</w:t>
      </w:r>
      <w:r w:rsidRPr="0086605D">
        <w:t>.</w:t>
      </w:r>
    </w:p>
    <w:p w14:paraId="6FD694A3" w14:textId="77777777" w:rsidR="00C31462" w:rsidRPr="006B3A08" w:rsidRDefault="00C31462" w:rsidP="00815A39">
      <w:pPr>
        <w:pStyle w:val="TCBodyafterH1"/>
      </w:pPr>
      <w:r w:rsidRPr="006B3A08">
        <w:t xml:space="preserve">The </w:t>
      </w:r>
      <w:r w:rsidR="007B4D59" w:rsidRPr="006B3A08">
        <w:t>Contractor</w:t>
      </w:r>
      <w:r w:rsidRPr="006B3A08">
        <w:t xml:space="preserve"> agrees that:</w:t>
      </w:r>
    </w:p>
    <w:p w14:paraId="16112761" w14:textId="77777777" w:rsidR="00C31462" w:rsidRPr="006B3A08" w:rsidRDefault="00C31462" w:rsidP="003F2830">
      <w:pPr>
        <w:pStyle w:val="TCBodyindentH3"/>
      </w:pPr>
      <w:r w:rsidRPr="006B3A08">
        <w:t>Without prejudic</w:t>
      </w:r>
      <w:r w:rsidR="00EA1B22" w:rsidRPr="006B3A08">
        <w:t xml:space="preserve">e to the generality of clause </w:t>
      </w:r>
      <w:r w:rsidR="0044445A" w:rsidRPr="006B3A08">
        <w:t>2</w:t>
      </w:r>
      <w:r w:rsidR="00F37CE4" w:rsidRPr="006B3A08">
        <w:t>4</w:t>
      </w:r>
      <w:r w:rsidRPr="006B3A08">
        <w:t xml:space="preserve">.2, the provisions of this clause </w:t>
      </w:r>
      <w:r w:rsidR="00497B05" w:rsidRPr="006B3A08">
        <w:t>2</w:t>
      </w:r>
      <w:r w:rsidR="00F37CE4" w:rsidRPr="006B3A08">
        <w:t>4</w:t>
      </w:r>
      <w:r w:rsidRPr="006B3A08">
        <w:t xml:space="preserve"> are subject to the respective obligations and commitments of </w:t>
      </w:r>
      <w:r w:rsidR="00497B05" w:rsidRPr="006B3A08">
        <w:t>the Authority</w:t>
      </w:r>
      <w:r w:rsidRPr="006B3A08">
        <w:t xml:space="preserve"> under the FOIA and both the respective Codes of Practice on the Discharge of Public Authorities' Functions and on the Management of Records (which are issued under section 45 and 46 of the FOIA respectively) and the Environmental Information Regulations 2004;</w:t>
      </w:r>
    </w:p>
    <w:p w14:paraId="2B20847D" w14:textId="77777777" w:rsidR="00C31462" w:rsidRPr="006B3A08" w:rsidRDefault="00EA1B22" w:rsidP="003F2830">
      <w:pPr>
        <w:pStyle w:val="TCBodyindentH3"/>
      </w:pPr>
      <w:r w:rsidRPr="006B3A08">
        <w:t xml:space="preserve">subject to clause </w:t>
      </w:r>
      <w:r w:rsidR="0044445A" w:rsidRPr="006B3A08">
        <w:t>2</w:t>
      </w:r>
      <w:r w:rsidR="00F37CE4" w:rsidRPr="006B3A08">
        <w:t>4</w:t>
      </w:r>
      <w:r w:rsidR="00C31462" w:rsidRPr="006B3A08">
        <w:t>.</w:t>
      </w:r>
      <w:r w:rsidR="006B5FDD" w:rsidRPr="006B3A08">
        <w:t>5</w:t>
      </w:r>
      <w:r w:rsidR="00C31462" w:rsidRPr="006B3A08">
        <w:t>.</w:t>
      </w:r>
      <w:r w:rsidR="006B5FDD" w:rsidRPr="006B3A08">
        <w:t>3</w:t>
      </w:r>
      <w:r w:rsidR="00C31462" w:rsidRPr="006B3A08">
        <w:t xml:space="preserve">, the decision on whether any exemption applies to a request for disclosure of recorded information is a decision solely for </w:t>
      </w:r>
      <w:r w:rsidR="00571298" w:rsidRPr="006B3A08">
        <w:t>the Authority</w:t>
      </w:r>
      <w:r w:rsidR="00C31462" w:rsidRPr="006B3A08">
        <w:t>;</w:t>
      </w:r>
    </w:p>
    <w:p w14:paraId="1987777E" w14:textId="77777777" w:rsidR="00C31462" w:rsidRPr="006B3A08" w:rsidRDefault="00C31462" w:rsidP="003F2830">
      <w:pPr>
        <w:pStyle w:val="TCBodyindentH3"/>
      </w:pPr>
      <w:proofErr w:type="gramStart"/>
      <w:r w:rsidRPr="006B3A08">
        <w:lastRenderedPageBreak/>
        <w:t>where</w:t>
      </w:r>
      <w:proofErr w:type="gramEnd"/>
      <w:r w:rsidRPr="006B3A08">
        <w:t xml:space="preserve"> </w:t>
      </w:r>
      <w:r w:rsidR="00497B05" w:rsidRPr="006B3A08">
        <w:t>the Authority</w:t>
      </w:r>
      <w:r w:rsidRPr="006B3A08">
        <w:t xml:space="preserve"> is managing a req</w:t>
      </w:r>
      <w:r w:rsidR="00EA1B22" w:rsidRPr="006B3A08">
        <w:t xml:space="preserve">uest as referred to in clause </w:t>
      </w:r>
      <w:r w:rsidR="0044445A" w:rsidRPr="006B3A08">
        <w:t>2</w:t>
      </w:r>
      <w:r w:rsidR="00AC7841" w:rsidRPr="006B3A08">
        <w:t>4</w:t>
      </w:r>
      <w:r w:rsidRPr="006B3A08">
        <w:t xml:space="preserve">.5.2, the </w:t>
      </w:r>
      <w:r w:rsidR="007B4D59" w:rsidRPr="006B3A08">
        <w:t>Contractor</w:t>
      </w:r>
      <w:r w:rsidRPr="006B3A08">
        <w:t xml:space="preserve"> shall co-operate with </w:t>
      </w:r>
      <w:r w:rsidR="00571298" w:rsidRPr="006B3A08">
        <w:t>the Authority</w:t>
      </w:r>
      <w:r w:rsidRPr="006B3A08">
        <w:t xml:space="preserve"> and shall respond within five (5) working days of any request by it for assistance in determining how to respond to a request for disclosure.</w:t>
      </w:r>
    </w:p>
    <w:p w14:paraId="7CFFEC92" w14:textId="77777777" w:rsidR="00C31462" w:rsidRPr="006B3A08" w:rsidRDefault="00C31462" w:rsidP="00815A39">
      <w:pPr>
        <w:pStyle w:val="TCBodyafterH1"/>
      </w:pPr>
      <w:r w:rsidRPr="006B3A08">
        <w:t xml:space="preserve">The </w:t>
      </w:r>
      <w:r w:rsidR="007B4D59" w:rsidRPr="006B3A08">
        <w:t>Contractor</w:t>
      </w:r>
      <w:r w:rsidRPr="006B3A08">
        <w:t xml:space="preserve"> shall and shall procure that its sub-</w:t>
      </w:r>
      <w:r w:rsidR="00571298" w:rsidRPr="006B3A08">
        <w:t>c</w:t>
      </w:r>
      <w:r w:rsidR="007B4D59" w:rsidRPr="006B3A08">
        <w:t>ontractor</w:t>
      </w:r>
      <w:r w:rsidRPr="006B3A08">
        <w:t>s shall:</w:t>
      </w:r>
    </w:p>
    <w:p w14:paraId="0123880A" w14:textId="77777777" w:rsidR="00C31462" w:rsidRPr="006B3A08" w:rsidRDefault="00C31462" w:rsidP="003F2830">
      <w:pPr>
        <w:pStyle w:val="TCBodyindentH3"/>
      </w:pPr>
      <w:r w:rsidRPr="006B3A08">
        <w:t xml:space="preserve">transfer the any request for information, as defined under section 8 of the FOIA, to </w:t>
      </w:r>
      <w:r w:rsidR="00571298" w:rsidRPr="006B3A08">
        <w:t>the Authority</w:t>
      </w:r>
      <w:r w:rsidRPr="006B3A08">
        <w:t xml:space="preserve"> as soon as practicable after receipt and in any event within five (5) working days of receiving a request for information;</w:t>
      </w:r>
    </w:p>
    <w:p w14:paraId="4B26A9CB" w14:textId="77777777" w:rsidR="00C31462" w:rsidRPr="006B3A08" w:rsidRDefault="00C31462" w:rsidP="003F2830">
      <w:pPr>
        <w:pStyle w:val="TCBodyindentH3"/>
      </w:pPr>
      <w:r w:rsidRPr="006B3A08">
        <w:t xml:space="preserve">provide </w:t>
      </w:r>
      <w:r w:rsidR="00571298" w:rsidRPr="006B3A08">
        <w:t>the Authority</w:t>
      </w:r>
      <w:r w:rsidRPr="006B3A08">
        <w:t xml:space="preserve"> with a copy of all information in its possession or power in the form that </w:t>
      </w:r>
      <w:r w:rsidR="00571298" w:rsidRPr="006B3A08">
        <w:t>the Authority</w:t>
      </w:r>
      <w:r w:rsidRPr="006B3A08">
        <w:t xml:space="preserve"> requires within five (5) working days (or such other period as </w:t>
      </w:r>
      <w:r w:rsidR="00571298" w:rsidRPr="006B3A08">
        <w:t>the Authority</w:t>
      </w:r>
      <w:r w:rsidRPr="006B3A08">
        <w:t xml:space="preserve"> or a Beneficiary may specify) of </w:t>
      </w:r>
      <w:r w:rsidR="00571298" w:rsidRPr="006B3A08">
        <w:t>the Authority</w:t>
      </w:r>
      <w:r w:rsidRPr="006B3A08">
        <w:t xml:space="preserve"> or a Beneficiary requesting that Information; and</w:t>
      </w:r>
    </w:p>
    <w:p w14:paraId="254CB980" w14:textId="77777777" w:rsidR="00C31462" w:rsidRPr="006B3A08" w:rsidRDefault="00C31462" w:rsidP="003F2830">
      <w:pPr>
        <w:pStyle w:val="TCBodyindentH3"/>
      </w:pPr>
      <w:proofErr w:type="gramStart"/>
      <w:r w:rsidRPr="006B3A08">
        <w:t>provide</w:t>
      </w:r>
      <w:proofErr w:type="gramEnd"/>
      <w:r w:rsidRPr="006B3A08">
        <w:t xml:space="preserve"> all necessary assistance as reasonably requested by </w:t>
      </w:r>
      <w:r w:rsidR="00571298" w:rsidRPr="006B3A08">
        <w:t>the Authority</w:t>
      </w:r>
      <w:r w:rsidRPr="006B3A08">
        <w:t xml:space="preserve"> to enable </w:t>
      </w:r>
      <w:r w:rsidR="00571298" w:rsidRPr="006B3A08">
        <w:t>the Authority</w:t>
      </w:r>
      <w:r w:rsidRPr="006B3A08">
        <w:t xml:space="preserve"> to respond to a request for information within the time for compliance set out in section 10 of the FOIA.</w:t>
      </w:r>
    </w:p>
    <w:p w14:paraId="0B751FE5" w14:textId="77777777" w:rsidR="00C31462" w:rsidRPr="006B3A08" w:rsidRDefault="00571298" w:rsidP="00815A39">
      <w:pPr>
        <w:pStyle w:val="TCBodyafterH1"/>
      </w:pPr>
      <w:r w:rsidRPr="006B3A08">
        <w:t>The Authority</w:t>
      </w:r>
      <w:r w:rsidR="00C31462" w:rsidRPr="006B3A08">
        <w:t xml:space="preserve"> may consult the </w:t>
      </w:r>
      <w:r w:rsidR="007B4D59" w:rsidRPr="006B3A08">
        <w:t>Contractor</w:t>
      </w:r>
      <w:r w:rsidR="00C31462" w:rsidRPr="006B3A08">
        <w:t xml:space="preserve"> in relation to any request for disclosure of the </w:t>
      </w:r>
      <w:r w:rsidR="007B4D59" w:rsidRPr="006B3A08">
        <w:t>Contractor</w:t>
      </w:r>
      <w:r w:rsidR="00C31462" w:rsidRPr="006B3A08">
        <w:t>'s Confidential Information in accordance with all applicable guidance.</w:t>
      </w:r>
    </w:p>
    <w:p w14:paraId="2755571B" w14:textId="77777777" w:rsidR="00C31462" w:rsidRPr="0086605D" w:rsidRDefault="00C31462" w:rsidP="00815A39">
      <w:pPr>
        <w:pStyle w:val="TCBodyafterH1"/>
      </w:pPr>
      <w:r w:rsidRPr="006B3A08">
        <w:t xml:space="preserve">This clause </w:t>
      </w:r>
      <w:r w:rsidR="0044445A" w:rsidRPr="006B3A08">
        <w:t>2</w:t>
      </w:r>
      <w:r w:rsidR="00AC7841" w:rsidRPr="006B3A08">
        <w:t>4</w:t>
      </w:r>
      <w:r w:rsidR="0044445A" w:rsidRPr="006B3A08">
        <w:t xml:space="preserve"> </w:t>
      </w:r>
      <w:r w:rsidRPr="006B3A08">
        <w:t xml:space="preserve">shall remain in force without limit in time in respect of Confidential Information which comprises Personal Data or which relates to a patient, his or her treatment and/or medical records.  Save as aforesaid and unless otherwise expressly set out in the </w:t>
      </w:r>
      <w:r w:rsidR="00A37233" w:rsidRPr="006B3A08">
        <w:t>Agreement</w:t>
      </w:r>
      <w:r w:rsidRPr="006B3A08">
        <w:t xml:space="preserve">, this clause </w:t>
      </w:r>
      <w:r w:rsidR="0044445A" w:rsidRPr="006B3A08">
        <w:t>2</w:t>
      </w:r>
      <w:r w:rsidR="00AC7841" w:rsidRPr="006B3A08">
        <w:t>4</w:t>
      </w:r>
      <w:r w:rsidR="0044445A" w:rsidRPr="006B3A08">
        <w:t xml:space="preserve"> </w:t>
      </w:r>
      <w:r w:rsidRPr="0086605D">
        <w:t xml:space="preserve">shall remain in force for a period of 3 years after the termination or expiry of this </w:t>
      </w:r>
      <w:r w:rsidR="00A37233" w:rsidRPr="0086605D">
        <w:t>Agreement</w:t>
      </w:r>
      <w:r w:rsidRPr="0086605D">
        <w:t>.</w:t>
      </w:r>
    </w:p>
    <w:p w14:paraId="0FFB6228" w14:textId="77777777" w:rsidR="00C31462" w:rsidRPr="006B3A08" w:rsidRDefault="00C31462" w:rsidP="00815A39">
      <w:pPr>
        <w:pStyle w:val="TCBodyafterH1"/>
      </w:pPr>
      <w:r w:rsidRPr="006B3A08">
        <w:t xml:space="preserve">In the event that the </w:t>
      </w:r>
      <w:r w:rsidR="007B4D59" w:rsidRPr="006B3A08">
        <w:t>Contractor</w:t>
      </w:r>
      <w:r w:rsidRPr="006B3A08">
        <w:t xml:space="preserve"> fails to comply with this clause </w:t>
      </w:r>
      <w:r w:rsidR="0044445A" w:rsidRPr="006B3A08">
        <w:t>2</w:t>
      </w:r>
      <w:r w:rsidR="00AC7841" w:rsidRPr="006B3A08">
        <w:t>4</w:t>
      </w:r>
      <w:r w:rsidRPr="006B3A08">
        <w:t xml:space="preserve">, </w:t>
      </w:r>
      <w:r w:rsidR="00571298" w:rsidRPr="006B3A08">
        <w:t>the Authority</w:t>
      </w:r>
      <w:r w:rsidRPr="006B3A08">
        <w:t xml:space="preserve"> reserves the right to terminate the </w:t>
      </w:r>
      <w:r w:rsidR="00A37233" w:rsidRPr="006B3A08">
        <w:t>Agreement</w:t>
      </w:r>
      <w:r w:rsidRPr="006B3A08">
        <w:t xml:space="preserve"> by notice in writing with immediate effect.</w:t>
      </w:r>
    </w:p>
    <w:p w14:paraId="39F1469D" w14:textId="77777777" w:rsidR="000D7457" w:rsidRPr="006B3A08" w:rsidRDefault="000D7457" w:rsidP="00D555D0">
      <w:pPr>
        <w:pStyle w:val="TCHeading1"/>
      </w:pPr>
      <w:bookmarkStart w:id="81" w:name="_Toc276465539"/>
      <w:bookmarkStart w:id="82" w:name="_Toc468304732"/>
      <w:r w:rsidRPr="006B3A08">
        <w:t>Data Protection</w:t>
      </w:r>
      <w:bookmarkEnd w:id="81"/>
      <w:bookmarkEnd w:id="82"/>
    </w:p>
    <w:p w14:paraId="782EC3B5" w14:textId="77777777" w:rsidR="000D7457" w:rsidRPr="006B3A08" w:rsidRDefault="000D7457" w:rsidP="00815A39">
      <w:pPr>
        <w:pStyle w:val="TCBodyafterH1"/>
      </w:pPr>
      <w:r w:rsidRPr="006B3A08">
        <w:t xml:space="preserve">The </w:t>
      </w:r>
      <w:r w:rsidR="007B4D59" w:rsidRPr="006B3A08">
        <w:t>Contractor</w:t>
      </w:r>
      <w:r w:rsidRPr="006B3A08">
        <w:t xml:space="preserve"> shall comply with the Data Protection Act 1998 ("the 1998 Act") and any other applicable data protection legislation</w:t>
      </w:r>
      <w:r w:rsidR="00F576E8" w:rsidRPr="006B3A08">
        <w:t xml:space="preserve"> and Annex 8</w:t>
      </w:r>
      <w:r w:rsidRPr="006B3A08">
        <w:t xml:space="preserve">.  In particular the </w:t>
      </w:r>
      <w:r w:rsidR="007B4D59" w:rsidRPr="006B3A08">
        <w:t>Contractor</w:t>
      </w:r>
      <w:r w:rsidRPr="006B3A08">
        <w:t xml:space="preserve"> agrees to comply with the obligations placed on </w:t>
      </w:r>
      <w:r w:rsidR="00571298" w:rsidRPr="006B3A08">
        <w:t>the Authority</w:t>
      </w:r>
      <w:r w:rsidRPr="006B3A08">
        <w:t xml:space="preserve"> and any Beneficiary by the seventh data protection principle ("the Seventh Principle") set out in the 1998 Act, </w:t>
      </w:r>
      <w:r w:rsidR="00D002C1" w:rsidRPr="006B3A08">
        <w:t>and the eighth data Protection principle (“the Eighth Principle”) set out in the 1998 Act, namely</w:t>
      </w:r>
      <w:r w:rsidRPr="006B3A08">
        <w:t>:</w:t>
      </w:r>
    </w:p>
    <w:p w14:paraId="3516EC51" w14:textId="77777777" w:rsidR="000D7457" w:rsidRPr="006B3A08" w:rsidRDefault="000D7457" w:rsidP="003F2830">
      <w:pPr>
        <w:pStyle w:val="TCBodyindentH3"/>
      </w:pPr>
      <w:r w:rsidRPr="006B3A08">
        <w:t xml:space="preserve">to maintain technical and organisational security measures sufficient to comply at least with the obligations imposed on </w:t>
      </w:r>
      <w:r w:rsidR="00571298" w:rsidRPr="006B3A08">
        <w:t>the Authority</w:t>
      </w:r>
      <w:r w:rsidRPr="006B3A08">
        <w:t xml:space="preserve"> and any Beneficiary by the Seventh Principle;</w:t>
      </w:r>
    </w:p>
    <w:p w14:paraId="4B74B91D" w14:textId="77777777" w:rsidR="00D002C1" w:rsidRPr="006B3A08" w:rsidRDefault="00D002C1" w:rsidP="003F2830">
      <w:pPr>
        <w:pStyle w:val="TCBodyindentH3"/>
      </w:pPr>
      <w:r w:rsidRPr="006B3A08">
        <w:t>to ensure that data is not transferred to any other country without adequate data protection in place and to comply with the obligations imposed on NICE and any Beneficiary by the Eighth Principle.</w:t>
      </w:r>
    </w:p>
    <w:p w14:paraId="57EE77A2" w14:textId="77777777" w:rsidR="000D7457" w:rsidRPr="006B3A08" w:rsidRDefault="000D7457" w:rsidP="003F2830">
      <w:pPr>
        <w:pStyle w:val="TCBodyindentH3"/>
      </w:pPr>
      <w:r w:rsidRPr="006B3A08">
        <w:lastRenderedPageBreak/>
        <w:t xml:space="preserve">only to process Personal Data for and on behalf of </w:t>
      </w:r>
      <w:r w:rsidR="00571298" w:rsidRPr="006B3A08">
        <w:t>the Authority</w:t>
      </w:r>
      <w:r w:rsidRPr="006B3A08">
        <w:t xml:space="preserve"> and any Beneficiary, in accordance with the instructions of </w:t>
      </w:r>
      <w:r w:rsidR="00571298" w:rsidRPr="006B3A08">
        <w:t>the Authority</w:t>
      </w:r>
      <w:r w:rsidRPr="006B3A08">
        <w:t xml:space="preserve"> or such Beneficiary and for the purpose of performing the </w:t>
      </w:r>
      <w:r w:rsidR="00071BC4" w:rsidRPr="006B3A08">
        <w:t xml:space="preserve"> Services </w:t>
      </w:r>
      <w:r w:rsidRPr="006B3A08">
        <w:t xml:space="preserve">in accordance with the </w:t>
      </w:r>
      <w:r w:rsidR="00A37233" w:rsidRPr="006B3A08">
        <w:t>Agreement</w:t>
      </w:r>
      <w:r w:rsidRPr="006B3A08">
        <w:t xml:space="preserve"> and to ensure compliance with the 1998 Act;</w:t>
      </w:r>
    </w:p>
    <w:p w14:paraId="7270637B" w14:textId="77777777" w:rsidR="000D7457" w:rsidRPr="006B3A08" w:rsidRDefault="000D7457" w:rsidP="003F2830">
      <w:pPr>
        <w:pStyle w:val="TCBodyindentH3"/>
      </w:pPr>
      <w:proofErr w:type="gramStart"/>
      <w:r w:rsidRPr="006B3A08">
        <w:t>to</w:t>
      </w:r>
      <w:proofErr w:type="gramEnd"/>
      <w:r w:rsidRPr="006B3A08">
        <w:t xml:space="preserve"> allow </w:t>
      </w:r>
      <w:r w:rsidR="00571298" w:rsidRPr="006B3A08">
        <w:t>the Authority</w:t>
      </w:r>
      <w:r w:rsidRPr="006B3A08">
        <w:t xml:space="preserve"> to audit the </w:t>
      </w:r>
      <w:r w:rsidR="007B4D59" w:rsidRPr="006B3A08">
        <w:t>Contractor</w:t>
      </w:r>
      <w:r w:rsidRPr="006B3A08">
        <w:t xml:space="preserve">'s compliance with the requirements of this Clause </w:t>
      </w:r>
      <w:r w:rsidR="0044445A" w:rsidRPr="006B3A08">
        <w:t>2</w:t>
      </w:r>
      <w:r w:rsidR="00AC7841" w:rsidRPr="006B3A08">
        <w:t>5</w:t>
      </w:r>
      <w:r w:rsidR="0044445A" w:rsidRPr="006B3A08">
        <w:t xml:space="preserve"> </w:t>
      </w:r>
      <w:r w:rsidRPr="006B3A08">
        <w:t xml:space="preserve">on reasonable notice and/or to provide </w:t>
      </w:r>
      <w:r w:rsidR="00571298" w:rsidRPr="006B3A08">
        <w:t>the Authority</w:t>
      </w:r>
      <w:r w:rsidRPr="006B3A08">
        <w:t xml:space="preserve"> with evidence of its compliance with the oblig</w:t>
      </w:r>
      <w:r w:rsidR="006B5FDD" w:rsidRPr="006B3A08">
        <w:t xml:space="preserve">ations set out in this Clause </w:t>
      </w:r>
      <w:r w:rsidR="0044445A" w:rsidRPr="006B3A08">
        <w:t>2</w:t>
      </w:r>
      <w:r w:rsidR="00AC7841" w:rsidRPr="006B3A08">
        <w:t>5</w:t>
      </w:r>
      <w:r w:rsidR="006B5FDD" w:rsidRPr="006B3A08">
        <w:t>.</w:t>
      </w:r>
    </w:p>
    <w:p w14:paraId="5CA55985" w14:textId="77777777" w:rsidR="000D7457" w:rsidRPr="0086605D" w:rsidRDefault="000D7457" w:rsidP="00815A39">
      <w:pPr>
        <w:pStyle w:val="TCBodyafterH1"/>
      </w:pPr>
      <w:r w:rsidRPr="006B3A08">
        <w:t xml:space="preserve">The </w:t>
      </w:r>
      <w:r w:rsidR="007B4D59" w:rsidRPr="006B3A08">
        <w:t>Contractor</w:t>
      </w:r>
      <w:r w:rsidRPr="006B3A08">
        <w:t xml:space="preserve"> agrees to indemnify and keep indemnified </w:t>
      </w:r>
      <w:r w:rsidR="00571298" w:rsidRPr="006B3A08">
        <w:t>the Authority</w:t>
      </w:r>
      <w:r w:rsidRPr="006B3A08">
        <w:t xml:space="preserve"> and</w:t>
      </w:r>
      <w:r w:rsidRPr="0086605D">
        <w:t xml:space="preserve"> any Beneficiary against all claims and proceedings and all liability, loss, costs and expenses incurred in connection therewith by </w:t>
      </w:r>
      <w:r w:rsidR="00571298" w:rsidRPr="0086605D">
        <w:t>the Authority</w:t>
      </w:r>
      <w:r w:rsidRPr="0086605D">
        <w:t xml:space="preserve"> and any Beneficiary as a result of any claim made or brought by any individual or other legal person in respect of any loss, damage or distress caused to that individual or other legal person as a result of the </w:t>
      </w:r>
      <w:r w:rsidR="007B4D59" w:rsidRPr="0086605D">
        <w:t>Contractor</w:t>
      </w:r>
      <w:r w:rsidRPr="0086605D">
        <w:t xml:space="preserve">'s unauthorised processing, unlawful processing, destruction of and/or damage to any Personal Data processed by the </w:t>
      </w:r>
      <w:r w:rsidR="007B4D59" w:rsidRPr="0086605D">
        <w:t>Contractor</w:t>
      </w:r>
      <w:r w:rsidRPr="0086605D">
        <w:t xml:space="preserve">, its employees or agents in the </w:t>
      </w:r>
      <w:r w:rsidR="007B4D59" w:rsidRPr="0086605D">
        <w:t>Contractor</w:t>
      </w:r>
      <w:r w:rsidRPr="0086605D">
        <w:t xml:space="preserve">'s performance of the </w:t>
      </w:r>
      <w:r w:rsidR="00A37233" w:rsidRPr="0086605D">
        <w:t>Agreement</w:t>
      </w:r>
      <w:r w:rsidRPr="0086605D">
        <w:t xml:space="preserve"> or as otherwise agreed between the Parties.</w:t>
      </w:r>
    </w:p>
    <w:p w14:paraId="4E683CA0" w14:textId="77777777" w:rsidR="000D7457" w:rsidRPr="0086605D" w:rsidRDefault="000D7457" w:rsidP="00815A39">
      <w:pPr>
        <w:pStyle w:val="TCBodyafterH1"/>
      </w:pPr>
      <w:r w:rsidRPr="0086605D">
        <w:t xml:space="preserve">Both Parties agree to use all reasonable efforts to assist each other to comply with the 1998 Act. For the avoidance of doubt, this includes the </w:t>
      </w:r>
      <w:r w:rsidR="007B4D59" w:rsidRPr="0086605D">
        <w:t>Contractor</w:t>
      </w:r>
      <w:r w:rsidRPr="0086605D">
        <w:t xml:space="preserve"> providing </w:t>
      </w:r>
      <w:r w:rsidR="00571298" w:rsidRPr="0086605D">
        <w:t>the Authority</w:t>
      </w:r>
      <w:r w:rsidRPr="0086605D">
        <w:t xml:space="preserve"> and any Beneficiary with reasonable assistance in complying with subject access requests served on </w:t>
      </w:r>
      <w:r w:rsidR="00571298" w:rsidRPr="0086605D">
        <w:t>the Authority</w:t>
      </w:r>
      <w:r w:rsidRPr="0086605D">
        <w:t xml:space="preserve"> and any Beneficiary under Section 7 of the 1998 Act and the </w:t>
      </w:r>
      <w:r w:rsidR="007B4D59" w:rsidRPr="0086605D">
        <w:t>Contractor</w:t>
      </w:r>
      <w:r w:rsidRPr="0086605D">
        <w:t xml:space="preserve"> consulting with </w:t>
      </w:r>
      <w:r w:rsidR="00DA0091" w:rsidRPr="0086605D">
        <w:t>the Authority</w:t>
      </w:r>
      <w:r w:rsidRPr="0086605D">
        <w:t xml:space="preserve"> and any Beneficiary prior to the disclosure by the </w:t>
      </w:r>
      <w:r w:rsidR="007B4D59" w:rsidRPr="0086605D">
        <w:t>Contractor</w:t>
      </w:r>
      <w:r w:rsidRPr="0086605D">
        <w:t xml:space="preserve"> of any Personal Data in relation to such requests.</w:t>
      </w:r>
    </w:p>
    <w:p w14:paraId="0FEAA2E4" w14:textId="77777777" w:rsidR="009B4202" w:rsidRPr="0086605D" w:rsidRDefault="00DC2D6A" w:rsidP="00D555D0">
      <w:pPr>
        <w:pStyle w:val="TCHeading1"/>
      </w:pPr>
      <w:r w:rsidRPr="0086605D">
        <w:fldChar w:fldCharType="begin"/>
      </w:r>
      <w:r w:rsidR="009B4202" w:rsidRPr="0086605D">
        <w:instrText xml:space="preserve">PRIVATE </w:instrText>
      </w:r>
      <w:r w:rsidRPr="0086605D">
        <w:fldChar w:fldCharType="end"/>
      </w:r>
      <w:bookmarkStart w:id="83" w:name="_Toc468304733"/>
      <w:r w:rsidR="009B4202" w:rsidRPr="0086605D">
        <w:t>Data security</w:t>
      </w:r>
      <w:bookmarkEnd w:id="83"/>
      <w:r w:rsidRPr="0086605D">
        <w:fldChar w:fldCharType="begin"/>
      </w:r>
      <w:r w:rsidR="009B4202" w:rsidRPr="0086605D">
        <w:instrText>tc  \l 3 "</w:instrText>
      </w:r>
      <w:r w:rsidR="009B4202" w:rsidRPr="0086605D">
        <w:tab/>
      </w:r>
      <w:r w:rsidRPr="0086605D">
        <w:fldChar w:fldCharType="begin"/>
      </w:r>
      <w:r w:rsidR="00C10924" w:rsidRPr="0086605D">
        <w:instrText>seq level0 \c \*arabic</w:instrText>
      </w:r>
      <w:r w:rsidRPr="0086605D">
        <w:fldChar w:fldCharType="separate"/>
      </w:r>
      <w:r w:rsidR="00993986">
        <w:rPr>
          <w:noProof/>
        </w:rPr>
        <w:instrText>23</w:instrText>
      </w:r>
      <w:r w:rsidRPr="0086605D">
        <w:fldChar w:fldCharType="end"/>
      </w:r>
      <w:r w:rsidR="009B4202" w:rsidRPr="0086605D">
        <w:instrText>.</w:instrText>
      </w:r>
      <w:r w:rsidRPr="0086605D">
        <w:fldChar w:fldCharType="begin"/>
      </w:r>
      <w:r w:rsidR="00C10924" w:rsidRPr="0086605D">
        <w:instrText>seq level1 \r3 \*arabic</w:instrText>
      </w:r>
      <w:r w:rsidRPr="0086605D">
        <w:fldChar w:fldCharType="separate"/>
      </w:r>
      <w:r w:rsidR="00993986">
        <w:rPr>
          <w:noProof/>
        </w:rPr>
        <w:instrText>3</w:instrText>
      </w:r>
      <w:r w:rsidRPr="0086605D">
        <w:fldChar w:fldCharType="end"/>
      </w:r>
      <w:r w:rsidR="009B4202" w:rsidRPr="0086605D">
        <w:tab/>
        <w:instrText>Data Security"</w:instrText>
      </w:r>
      <w:r w:rsidRPr="0086605D">
        <w:fldChar w:fldCharType="end"/>
      </w:r>
    </w:p>
    <w:p w14:paraId="3777B35C" w14:textId="77777777" w:rsidR="009B4202" w:rsidRPr="006B3A08" w:rsidRDefault="009B4202" w:rsidP="00815A39">
      <w:pPr>
        <w:pStyle w:val="TCBodyafterH1"/>
      </w:pPr>
      <w:r w:rsidRPr="006B3A08">
        <w:t>The Contractor shall be liable to the Authority for loss or corruption of any data or Software owned by the Authority or for which the Authority is responsible to the owners for its security, including loss or corruption resulting from the introduction of a Virus, when such loss or corruption results from a wilful act or Default of the Contractor.</w:t>
      </w:r>
      <w:r w:rsidR="008B7A3F" w:rsidRPr="006B3A08">
        <w:t xml:space="preserve"> Or any failure to comply with the provisions of this clause 2</w:t>
      </w:r>
      <w:r w:rsidR="00AC7841" w:rsidRPr="006B3A08">
        <w:t>6</w:t>
      </w:r>
      <w:r w:rsidR="008B7A3F" w:rsidRPr="006B3A08">
        <w:t>.1 which, without prejudice to the Authority's remedies for any other failure to comply with such provisions, results from the disposal, re-assignment or re-use by the Contractor of any magnetic or other media which is or has been used to store data owned by the Authority or for which the Authority is responsible to the owners for its security. Where such wilful act or Default shall occur, the Contractor shall return such data and Software to a fully operational state with all possible speed.</w:t>
      </w:r>
      <w:r w:rsidRPr="006B3A08">
        <w:t xml:space="preserve"> </w:t>
      </w:r>
      <w:r w:rsidR="008B7A3F" w:rsidRPr="006B3A08">
        <w:t xml:space="preserve">The </w:t>
      </w:r>
      <w:r w:rsidRPr="006B3A08">
        <w:t xml:space="preserve">liability by the Contractor shall be subject to the Authority having exercised data security and data management procedures, (insofar as such procedures are stated to be the responsibility of the Authority in </w:t>
      </w:r>
      <w:r w:rsidR="00571298" w:rsidRPr="006B3A08">
        <w:t xml:space="preserve">Annex </w:t>
      </w:r>
      <w:r w:rsidR="00497B05" w:rsidRPr="006B3A08">
        <w:t>8</w:t>
      </w:r>
      <w:r w:rsidRPr="006B3A08">
        <w:t>), in accordance with good practice in the health industry or the information technology industry as appropriate, to avoid such loss or corruption where possible and to mitigate the effects thereof.</w:t>
      </w:r>
    </w:p>
    <w:p w14:paraId="0628A28C" w14:textId="77777777" w:rsidR="009B4202" w:rsidRPr="006B3A08" w:rsidRDefault="009B4202" w:rsidP="00815A39">
      <w:pPr>
        <w:pStyle w:val="TCBodyafterH1"/>
      </w:pPr>
      <w:r w:rsidRPr="006B3A08">
        <w:t xml:space="preserve">If such loss or corruption of data or Software owned by the Authority or for which the Authority is responsible to the owners for its security is not a result of a wilful act or Default of the Contractor, the Contractor shall be </w:t>
      </w:r>
      <w:r w:rsidRPr="006B3A08">
        <w:lastRenderedPageBreak/>
        <w:t>reimbursed by the Authority for all reasonable costs of returning such data to a fully operational state.</w:t>
      </w:r>
    </w:p>
    <w:p w14:paraId="5FF08B55" w14:textId="77777777" w:rsidR="009B4202" w:rsidRPr="006B3A08" w:rsidRDefault="009B4202" w:rsidP="00815A39">
      <w:pPr>
        <w:pStyle w:val="TCBodyafterH1"/>
      </w:pPr>
      <w:r w:rsidRPr="006B3A08">
        <w:t xml:space="preserve">For the avoidance of doubt the provisions of this clause </w:t>
      </w:r>
      <w:r w:rsidR="0044445A" w:rsidRPr="006B3A08">
        <w:t>2</w:t>
      </w:r>
      <w:r w:rsidR="00AC7841" w:rsidRPr="006B3A08">
        <w:t>6</w:t>
      </w:r>
      <w:r w:rsidRPr="006B3A08">
        <w:t xml:space="preserve">.3 do not limit the Contractor’s liability in respect of Personal data under the provisions of clause </w:t>
      </w:r>
      <w:r w:rsidR="0044445A" w:rsidRPr="006B3A08">
        <w:t>2</w:t>
      </w:r>
      <w:r w:rsidR="00AC7841" w:rsidRPr="006B3A08">
        <w:t>6</w:t>
      </w:r>
      <w:r w:rsidRPr="006B3A08">
        <w:t xml:space="preserve">.2 above.  </w:t>
      </w:r>
    </w:p>
    <w:p w14:paraId="2A1E17BE" w14:textId="77777777" w:rsidR="00026D51" w:rsidRPr="006B3A08" w:rsidRDefault="00026D51" w:rsidP="00D555D0">
      <w:pPr>
        <w:pStyle w:val="TCHeading1"/>
      </w:pPr>
      <w:bookmarkStart w:id="84" w:name="_Toc468304734"/>
      <w:bookmarkStart w:id="85" w:name="_Toc276465544"/>
      <w:r w:rsidRPr="006B3A08">
        <w:t>Staff and Resources</w:t>
      </w:r>
      <w:bookmarkEnd w:id="84"/>
    </w:p>
    <w:p w14:paraId="5F81A206" w14:textId="77777777" w:rsidR="00026D51" w:rsidRPr="006B3A08" w:rsidRDefault="00026D51" w:rsidP="00815A39">
      <w:pPr>
        <w:pStyle w:val="TCBodyafterH1"/>
      </w:pPr>
      <w:r w:rsidRPr="006B3A08">
        <w:t>The Contractor shall be fully responsible in every way for all its staff and all consultants (whether part-time or full-time).</w:t>
      </w:r>
    </w:p>
    <w:p w14:paraId="0B319D65" w14:textId="77777777" w:rsidR="00026D51" w:rsidRPr="006B3A08" w:rsidRDefault="00026D51" w:rsidP="00815A39">
      <w:pPr>
        <w:pStyle w:val="TCBodyafterH1"/>
      </w:pPr>
      <w:r w:rsidRPr="006B3A08">
        <w:t xml:space="preserve">The Contractor shall ensure that it complies with all current employment legislation and in particular, does not unlawfully discriminate within the meaning of the </w:t>
      </w:r>
      <w:r w:rsidR="00321A0C" w:rsidRPr="006B3A08">
        <w:t>Equality Act 2010 (as amended)</w:t>
      </w:r>
      <w:r w:rsidRPr="006B3A08">
        <w:t xml:space="preserve"> the Part Time Workers (Prevention of Less Favourable Treatment) Regulations 2000, the Fixed Term Employees (Prevention of Less Favourable Treatment) Regulations 2002, or any other relevant legislation relating to discrimination in the employment of employees for the purpose of providing the Services.  The Contractor shall take all reasonable steps (at its own expense) to ensure that any employees employed in the provision of the  Services do not unlawfully discriminate within the meaning of this Clause </w:t>
      </w:r>
      <w:r w:rsidR="0044445A" w:rsidRPr="006B3A08">
        <w:t>2</w:t>
      </w:r>
      <w:r w:rsidR="00AC7841" w:rsidRPr="006B3A08">
        <w:t>7</w:t>
      </w:r>
      <w:r w:rsidRPr="006B3A08">
        <w:t xml:space="preserve">.2 and shall impose on any Sub-Contractor obligations substantially similar to those imposed on the Contractor by this Clause </w:t>
      </w:r>
      <w:r w:rsidR="0044445A" w:rsidRPr="006B3A08">
        <w:t>2</w:t>
      </w:r>
      <w:r w:rsidR="00F00D12" w:rsidRPr="006B3A08">
        <w:t>7</w:t>
      </w:r>
      <w:r w:rsidRPr="006B3A08">
        <w:t>.2; and</w:t>
      </w:r>
    </w:p>
    <w:p w14:paraId="096FDDAC" w14:textId="77777777" w:rsidR="00026D51" w:rsidRPr="0086605D" w:rsidRDefault="00026D51" w:rsidP="00815A39">
      <w:pPr>
        <w:pStyle w:val="TCBodyafterH1"/>
      </w:pPr>
      <w:r w:rsidRPr="0086605D">
        <w:t xml:space="preserve">The Contractor shall not discriminate directly or indirectly or by way of victimisation or harassment against any person on racial grounds within the meaning of the </w:t>
      </w:r>
      <w:r w:rsidR="00321A0C">
        <w:t>Equality Act 2010</w:t>
      </w:r>
      <w:r w:rsidRPr="0086605D">
        <w:t>.</w:t>
      </w:r>
    </w:p>
    <w:p w14:paraId="2397C8E2" w14:textId="77777777" w:rsidR="00026D51" w:rsidRPr="0086605D" w:rsidRDefault="00026D51" w:rsidP="00815A39">
      <w:pPr>
        <w:pStyle w:val="TCBodyafterH1"/>
      </w:pPr>
      <w:r w:rsidRPr="0086605D">
        <w:t xml:space="preserve">The Contractor shall notify the Authority immediately of any investigation of or proceedings against the Contractor under the </w:t>
      </w:r>
      <w:r w:rsidR="00321A0C">
        <w:t>2010</w:t>
      </w:r>
      <w:r w:rsidRPr="0086605D">
        <w:t xml:space="preserve"> Act and shall cooperate fully and promptly with any requests of the person or body conducting such investigation or proceedings, including allowing access to any documents or data required, attending any meetings and providing any information requested.</w:t>
      </w:r>
    </w:p>
    <w:p w14:paraId="11023ED3" w14:textId="77777777" w:rsidR="00026D51" w:rsidRPr="0086605D" w:rsidRDefault="00026D51" w:rsidP="00815A39">
      <w:pPr>
        <w:pStyle w:val="TCBodyafterH1"/>
      </w:pPr>
      <w:r w:rsidRPr="0086605D">
        <w:t xml:space="preserve">The Contractor shall indemnify the Authority against all costs, claims, charges, demands, liabilities, damages, losses and expenses incurred or suffered by the Authority arising out of or in connection with any investigation conducted or any proceedings brought under the </w:t>
      </w:r>
      <w:r w:rsidR="00321A0C">
        <w:t>2010</w:t>
      </w:r>
      <w:r w:rsidRPr="0086605D">
        <w:t xml:space="preserve"> Act due directly or indirectly to any act or omission by the Contractor, its agents, employees or sub-</w:t>
      </w:r>
      <w:r w:rsidR="00DB0D0F">
        <w:t>c</w:t>
      </w:r>
      <w:r w:rsidRPr="0086605D">
        <w:t>ontractors.</w:t>
      </w:r>
    </w:p>
    <w:p w14:paraId="1E30EB63" w14:textId="77777777" w:rsidR="00026D51" w:rsidRPr="0086605D" w:rsidRDefault="00026D51" w:rsidP="00815A39">
      <w:pPr>
        <w:pStyle w:val="TCBodyafterH1"/>
      </w:pPr>
      <w:r w:rsidRPr="0086605D">
        <w:t xml:space="preserve">The Contractor shall impose on any </w:t>
      </w:r>
      <w:r w:rsidR="00DB0D0F">
        <w:t>s</w:t>
      </w:r>
      <w:r w:rsidRPr="0086605D">
        <w:t>ub-</w:t>
      </w:r>
      <w:r w:rsidRPr="006B3A08">
        <w:t xml:space="preserve">contractor obligations substantially similar to those imposed on the Contractor by this Clause </w:t>
      </w:r>
      <w:r w:rsidR="0044445A" w:rsidRPr="006B3A08">
        <w:t>2</w:t>
      </w:r>
      <w:r w:rsidR="00AC7841" w:rsidRPr="006B3A08">
        <w:t>7</w:t>
      </w:r>
      <w:r w:rsidRPr="006B3A08">
        <w:t>.</w:t>
      </w:r>
    </w:p>
    <w:p w14:paraId="55C2FA6C" w14:textId="77777777" w:rsidR="00026D51" w:rsidRPr="0086605D" w:rsidRDefault="00026D51" w:rsidP="00815A39">
      <w:pPr>
        <w:pStyle w:val="TCBodyafterH1"/>
      </w:pPr>
      <w:r w:rsidRPr="0086605D">
        <w:t>Where the Authority has notified the provider that it intends to  tender or retender any services, the Contractor shall on written request and in within 20 operational days of such a request provide the Authority with anonymised details of staff engaged in the provision of such services to be tendered or retendered that may be subject to TUPE</w:t>
      </w:r>
    </w:p>
    <w:p w14:paraId="340DE9AF" w14:textId="77777777" w:rsidR="00C50406" w:rsidRPr="0086605D" w:rsidRDefault="00C50406" w:rsidP="00D555D0">
      <w:pPr>
        <w:pStyle w:val="TCHeading1"/>
      </w:pPr>
      <w:bookmarkStart w:id="86" w:name="_Toc468304735"/>
      <w:r w:rsidRPr="0086605D">
        <w:t>T</w:t>
      </w:r>
      <w:bookmarkEnd w:id="85"/>
      <w:r w:rsidR="00293D49" w:rsidRPr="0086605D">
        <w:t>ermination</w:t>
      </w:r>
      <w:bookmarkEnd w:id="86"/>
    </w:p>
    <w:p w14:paraId="14CAC05C" w14:textId="77777777" w:rsidR="00C50406" w:rsidRPr="0086605D" w:rsidRDefault="00C50406" w:rsidP="00815A39">
      <w:pPr>
        <w:pStyle w:val="TCBodyafterH1"/>
      </w:pPr>
      <w:r w:rsidRPr="0086605D">
        <w:t>This Agreement shall terminate</w:t>
      </w:r>
      <w:r w:rsidR="00571298" w:rsidRPr="0086605D">
        <w:t xml:space="preserve"> in the following circumstances:</w:t>
      </w:r>
    </w:p>
    <w:p w14:paraId="41423E79" w14:textId="77777777" w:rsidR="00C50406" w:rsidRPr="0086605D" w:rsidRDefault="00C50406" w:rsidP="00D555D0">
      <w:pPr>
        <w:pStyle w:val="TCHeading2"/>
      </w:pPr>
      <w:bookmarkStart w:id="87" w:name="_Toc276465545"/>
      <w:bookmarkStart w:id="88" w:name="_Toc468304736"/>
      <w:r w:rsidRPr="0086605D">
        <w:lastRenderedPageBreak/>
        <w:t>Breach</w:t>
      </w:r>
      <w:bookmarkEnd w:id="87"/>
      <w:bookmarkEnd w:id="88"/>
    </w:p>
    <w:p w14:paraId="25637283" w14:textId="77777777" w:rsidR="00C50406" w:rsidRPr="0086605D" w:rsidRDefault="00C50406" w:rsidP="003F2830">
      <w:pPr>
        <w:pStyle w:val="TCBodyafterH2"/>
      </w:pPr>
      <w:r w:rsidRPr="0086605D">
        <w:t>In the event that either Party fails to observe or perform any of its obligations under this Agreement in any way then the other Party may end this Agreement on 30 days written notice; but</w:t>
      </w:r>
    </w:p>
    <w:p w14:paraId="732CDB29" w14:textId="77777777" w:rsidR="00C50406" w:rsidRPr="0086605D" w:rsidRDefault="00C50406" w:rsidP="003F2830">
      <w:pPr>
        <w:pStyle w:val="TCBodyafterH3"/>
      </w:pPr>
      <w:r w:rsidRPr="0086605D">
        <w:t>If the breach complained of by a Party</w:t>
      </w:r>
      <w:r w:rsidR="008B7A3F">
        <w:t xml:space="preserve"> in relation to the Service Specification, the SLA and the KPIs</w:t>
      </w:r>
      <w:r w:rsidRPr="0086605D">
        <w:t>, cannot be remedied to the satisfaction of that Party, then this Agreement shall end immediately on the service of such notice on the other Party;</w:t>
      </w:r>
    </w:p>
    <w:p w14:paraId="1AE0B05A" w14:textId="77777777" w:rsidR="00C50406" w:rsidRPr="0086605D" w:rsidRDefault="00C50406" w:rsidP="003F2830">
      <w:pPr>
        <w:pStyle w:val="TCBodyafterH3"/>
      </w:pPr>
      <w:r w:rsidRPr="0086605D">
        <w:t>In every other case if the breach complained of is remedied to the satisfaction of a Party within the notice period this Agreement shall not end;</w:t>
      </w:r>
    </w:p>
    <w:p w14:paraId="38DA3B4C" w14:textId="77777777" w:rsidR="00C50406" w:rsidRPr="0086605D" w:rsidRDefault="00C50406" w:rsidP="00D555D0">
      <w:pPr>
        <w:pStyle w:val="TCHeading2"/>
      </w:pPr>
      <w:bookmarkStart w:id="89" w:name="_Toc276465546"/>
      <w:bookmarkStart w:id="90" w:name="_Toc468304737"/>
      <w:r w:rsidRPr="0086605D">
        <w:t>Repeat of Breach</w:t>
      </w:r>
      <w:bookmarkEnd w:id="89"/>
      <w:bookmarkEnd w:id="90"/>
    </w:p>
    <w:p w14:paraId="27219AD8" w14:textId="77777777" w:rsidR="00C50406" w:rsidRPr="0086605D" w:rsidRDefault="00C50406" w:rsidP="003F2830">
      <w:pPr>
        <w:pStyle w:val="TCBodyafterH2"/>
      </w:pPr>
      <w:r w:rsidRPr="0086605D">
        <w:t>Either Party reserves the right to end this Agreement immediately by written notice if a Party repeats any breach of this Agreement after receiving a written notice from the other Party warning that repetition of the breach shall or may lead to termination (whether or not the repeated breach is remedied within 30 days);</w:t>
      </w:r>
    </w:p>
    <w:p w14:paraId="4F3E07D7" w14:textId="77777777" w:rsidR="00C50406" w:rsidRPr="0086605D" w:rsidRDefault="00C50406" w:rsidP="00D555D0">
      <w:pPr>
        <w:pStyle w:val="TCHeading2"/>
      </w:pPr>
      <w:bookmarkStart w:id="91" w:name="_Toc276465547"/>
      <w:bookmarkStart w:id="92" w:name="_Toc468304738"/>
      <w:r w:rsidRPr="0086605D">
        <w:t>Insolvency</w:t>
      </w:r>
      <w:bookmarkEnd w:id="91"/>
      <w:bookmarkEnd w:id="92"/>
      <w:r w:rsidRPr="0086605D">
        <w:t xml:space="preserve"> </w:t>
      </w:r>
    </w:p>
    <w:p w14:paraId="19BFA5DD" w14:textId="77777777" w:rsidR="00C50406" w:rsidRPr="0086605D" w:rsidRDefault="00C50406" w:rsidP="003F2830">
      <w:pPr>
        <w:pStyle w:val="TCBodyafterH2"/>
      </w:pPr>
      <w:r w:rsidRPr="0086605D">
        <w:t xml:space="preserve">This Agreement shall end immediately if the </w:t>
      </w:r>
      <w:r w:rsidR="007B4D59" w:rsidRPr="0086605D">
        <w:t>Contractor</w:t>
      </w:r>
      <w:r w:rsidRPr="0086605D">
        <w:t xml:space="preserve"> goes into liquidation or suffers a receiver or administrator to be appointed to it or to any of its assets or makes a composition with any of its creditors, or is in any other way unable to pay its debts;</w:t>
      </w:r>
    </w:p>
    <w:p w14:paraId="684AD232" w14:textId="77777777" w:rsidR="00C50406" w:rsidRPr="0086605D" w:rsidRDefault="00C50406" w:rsidP="00D555D0">
      <w:pPr>
        <w:pStyle w:val="TCHeading2"/>
      </w:pPr>
      <w:bookmarkStart w:id="93" w:name="_Toc276465548"/>
      <w:bookmarkStart w:id="94" w:name="_Toc468304739"/>
      <w:r w:rsidRPr="0086605D">
        <w:t>Change of Management Control</w:t>
      </w:r>
      <w:bookmarkEnd w:id="93"/>
      <w:bookmarkEnd w:id="94"/>
    </w:p>
    <w:p w14:paraId="196EA9E0" w14:textId="77777777" w:rsidR="00C50406" w:rsidRPr="0086605D" w:rsidRDefault="00571298" w:rsidP="003F2830">
      <w:pPr>
        <w:pStyle w:val="TCBodyafterH2"/>
      </w:pPr>
      <w:r w:rsidRPr="0086605D">
        <w:t>The Authority</w:t>
      </w:r>
      <w:r w:rsidR="00C50406" w:rsidRPr="0086605D">
        <w:t xml:space="preserve"> reserves the right to immediately end this Agreement upon any change of the </w:t>
      </w:r>
      <w:r w:rsidR="007B4D59" w:rsidRPr="0086605D">
        <w:t>Contractor</w:t>
      </w:r>
      <w:r w:rsidR="00C50406" w:rsidRPr="0086605D">
        <w:t xml:space="preserve">'s management or control within 28 days of </w:t>
      </w:r>
      <w:r w:rsidRPr="0086605D">
        <w:t>the Authority</w:t>
      </w:r>
      <w:r w:rsidR="00C50406" w:rsidRPr="0086605D">
        <w:t xml:space="preserve"> finding out of such change. The </w:t>
      </w:r>
      <w:r w:rsidR="007B4D59" w:rsidRPr="0086605D">
        <w:t>Contractor</w:t>
      </w:r>
      <w:r w:rsidR="00C50406" w:rsidRPr="0086605D">
        <w:t xml:space="preserve"> shall promptly notify </w:t>
      </w:r>
      <w:r w:rsidRPr="0086605D">
        <w:t>the Authority</w:t>
      </w:r>
      <w:r w:rsidR="00C50406" w:rsidRPr="0086605D">
        <w:t xml:space="preserve"> of any such change of management or control.</w:t>
      </w:r>
    </w:p>
    <w:p w14:paraId="4577A475" w14:textId="77777777" w:rsidR="00C50406" w:rsidRPr="0086605D" w:rsidRDefault="00C50406" w:rsidP="00D555D0">
      <w:pPr>
        <w:pStyle w:val="TCHeading2"/>
      </w:pPr>
      <w:bookmarkStart w:id="95" w:name="_Toc276465549"/>
      <w:bookmarkStart w:id="96" w:name="_Toc468304740"/>
      <w:r w:rsidRPr="0086605D">
        <w:t>Unsatisfactory Evaluation of the Services</w:t>
      </w:r>
      <w:bookmarkEnd w:id="95"/>
      <w:bookmarkEnd w:id="96"/>
    </w:p>
    <w:p w14:paraId="19ECEB2E" w14:textId="77777777" w:rsidR="00E71D75" w:rsidRPr="0086605D" w:rsidRDefault="00C50406" w:rsidP="003F2830">
      <w:pPr>
        <w:pStyle w:val="TCBodyafterH2"/>
      </w:pPr>
      <w:r w:rsidRPr="0086605D">
        <w:t xml:space="preserve">In the event that the outcome of any evaluation of </w:t>
      </w:r>
      <w:r w:rsidR="00071BC4" w:rsidRPr="0086605D">
        <w:t>the Services</w:t>
      </w:r>
      <w:r w:rsidR="008B7A3F">
        <w:t xml:space="preserve"> </w:t>
      </w:r>
      <w:r w:rsidR="008B7A3F" w:rsidRPr="0086605D">
        <w:t>Party</w:t>
      </w:r>
      <w:r w:rsidR="008B7A3F">
        <w:t xml:space="preserve"> in relation to the Service Specification, the SLA and the KPIs</w:t>
      </w:r>
      <w:r w:rsidR="008B7A3F" w:rsidRPr="0086605D">
        <w:t xml:space="preserve">, </w:t>
      </w:r>
      <w:r w:rsidRPr="0086605D">
        <w:t xml:space="preserve">carried out by </w:t>
      </w:r>
      <w:r w:rsidR="00571298" w:rsidRPr="0086605D">
        <w:t>the Authority</w:t>
      </w:r>
      <w:r w:rsidRPr="0086605D">
        <w:t xml:space="preserve"> under this Agreement is unsatisfactory </w:t>
      </w:r>
      <w:r w:rsidR="00EC34B3" w:rsidRPr="0086605D">
        <w:t>the Authority</w:t>
      </w:r>
      <w:r w:rsidRPr="0086605D">
        <w:t xml:space="preserve"> may terminate this Agreement on 30 days' written notice.</w:t>
      </w:r>
    </w:p>
    <w:p w14:paraId="310712E9" w14:textId="77777777" w:rsidR="00C50406" w:rsidRPr="0086605D" w:rsidRDefault="00C50406" w:rsidP="00815A39">
      <w:pPr>
        <w:pStyle w:val="TCBodyafterH1"/>
      </w:pPr>
      <w:r w:rsidRPr="0086605D">
        <w:t xml:space="preserve">In addition to its rights under any other provision of the </w:t>
      </w:r>
      <w:r w:rsidR="00A37233" w:rsidRPr="0086605D">
        <w:t>Agreement</w:t>
      </w:r>
      <w:r w:rsidRPr="0086605D">
        <w:t xml:space="preserve"> </w:t>
      </w:r>
      <w:r w:rsidR="00571298" w:rsidRPr="0086605D">
        <w:t>the Authority</w:t>
      </w:r>
      <w:r w:rsidRPr="0086605D">
        <w:t xml:space="preserve"> may terminate the </w:t>
      </w:r>
      <w:r w:rsidR="00A37233" w:rsidRPr="0086605D">
        <w:t>Agreement</w:t>
      </w:r>
      <w:r w:rsidRPr="0086605D">
        <w:t xml:space="preserve"> at any time by giving the </w:t>
      </w:r>
      <w:r w:rsidR="007B4D59" w:rsidRPr="0086605D">
        <w:t>Contractor</w:t>
      </w:r>
      <w:r w:rsidRPr="0086605D">
        <w:t xml:space="preserve"> three months’ written notice</w:t>
      </w:r>
    </w:p>
    <w:p w14:paraId="776D4E41" w14:textId="77777777" w:rsidR="0085477D" w:rsidRPr="0086605D" w:rsidRDefault="0085477D" w:rsidP="00D555D0">
      <w:pPr>
        <w:pStyle w:val="TCHeading2"/>
        <w:rPr>
          <w:rStyle w:val="consectsty2"/>
          <w:b/>
          <w:sz w:val="28"/>
        </w:rPr>
      </w:pPr>
      <w:bookmarkStart w:id="97" w:name="_Toc468304741"/>
      <w:bookmarkStart w:id="98" w:name="_Toc276036475"/>
      <w:bookmarkStart w:id="99" w:name="_Toc288733079"/>
      <w:bookmarkStart w:id="100" w:name="_Toc289099807"/>
      <w:bookmarkStart w:id="101" w:name="_Toc276036472"/>
      <w:bookmarkStart w:id="102" w:name="_Toc276465554"/>
      <w:r w:rsidRPr="0086605D">
        <w:rPr>
          <w:rStyle w:val="consectsty2"/>
          <w:b/>
          <w:sz w:val="28"/>
        </w:rPr>
        <w:t xml:space="preserve">Consequences of </w:t>
      </w:r>
      <w:r w:rsidR="00026D51" w:rsidRPr="0086605D">
        <w:rPr>
          <w:rStyle w:val="consectsty2"/>
          <w:b/>
          <w:sz w:val="28"/>
        </w:rPr>
        <w:t>T</w:t>
      </w:r>
      <w:r w:rsidRPr="0086605D">
        <w:rPr>
          <w:rStyle w:val="consectsty2"/>
          <w:b/>
          <w:sz w:val="28"/>
        </w:rPr>
        <w:t>ermination</w:t>
      </w:r>
      <w:bookmarkEnd w:id="97"/>
      <w:r w:rsidR="00DC2D6A" w:rsidRPr="0086605D">
        <w:rPr>
          <w:rStyle w:val="consectsty2"/>
          <w:b/>
          <w:sz w:val="28"/>
        </w:rPr>
        <w:fldChar w:fldCharType="begin"/>
      </w:r>
      <w:r w:rsidRPr="0086605D">
        <w:rPr>
          <w:rStyle w:val="consectsty5"/>
        </w:rPr>
        <w:instrText>tc  \l 3 "</w:instrText>
      </w:r>
      <w:r w:rsidRPr="0086605D">
        <w:rPr>
          <w:rStyle w:val="consectsty2"/>
          <w:b/>
          <w:sz w:val="28"/>
        </w:rPr>
        <w:tab/>
      </w:r>
      <w:r w:rsidR="00DC2D6A" w:rsidRPr="0086605D">
        <w:rPr>
          <w:rStyle w:val="consectsty2"/>
          <w:b/>
          <w:sz w:val="28"/>
        </w:rPr>
        <w:fldChar w:fldCharType="begin"/>
      </w:r>
      <w:r w:rsidRPr="0086605D">
        <w:rPr>
          <w:rStyle w:val="consectsty2"/>
          <w:b/>
          <w:sz w:val="28"/>
        </w:rPr>
        <w:instrText>seq level0 \c \*arabic</w:instrText>
      </w:r>
      <w:r w:rsidR="00DC2D6A" w:rsidRPr="0086605D">
        <w:rPr>
          <w:rStyle w:val="consectsty2"/>
          <w:b/>
          <w:sz w:val="28"/>
        </w:rPr>
        <w:fldChar w:fldCharType="separate"/>
      </w:r>
      <w:r w:rsidR="00993986">
        <w:rPr>
          <w:rStyle w:val="consectsty2"/>
          <w:b/>
          <w:noProof/>
          <w:sz w:val="28"/>
        </w:rPr>
        <w:instrText>23</w:instrText>
      </w:r>
      <w:r w:rsidR="00DC2D6A" w:rsidRPr="0086605D">
        <w:rPr>
          <w:rStyle w:val="consectsty2"/>
          <w:b/>
          <w:sz w:val="28"/>
        </w:rPr>
        <w:fldChar w:fldCharType="end"/>
      </w:r>
      <w:r w:rsidRPr="0086605D">
        <w:rPr>
          <w:rStyle w:val="consectsty2"/>
          <w:b/>
          <w:sz w:val="28"/>
        </w:rPr>
        <w:instrText>.5</w:instrText>
      </w:r>
      <w:r w:rsidRPr="0086605D">
        <w:rPr>
          <w:rStyle w:val="consectsty2"/>
          <w:b/>
          <w:sz w:val="28"/>
        </w:rPr>
        <w:tab/>
        <w:instrText>Consequences of Termination"</w:instrText>
      </w:r>
      <w:r w:rsidR="00DC2D6A" w:rsidRPr="0086605D">
        <w:rPr>
          <w:rStyle w:val="consectsty2"/>
          <w:b/>
          <w:sz w:val="28"/>
        </w:rPr>
        <w:fldChar w:fldCharType="end"/>
      </w:r>
    </w:p>
    <w:p w14:paraId="37601D1C" w14:textId="77777777" w:rsidR="0085477D" w:rsidRPr="0086605D" w:rsidRDefault="0085477D" w:rsidP="003F2830">
      <w:pPr>
        <w:pStyle w:val="TCBodyafterH2"/>
        <w:rPr>
          <w:rStyle w:val="consectsty2"/>
          <w:b w:val="0"/>
          <w:sz w:val="22"/>
        </w:rPr>
      </w:pPr>
      <w:r w:rsidRPr="0086605D">
        <w:rPr>
          <w:rStyle w:val="consectsty2"/>
          <w:b w:val="0"/>
          <w:sz w:val="22"/>
        </w:rPr>
        <w:t xml:space="preserve">In the event of the termination or expiry of this </w:t>
      </w:r>
      <w:r w:rsidR="00A37233" w:rsidRPr="0086605D">
        <w:rPr>
          <w:rStyle w:val="consectsty2"/>
          <w:b w:val="0"/>
          <w:sz w:val="22"/>
        </w:rPr>
        <w:t>Agreement</w:t>
      </w:r>
      <w:r w:rsidRPr="0086605D">
        <w:rPr>
          <w:rStyle w:val="consectsty2"/>
          <w:b w:val="0"/>
          <w:sz w:val="22"/>
        </w:rPr>
        <w:t>:</w:t>
      </w:r>
    </w:p>
    <w:p w14:paraId="7D497AA2" w14:textId="77777777" w:rsidR="0085477D" w:rsidRPr="0086605D" w:rsidRDefault="0085477D" w:rsidP="003F2830">
      <w:pPr>
        <w:pStyle w:val="TCBodyafterH3"/>
        <w:rPr>
          <w:rStyle w:val="consectsty2"/>
          <w:b w:val="0"/>
          <w:sz w:val="22"/>
        </w:rPr>
      </w:pPr>
      <w:proofErr w:type="gramStart"/>
      <w:r w:rsidRPr="0086605D">
        <w:rPr>
          <w:rStyle w:val="consectsty2"/>
          <w:b w:val="0"/>
          <w:sz w:val="22"/>
        </w:rPr>
        <w:lastRenderedPageBreak/>
        <w:t>the</w:t>
      </w:r>
      <w:proofErr w:type="gramEnd"/>
      <w:r w:rsidRPr="0086605D">
        <w:rPr>
          <w:rStyle w:val="consectsty2"/>
          <w:b w:val="0"/>
          <w:sz w:val="22"/>
        </w:rPr>
        <w:t xml:space="preserve"> Contractor shall repay forthwith to the Authority any advance payments made by the Authority relating to any Service not performed by the Contractor in accordance with the </w:t>
      </w:r>
      <w:r w:rsidR="00A37233" w:rsidRPr="0086605D">
        <w:rPr>
          <w:rStyle w:val="consectsty2"/>
          <w:b w:val="0"/>
          <w:sz w:val="22"/>
        </w:rPr>
        <w:t>Agreement</w:t>
      </w:r>
      <w:r w:rsidRPr="0086605D">
        <w:rPr>
          <w:rStyle w:val="consectsty2"/>
          <w:b w:val="0"/>
          <w:sz w:val="22"/>
        </w:rPr>
        <w:t>.</w:t>
      </w:r>
    </w:p>
    <w:p w14:paraId="06F2934A" w14:textId="77777777" w:rsidR="0085477D" w:rsidRPr="0086605D" w:rsidRDefault="0085477D" w:rsidP="003F2830">
      <w:pPr>
        <w:pStyle w:val="TCBodyafterH3"/>
        <w:rPr>
          <w:rStyle w:val="consectsty2"/>
          <w:b w:val="0"/>
          <w:sz w:val="22"/>
        </w:rPr>
      </w:pPr>
      <w:r w:rsidRPr="0086605D">
        <w:rPr>
          <w:rStyle w:val="consectsty2"/>
          <w:b w:val="0"/>
          <w:sz w:val="22"/>
        </w:rPr>
        <w:t>the Contractor shall provide to the Authority or a replacement Contractor nominated by the Authority any data belonging to the Authority in its possession either in its then current format or in a format nominated by the Authority (in which event the Authority will reimburse the Contractor’s reasonable data conversion expenses), together with all training manuals and other related documentation, and any other information and all copies thereof owned by the Authority;</w:t>
      </w:r>
    </w:p>
    <w:p w14:paraId="230929DE" w14:textId="77777777" w:rsidR="0085477D" w:rsidRPr="0086605D" w:rsidRDefault="0085477D" w:rsidP="003F2830">
      <w:pPr>
        <w:pStyle w:val="TCBodyafterH3"/>
        <w:rPr>
          <w:rStyle w:val="consectsty2"/>
          <w:b w:val="0"/>
          <w:sz w:val="22"/>
        </w:rPr>
      </w:pPr>
      <w:r w:rsidRPr="0086605D">
        <w:rPr>
          <w:rStyle w:val="consectsty2"/>
          <w:b w:val="0"/>
          <w:sz w:val="22"/>
        </w:rPr>
        <w:t>the Contractor shall cease to use the data belonging to the Authority;</w:t>
      </w:r>
    </w:p>
    <w:p w14:paraId="3197F507" w14:textId="77777777" w:rsidR="0085477D" w:rsidRPr="0086605D" w:rsidRDefault="0085477D" w:rsidP="003F2830">
      <w:pPr>
        <w:pStyle w:val="TCBodyafterH3"/>
        <w:rPr>
          <w:rStyle w:val="consectsty2"/>
          <w:b w:val="0"/>
          <w:sz w:val="22"/>
        </w:rPr>
      </w:pPr>
      <w:r w:rsidRPr="0086605D">
        <w:rPr>
          <w:rStyle w:val="consectsty2"/>
          <w:b w:val="0"/>
          <w:sz w:val="22"/>
        </w:rPr>
        <w:t xml:space="preserve">each party shall return all items supplied to it in connection with the </w:t>
      </w:r>
      <w:r w:rsidR="00A37233" w:rsidRPr="0086605D">
        <w:rPr>
          <w:rStyle w:val="consectsty2"/>
          <w:b w:val="0"/>
          <w:sz w:val="22"/>
        </w:rPr>
        <w:t>Agreement</w:t>
      </w:r>
      <w:r w:rsidRPr="0086605D">
        <w:rPr>
          <w:rStyle w:val="consectsty2"/>
          <w:b w:val="0"/>
          <w:sz w:val="22"/>
        </w:rPr>
        <w:t xml:space="preserve"> by the other party;</w:t>
      </w:r>
    </w:p>
    <w:p w14:paraId="2D9FDD0B" w14:textId="77777777" w:rsidR="00E96BA7" w:rsidRPr="0086605D" w:rsidRDefault="0085477D" w:rsidP="003F2830">
      <w:pPr>
        <w:pStyle w:val="TCBodyafterH3"/>
        <w:rPr>
          <w:rStyle w:val="consectsty2"/>
          <w:b w:val="0"/>
          <w:sz w:val="22"/>
          <w:szCs w:val="36"/>
        </w:rPr>
      </w:pPr>
      <w:proofErr w:type="gramStart"/>
      <w:r w:rsidRPr="0086605D">
        <w:rPr>
          <w:rStyle w:val="consectsty2"/>
          <w:b w:val="0"/>
          <w:sz w:val="22"/>
        </w:rPr>
        <w:t>the</w:t>
      </w:r>
      <w:proofErr w:type="gramEnd"/>
      <w:r w:rsidRPr="0086605D">
        <w:rPr>
          <w:rStyle w:val="consectsty2"/>
          <w:b w:val="0"/>
          <w:sz w:val="22"/>
        </w:rPr>
        <w:t xml:space="preserve"> Contractor shall render reasonable assistance to the Authority, if requested, to the extent necessary to effect an orderly assumption by a replacement Contractor of the Managed Services performed previously by the Contractor hereunder and the Authority shall reimburse the Contractor for such assistance at the rates then prevailing for customers of the Contractor for the same or similar services.</w:t>
      </w:r>
    </w:p>
    <w:p w14:paraId="68EFBE1E" w14:textId="77777777" w:rsidR="00531802" w:rsidRPr="0086605D" w:rsidRDefault="00531802" w:rsidP="00D555D0">
      <w:pPr>
        <w:pStyle w:val="TCHeading1"/>
      </w:pPr>
      <w:bookmarkStart w:id="103" w:name="_Toc468304742"/>
      <w:bookmarkEnd w:id="98"/>
      <w:bookmarkEnd w:id="99"/>
      <w:bookmarkEnd w:id="100"/>
      <w:r w:rsidRPr="0086605D">
        <w:t>Force Majeure</w:t>
      </w:r>
      <w:bookmarkEnd w:id="103"/>
    </w:p>
    <w:p w14:paraId="505D7DE8" w14:textId="77777777" w:rsidR="0079591F" w:rsidRPr="0086605D" w:rsidRDefault="0079591F" w:rsidP="00815A39">
      <w:pPr>
        <w:pStyle w:val="TCBodyafterH1"/>
      </w:pPr>
      <w:r w:rsidRPr="0086605D">
        <w:t>For the purposes of this Agreement the expression ‘Force Majeure’ shall mean any cause affecting the performance by a Party of its obligations arising from acts, events, omissions, happenings or non-happenings beyond their reasonable control including (but without limiting the generality thereof) government regulations, fire, flood, interruption to electricity supply or any disaster or an industrial dispute affecting a third party for which a substitute third party is not reasonably available.  Such cause shall only be considered Force Majeure if it is not attributable to the wilful act, neglect or failure to take reasonable precautions of the Party claiming Force Majeure or its servants, agents or employees.</w:t>
      </w:r>
    </w:p>
    <w:p w14:paraId="2DB41489" w14:textId="77777777" w:rsidR="0079591F" w:rsidRPr="0086605D" w:rsidRDefault="0079591F" w:rsidP="00815A39">
      <w:pPr>
        <w:pStyle w:val="TCBodyafterH1"/>
      </w:pPr>
      <w:r w:rsidRPr="0086605D">
        <w:t>Neither Party shall in any circumstances be liable to the other for any loss</w:t>
      </w:r>
      <w:r w:rsidR="008B7A3F">
        <w:t xml:space="preserve"> or delay or failure to perform</w:t>
      </w:r>
      <w:r w:rsidRPr="0086605D">
        <w:t xml:space="preserve"> of any kind whatsoever including but not limited to any damages or abatement of charges whether directly or indirectly caused to or incurred by the other Party by reason of any failure or delay in the performance of its obligations hereunder which is due to Force Majeure.</w:t>
      </w:r>
    </w:p>
    <w:p w14:paraId="70848AC8" w14:textId="77777777" w:rsidR="0079591F" w:rsidRPr="0086605D" w:rsidRDefault="0079591F" w:rsidP="00815A39">
      <w:pPr>
        <w:pStyle w:val="TCBodyafterH1"/>
      </w:pPr>
      <w:r w:rsidRPr="0086605D">
        <w:t>If either of the Parties shall become aware of circumstances of Force Majeure which give rise to or which are likely to give rise to any such failure or delay on its part it shall forthwith notify the other by the most expeditious method then available and shall inform the other of the period which it is estimated that such failure or delay shall continue.</w:t>
      </w:r>
    </w:p>
    <w:p w14:paraId="27CD11A5" w14:textId="77777777" w:rsidR="0079591F" w:rsidRPr="0086605D" w:rsidRDefault="0079591F" w:rsidP="00815A39">
      <w:pPr>
        <w:pStyle w:val="TCBodyafterH1"/>
      </w:pPr>
      <w:r w:rsidRPr="0086605D">
        <w:t xml:space="preserve">It is expressly agreed that any failure by the Contractor to perform or any delay by any of the Parties in performing their obligations under this </w:t>
      </w:r>
      <w:r w:rsidRPr="0086605D">
        <w:lastRenderedPageBreak/>
        <w:t>Agreement which results from any failure or delay in the performance of their obligations by any person, firm or company with which the Contractor shall have entered into any contract, supply arrangement or sub-contract or otherwise, shall be regarded as a failure or delay due to Force Majeure only in the event that the said person, firm or company shall itself be prevented from or delayed in complying with its obligations under such contract supply arrangement or sub-contract or otherwise as a result of circumstances of Force Majeure.</w:t>
      </w:r>
    </w:p>
    <w:p w14:paraId="012AAB81" w14:textId="77777777" w:rsidR="0079591F" w:rsidRPr="0086605D" w:rsidRDefault="008B7A3F" w:rsidP="00815A39">
      <w:pPr>
        <w:pStyle w:val="TCBodyafterH1"/>
      </w:pPr>
      <w:r w:rsidRPr="006B3A08">
        <w:t>Subject to clause 11 and 12, f</w:t>
      </w:r>
      <w:r w:rsidR="0079591F" w:rsidRPr="006B3A08">
        <w:t>or the avoidance of doubt it is hereby</w:t>
      </w:r>
      <w:r w:rsidR="0079591F" w:rsidRPr="0086605D">
        <w:t xml:space="preserve"> expressly declared that the only events which shall afford relief from liability for failure or delay shall be any event qualifying for Force Majeure herein.</w:t>
      </w:r>
    </w:p>
    <w:p w14:paraId="5D022F0E" w14:textId="77777777" w:rsidR="00A661BD" w:rsidRPr="0086605D" w:rsidRDefault="00A661BD" w:rsidP="00D555D0">
      <w:pPr>
        <w:pStyle w:val="TCHeading1"/>
      </w:pPr>
      <w:bookmarkStart w:id="104" w:name="_Toc276036496"/>
      <w:bookmarkStart w:id="105" w:name="_Toc288733102"/>
      <w:bookmarkStart w:id="106" w:name="_Toc289099829"/>
      <w:bookmarkStart w:id="107" w:name="_Toc468304743"/>
      <w:r w:rsidRPr="0086605D">
        <w:t>Dispute Resolution Procedure</w:t>
      </w:r>
      <w:bookmarkEnd w:id="104"/>
      <w:bookmarkEnd w:id="105"/>
      <w:bookmarkEnd w:id="106"/>
      <w:bookmarkEnd w:id="107"/>
    </w:p>
    <w:p w14:paraId="37D418F5" w14:textId="77777777" w:rsidR="00A661BD" w:rsidRPr="0086605D" w:rsidRDefault="00A661BD" w:rsidP="00D555D0">
      <w:pPr>
        <w:pStyle w:val="TCHeading2"/>
      </w:pPr>
      <w:bookmarkStart w:id="108" w:name="_Toc276036497"/>
      <w:bookmarkStart w:id="109" w:name="_Toc288733103"/>
      <w:bookmarkStart w:id="110" w:name="_Toc289099830"/>
      <w:bookmarkStart w:id="111" w:name="_Toc468304744"/>
      <w:r w:rsidRPr="0086605D">
        <w:t>Application</w:t>
      </w:r>
      <w:bookmarkEnd w:id="108"/>
      <w:bookmarkEnd w:id="109"/>
      <w:bookmarkEnd w:id="110"/>
      <w:bookmarkEnd w:id="111"/>
    </w:p>
    <w:p w14:paraId="5ECE5162" w14:textId="77777777" w:rsidR="00A661BD" w:rsidRPr="0086605D" w:rsidRDefault="00A661BD" w:rsidP="003F2830">
      <w:pPr>
        <w:pStyle w:val="TCBodyafterH2"/>
      </w:pPr>
      <w:r w:rsidRPr="0086605D">
        <w:t>Any Dispute shall be resolved in accordance with this Dispute Resolution Procedure.</w:t>
      </w:r>
    </w:p>
    <w:p w14:paraId="2C150966" w14:textId="77777777" w:rsidR="00A661BD" w:rsidRPr="0086605D" w:rsidRDefault="00A661BD" w:rsidP="003F2830">
      <w:pPr>
        <w:pStyle w:val="TCBodyafterH2"/>
      </w:pPr>
      <w:r w:rsidRPr="0086605D">
        <w:t>Nothing in this Dispute Resolution Procedure shall prevent the Parties from seeking from any court of competent jurisdiction an interim order restraining the other Party from doing any act or compelling the other Party to do any act.</w:t>
      </w:r>
    </w:p>
    <w:p w14:paraId="3E165E01" w14:textId="77777777" w:rsidR="00A661BD" w:rsidRPr="0086605D" w:rsidRDefault="00A661BD" w:rsidP="003F2830">
      <w:pPr>
        <w:pStyle w:val="TCBodyafterH2"/>
      </w:pPr>
      <w:r w:rsidRPr="0086605D">
        <w:t>Where a Dispute has arisen (and the parties have not resolved the Dispute in accordance with the relevant terms of this Agreement, if applicable) either Party may invoke this procedure by notice in writing to the other ("Procedure Initiation Notice") and shall consult in good faith in an attempt to come to an agreement in respect of the Dispute. The Procedure Initiation Notice may only be given by either the Institute's representative or the Contractor's representative. The receiving Party shall then send a notice in writing in reply ("Counter Notice") confirming receipt of the Procedure Initiation Notice as soon as reasonably practicable (and in any event within 2 (two) Working Days of receipt of the Procedure Initiation Notice). The Party representatives shall meet within 10 (ten) Working Days of receipt of the Counter Notice and shall attempt to resolve the Dispute within 5 (five) Working Days of meeting.</w:t>
      </w:r>
    </w:p>
    <w:p w14:paraId="7B211EEE" w14:textId="77777777" w:rsidR="00A661BD" w:rsidRPr="0086605D" w:rsidRDefault="00A661BD" w:rsidP="00D555D0">
      <w:pPr>
        <w:pStyle w:val="TCHeading2"/>
      </w:pPr>
      <w:bookmarkStart w:id="112" w:name="_Toc276036498"/>
      <w:bookmarkStart w:id="113" w:name="_Toc288733104"/>
      <w:bookmarkStart w:id="114" w:name="_Toc289099831"/>
      <w:bookmarkStart w:id="115" w:name="_Toc468304745"/>
      <w:r w:rsidRPr="0086605D">
        <w:t>Management Referral</w:t>
      </w:r>
      <w:bookmarkEnd w:id="112"/>
      <w:bookmarkEnd w:id="113"/>
      <w:bookmarkEnd w:id="114"/>
      <w:bookmarkEnd w:id="115"/>
    </w:p>
    <w:p w14:paraId="40AC971B" w14:textId="77777777" w:rsidR="00A661BD" w:rsidRPr="006B3A08" w:rsidRDefault="00A661BD" w:rsidP="003F2830">
      <w:pPr>
        <w:pStyle w:val="TCBodyafterH2"/>
      </w:pPr>
      <w:r w:rsidRPr="006B3A08">
        <w:t xml:space="preserve">If the Dispute is not resolved between the Party representatives within 5 (five) Working Days of meeting pursuant to clause </w:t>
      </w:r>
      <w:r w:rsidR="0044445A" w:rsidRPr="006B3A08">
        <w:t>3</w:t>
      </w:r>
      <w:r w:rsidR="00AC7841" w:rsidRPr="006B3A08">
        <w:t>0</w:t>
      </w:r>
      <w:r w:rsidRPr="006B3A08">
        <w:t xml:space="preserve">.1.3 above, either Party may require by notice in writing ("Management Referral Notice") to the other that the Dispute be referred to the relevant Director of the Institute, the Department of Health and the Managing Director of the Contractor (together "Management") (in either case, if such individuals are unavailable, the Institute or the Contractor (as appropriate) shall nominate in writing to the other an alternative senior officer), both of whom may bring a technical representative to the meeting. These individuals shall meet for discussion within 10 (ten) Working Days of service of the Management Referral Notice at a mutually agreed time and place or failing agreement within 5 (five) Working Days of the service of the Management Referral Notice at the time and place specified by the Party serving notice provided such place is at a neutral </w:t>
      </w:r>
      <w:r w:rsidRPr="006B3A08">
        <w:lastRenderedPageBreak/>
        <w:t>location within England and that the meeting is to take place within normal business hours.</w:t>
      </w:r>
    </w:p>
    <w:p w14:paraId="382DD062" w14:textId="77777777" w:rsidR="00A661BD" w:rsidRPr="006B3A08" w:rsidRDefault="00A661BD" w:rsidP="00D555D0">
      <w:pPr>
        <w:pStyle w:val="TCHeading2"/>
      </w:pPr>
      <w:bookmarkStart w:id="116" w:name="_Toc276036499"/>
      <w:bookmarkStart w:id="117" w:name="_Toc288733105"/>
      <w:bookmarkStart w:id="118" w:name="_Toc289099832"/>
      <w:bookmarkStart w:id="119" w:name="_Toc468304746"/>
      <w:r w:rsidRPr="006B3A08">
        <w:t>Mediation</w:t>
      </w:r>
      <w:bookmarkEnd w:id="116"/>
      <w:bookmarkEnd w:id="117"/>
      <w:bookmarkEnd w:id="118"/>
      <w:bookmarkEnd w:id="119"/>
    </w:p>
    <w:p w14:paraId="50A016D1" w14:textId="77777777" w:rsidR="00A661BD" w:rsidRPr="006B3A08" w:rsidRDefault="00A661BD" w:rsidP="003F2830">
      <w:pPr>
        <w:pStyle w:val="TCBodyafterH2"/>
      </w:pPr>
      <w:r w:rsidRPr="006B3A08">
        <w:t xml:space="preserve">If the Dispute is not resolved between the Parties through any of the applicable procedures provided for under clause </w:t>
      </w:r>
      <w:r w:rsidR="0044445A" w:rsidRPr="006B3A08">
        <w:t>3</w:t>
      </w:r>
      <w:r w:rsidR="00AC7841" w:rsidRPr="006B3A08">
        <w:t>0</w:t>
      </w:r>
      <w:r w:rsidRPr="006B3A08">
        <w:t xml:space="preserve">.1 and </w:t>
      </w:r>
      <w:r w:rsidR="0044445A" w:rsidRPr="006B3A08">
        <w:t>3</w:t>
      </w:r>
      <w:r w:rsidR="00AC7841" w:rsidRPr="006B3A08">
        <w:t>0</w:t>
      </w:r>
      <w:r w:rsidRPr="006B3A08">
        <w:t>.2, then the Parties shall consider whether to refer the Dispute to mediation and it shall be referred to mediation unless either (a) the Institute considers that the Dispute is not suitable for resolution by mediation or (b) the Contractor does not agree to mediation. The mediation shall be conducted in accordance with the Centre for Effective Dispute Resolution Model Mediation Procedure and the following shall prevail in the event of a conflict with that procedure:</w:t>
      </w:r>
    </w:p>
    <w:p w14:paraId="28983A40" w14:textId="77777777" w:rsidR="00A661BD" w:rsidRPr="006B3A08" w:rsidRDefault="00A661BD" w:rsidP="003F2830">
      <w:pPr>
        <w:pStyle w:val="TCBodyafterH2"/>
      </w:pPr>
      <w:r w:rsidRPr="006B3A08">
        <w:t>the mediation shall be conducted by a single mediator who shall be appointed by agreement in writing between the Parties or, if the Parties are unable to agree on the identity of the mediator within 10 (ten) Working Days of the date of the request that the Dispute be determined by a mediator, or if the mediator appointed is unable or unwilling to act, shall be appointed by the Centre for Effective Dispute Resolution on the application of either Party;</w:t>
      </w:r>
    </w:p>
    <w:p w14:paraId="72FF796C" w14:textId="77777777" w:rsidR="00A661BD" w:rsidRPr="006B3A08" w:rsidRDefault="00A661BD" w:rsidP="003F2830">
      <w:pPr>
        <w:pStyle w:val="TCBodyafterH2"/>
      </w:pPr>
      <w:r w:rsidRPr="006B3A08">
        <w:t>the mediation shall be conducted in a location agreeable to both parties and in the English language;</w:t>
      </w:r>
    </w:p>
    <w:p w14:paraId="4DE20BB6" w14:textId="77777777" w:rsidR="00A661BD" w:rsidRPr="006B3A08" w:rsidRDefault="00A661BD" w:rsidP="003F2830">
      <w:pPr>
        <w:pStyle w:val="TCBodyafterH2"/>
      </w:pPr>
      <w:r w:rsidRPr="006B3A08">
        <w:t>the mediation shall be conducted in private and without prejudice to the rights of the Parties in any future proceedings; and</w:t>
      </w:r>
    </w:p>
    <w:p w14:paraId="73E8191C" w14:textId="77777777" w:rsidR="00A661BD" w:rsidRPr="006B3A08" w:rsidRDefault="00A661BD" w:rsidP="003F2830">
      <w:pPr>
        <w:pStyle w:val="TCBodyafterH2"/>
      </w:pPr>
      <w:proofErr w:type="gramStart"/>
      <w:r w:rsidRPr="006B3A08">
        <w:t>the</w:t>
      </w:r>
      <w:proofErr w:type="gramEnd"/>
      <w:r w:rsidRPr="006B3A08">
        <w:t xml:space="preserve"> mediation shall be held within 30 (thirty) Working Days of the appointment of the mediator pursuant to clause </w:t>
      </w:r>
      <w:r w:rsidR="0044445A" w:rsidRPr="006B3A08">
        <w:t>3</w:t>
      </w:r>
      <w:r w:rsidR="00AC7841" w:rsidRPr="006B3A08">
        <w:t>0</w:t>
      </w:r>
      <w:r w:rsidRPr="006B3A08">
        <w:t>.3.1 above.</w:t>
      </w:r>
    </w:p>
    <w:p w14:paraId="2A1838C4" w14:textId="77777777" w:rsidR="00A661BD" w:rsidRPr="006B3A08" w:rsidRDefault="00A661BD" w:rsidP="00D555D0">
      <w:pPr>
        <w:pStyle w:val="TCHeading2"/>
      </w:pPr>
      <w:bookmarkStart w:id="120" w:name="_Toc276036500"/>
      <w:bookmarkStart w:id="121" w:name="_Toc288733106"/>
      <w:bookmarkStart w:id="122" w:name="_Toc289099833"/>
      <w:bookmarkStart w:id="123" w:name="_Toc468304747"/>
      <w:r w:rsidRPr="006B3A08">
        <w:t>Litigation</w:t>
      </w:r>
      <w:bookmarkEnd w:id="120"/>
      <w:bookmarkEnd w:id="121"/>
      <w:bookmarkEnd w:id="122"/>
      <w:bookmarkEnd w:id="123"/>
    </w:p>
    <w:p w14:paraId="7E4678C3" w14:textId="77777777" w:rsidR="00A661BD" w:rsidRPr="006B3A08" w:rsidRDefault="00A661BD" w:rsidP="003F2830">
      <w:pPr>
        <w:pStyle w:val="TCBodyafterH2"/>
      </w:pPr>
      <w:r w:rsidRPr="006B3A08">
        <w:t xml:space="preserve">If the Dispute has not been resolved to the satisfaction of both Parties pursuant to the mediation procedure set out in Clause </w:t>
      </w:r>
      <w:r w:rsidR="0044445A" w:rsidRPr="006B3A08">
        <w:t>3</w:t>
      </w:r>
      <w:r w:rsidR="00AC7841" w:rsidRPr="006B3A08">
        <w:t>0</w:t>
      </w:r>
      <w:r w:rsidRPr="006B3A08">
        <w:t>.3 above; or</w:t>
      </w:r>
    </w:p>
    <w:p w14:paraId="7093CE91" w14:textId="77777777" w:rsidR="00A661BD" w:rsidRPr="006B3A08" w:rsidRDefault="00A661BD" w:rsidP="003F2830">
      <w:pPr>
        <w:pStyle w:val="TCBodyafterH2"/>
      </w:pPr>
      <w:r w:rsidRPr="006B3A08">
        <w:t>If</w:t>
      </w:r>
      <w:r w:rsidRPr="006B3A08">
        <w:rPr>
          <w:lang w:val="en-US"/>
        </w:rPr>
        <w:t xml:space="preserve"> the Institute considers that the Dispute is not suitable for resolution by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14:paraId="71688915" w14:textId="77777777" w:rsidR="00A661BD" w:rsidRPr="006B3A08" w:rsidRDefault="00A661BD" w:rsidP="003F2830">
      <w:pPr>
        <w:pStyle w:val="TCBodyafterH2"/>
      </w:pPr>
      <w:r w:rsidRPr="006B3A08">
        <w:t>If</w:t>
      </w:r>
      <w:r w:rsidRPr="006B3A08">
        <w:rPr>
          <w:lang w:val="en-US"/>
        </w:rPr>
        <w:t xml:space="preserve"> the Contractor does not agree to mediation in accordance with </w:t>
      </w:r>
      <w:r w:rsidRPr="006B3A08">
        <w:t xml:space="preserve">Clause </w:t>
      </w:r>
      <w:r w:rsidR="0044445A" w:rsidRPr="006B3A08">
        <w:t>3</w:t>
      </w:r>
      <w:r w:rsidR="00AC7841" w:rsidRPr="006B3A08">
        <w:t>0</w:t>
      </w:r>
      <w:r w:rsidRPr="006B3A08">
        <w:t>.3</w:t>
      </w:r>
      <w:r w:rsidRPr="006B3A08">
        <w:rPr>
          <w:lang w:val="en-US"/>
        </w:rPr>
        <w:t xml:space="preserve"> above; or</w:t>
      </w:r>
    </w:p>
    <w:p w14:paraId="525FE6EF" w14:textId="77777777" w:rsidR="00A661BD" w:rsidRPr="006B3A08" w:rsidRDefault="00A661BD" w:rsidP="003F2830">
      <w:pPr>
        <w:pStyle w:val="TCBodyafterH2"/>
      </w:pPr>
      <w:r w:rsidRPr="006B3A08">
        <w:t>If</w:t>
      </w:r>
      <w:r w:rsidRPr="006B3A08">
        <w:rPr>
          <w:lang w:val="en-US"/>
        </w:rPr>
        <w:t xml:space="preserve"> a Procedure Initiation Notice has not been given in accordance with </w:t>
      </w:r>
      <w:r w:rsidRPr="006B3A08">
        <w:t xml:space="preserve">Clause </w:t>
      </w:r>
      <w:r w:rsidR="0044445A" w:rsidRPr="006B3A08">
        <w:t>3</w:t>
      </w:r>
      <w:r w:rsidR="00AC7841" w:rsidRPr="006B3A08">
        <w:t>0</w:t>
      </w:r>
      <w:r w:rsidRPr="006B3A08">
        <w:t>.1.3</w:t>
      </w:r>
      <w:r w:rsidRPr="006B3A08">
        <w:rPr>
          <w:lang w:val="en-US"/>
        </w:rPr>
        <w:t xml:space="preserve"> above; or</w:t>
      </w:r>
    </w:p>
    <w:p w14:paraId="442B45DA" w14:textId="77777777" w:rsidR="00A661BD" w:rsidRPr="006B3A08" w:rsidRDefault="00A661BD" w:rsidP="003F2830">
      <w:pPr>
        <w:pStyle w:val="TCBodyafterH2"/>
      </w:pPr>
      <w:r w:rsidRPr="006B3A08">
        <w:t>If in any event the Dispute is not resolved within 90 (ninety) days after it has arisen, then either Party shall be entitled to issue proceedings and the Courts of England shall have exclusive jurisdiction to hear and determine the Dispute.</w:t>
      </w:r>
    </w:p>
    <w:p w14:paraId="4B238CAB" w14:textId="77777777" w:rsidR="00E71D75" w:rsidRPr="006B3A08" w:rsidRDefault="00E71D75" w:rsidP="00D555D0">
      <w:pPr>
        <w:pStyle w:val="TCHeading1"/>
      </w:pPr>
      <w:bookmarkStart w:id="124" w:name="_Toc468304748"/>
      <w:r w:rsidRPr="006B3A08">
        <w:t>Agreement Change or Variation</w:t>
      </w:r>
      <w:bookmarkEnd w:id="101"/>
      <w:bookmarkEnd w:id="124"/>
    </w:p>
    <w:p w14:paraId="2DD8591C" w14:textId="77777777" w:rsidR="00E71D75" w:rsidRPr="006B3A08" w:rsidRDefault="00636427" w:rsidP="00815A39">
      <w:pPr>
        <w:pStyle w:val="TCBodyafterH1"/>
      </w:pPr>
      <w:r w:rsidRPr="006B3A08">
        <w:t>Where</w:t>
      </w:r>
      <w:r w:rsidR="00E71D75" w:rsidRPr="006B3A08">
        <w:t xml:space="preserve"> either Party see a need to make a</w:t>
      </w:r>
      <w:r w:rsidR="00095FC6" w:rsidRPr="006B3A08">
        <w:t>n</w:t>
      </w:r>
      <w:r w:rsidR="00E71D75" w:rsidRPr="006B3A08">
        <w:t xml:space="preserve"> Agreement Change, the </w:t>
      </w:r>
      <w:r w:rsidR="0099339A" w:rsidRPr="006B3A08">
        <w:t>Authority</w:t>
      </w:r>
      <w:r w:rsidR="00E71D75" w:rsidRPr="006B3A08">
        <w:t xml:space="preserve"> may at any time request such change and the </w:t>
      </w:r>
      <w:r w:rsidR="007B4D59" w:rsidRPr="006B3A08">
        <w:t>Contractor</w:t>
      </w:r>
      <w:r w:rsidR="00E71D75" w:rsidRPr="006B3A08">
        <w:t xml:space="preserve"> may at any time recommend such change</w:t>
      </w:r>
      <w:bookmarkStart w:id="125" w:name="_Ref70994399"/>
      <w:r w:rsidR="00E71D75" w:rsidRPr="006B3A08">
        <w:t xml:space="preserve">, provided that each party give the other </w:t>
      </w:r>
      <w:r w:rsidR="00E71D75" w:rsidRPr="006B3A08">
        <w:lastRenderedPageBreak/>
        <w:t xml:space="preserve">at least one month’s written notice of any change or addition and provided that either (a) such change or addition can be achieved without need for additional funding; or (b) that the </w:t>
      </w:r>
      <w:r w:rsidR="0099339A" w:rsidRPr="006B3A08">
        <w:t>Authority</w:t>
      </w:r>
      <w:r w:rsidR="00E71D75" w:rsidRPr="006B3A08">
        <w:t xml:space="preserve"> agrees to provide any additional funding reasonably required by the </w:t>
      </w:r>
      <w:r w:rsidR="007B4D59" w:rsidRPr="006B3A08">
        <w:t>Contractor</w:t>
      </w:r>
      <w:r w:rsidR="00E71D75" w:rsidRPr="006B3A08">
        <w:t xml:space="preserve"> in respect of such change or addition; or (c) should the change require an adjustment to the approved cost in </w:t>
      </w:r>
      <w:r w:rsidR="00E9212D" w:rsidRPr="006B3A08">
        <w:t xml:space="preserve">Annex </w:t>
      </w:r>
      <w:r w:rsidRPr="006B3A08">
        <w:t>4</w:t>
      </w:r>
      <w:r w:rsidR="00E71D75" w:rsidRPr="006B3A08">
        <w:t>, that such adjustment is agreed by both parties.  The notice shall give details of the variation or addition and the date on which it is to take effect.</w:t>
      </w:r>
      <w:bookmarkEnd w:id="125"/>
    </w:p>
    <w:p w14:paraId="5FDF4A9B" w14:textId="77777777" w:rsidR="00E71D75" w:rsidRPr="006B3A08" w:rsidRDefault="00E71D75" w:rsidP="00815A39">
      <w:pPr>
        <w:pStyle w:val="TCBodyafterH1"/>
      </w:pPr>
      <w:r w:rsidRPr="006B3A08">
        <w:t xml:space="preserve">Any request for an Agreement </w:t>
      </w:r>
      <w:r w:rsidR="00095FC6" w:rsidRPr="006B3A08">
        <w:t>C</w:t>
      </w:r>
      <w:r w:rsidRPr="006B3A08">
        <w:t xml:space="preserve">hange shall be provided in writing </w:t>
      </w:r>
      <w:r w:rsidR="00C5299B" w:rsidRPr="006B3A08">
        <w:t xml:space="preserve">using </w:t>
      </w:r>
      <w:r w:rsidRPr="006B3A08">
        <w:t xml:space="preserve">the form at Annex </w:t>
      </w:r>
      <w:r w:rsidR="00636427" w:rsidRPr="006B3A08">
        <w:t>9</w:t>
      </w:r>
      <w:r w:rsidRPr="006B3A08">
        <w:t xml:space="preserve"> </w:t>
      </w:r>
    </w:p>
    <w:p w14:paraId="143E086F" w14:textId="77777777" w:rsidR="00E71D75" w:rsidRPr="0086605D" w:rsidRDefault="00E71D75" w:rsidP="00815A39">
      <w:pPr>
        <w:pStyle w:val="TCBodyafterH1"/>
      </w:pPr>
      <w:r w:rsidRPr="006B3A08">
        <w:t xml:space="preserve">Neither Party shall unreasonably withhold its agreement to any Agreement Change.  For the avoidance of doubt any withholding of agreement by the </w:t>
      </w:r>
      <w:r w:rsidR="0099339A" w:rsidRPr="006B3A08">
        <w:t>Authority</w:t>
      </w:r>
      <w:r w:rsidRPr="006B3A08">
        <w:t xml:space="preserve"> shall not be considered to be unreasonable where any Agreement Change recommended by the </w:t>
      </w:r>
      <w:r w:rsidR="007B4D59" w:rsidRPr="006B3A08">
        <w:t>Contractor</w:t>
      </w:r>
      <w:r w:rsidRPr="006B3A08">
        <w:t xml:space="preserve"> would or might (in the</w:t>
      </w:r>
      <w:r w:rsidRPr="0086605D">
        <w:t xml:space="preserve"> opinion of the </w:t>
      </w:r>
      <w:r w:rsidR="0099339A" w:rsidRPr="0086605D">
        <w:t>Authority</w:t>
      </w:r>
      <w:r w:rsidRPr="0086605D">
        <w:t xml:space="preserve">) result in the </w:t>
      </w:r>
      <w:r w:rsidR="007B4D59" w:rsidRPr="0086605D">
        <w:t>Contractor</w:t>
      </w:r>
      <w:r w:rsidRPr="0086605D">
        <w:t>’s provision of services failing to conform to the terms of this Agreement or to the Approved Cost being exceeded.</w:t>
      </w:r>
    </w:p>
    <w:p w14:paraId="2AD641EC" w14:textId="77777777" w:rsidR="00E71D75" w:rsidRPr="0086605D" w:rsidRDefault="00E71D75" w:rsidP="00815A39">
      <w:pPr>
        <w:pStyle w:val="TCBodyafterH1"/>
      </w:pPr>
      <w:r w:rsidRPr="0086605D">
        <w:t>No such variation or addition shall affect the continuation of the Agreement</w:t>
      </w:r>
    </w:p>
    <w:p w14:paraId="78ABCC07" w14:textId="77777777" w:rsidR="00E71D75" w:rsidRPr="0086605D" w:rsidRDefault="00E71D75" w:rsidP="00815A39">
      <w:pPr>
        <w:pStyle w:val="TCBodyafterH1"/>
      </w:pPr>
      <w:r w:rsidRPr="0086605D">
        <w:t xml:space="preserve">Until such time as an Agreement Change is made the </w:t>
      </w:r>
      <w:r w:rsidR="007B4D59" w:rsidRPr="0086605D">
        <w:t>Contractor</w:t>
      </w:r>
      <w:r w:rsidRPr="0086605D">
        <w:t xml:space="preserve"> shall, unless otherwise agreed in writing, continue to provide the services pursuant to the Agreement as if the request or recommendation had not been made.</w:t>
      </w:r>
    </w:p>
    <w:p w14:paraId="71BF2BD1" w14:textId="77777777" w:rsidR="00E71D75" w:rsidRPr="0086605D" w:rsidRDefault="00E71D75" w:rsidP="00815A39">
      <w:pPr>
        <w:pStyle w:val="TCBodyafterH1"/>
      </w:pPr>
      <w:r w:rsidRPr="0086605D">
        <w:t>Any discussions which may take place between the Parties in connection with a request or recommendation before the authorisation of a resultant Agreement Change shall be without prejudice to the rights of either Party.</w:t>
      </w:r>
    </w:p>
    <w:p w14:paraId="4E00D3C1" w14:textId="77777777" w:rsidR="00E71D75" w:rsidRPr="0086605D" w:rsidRDefault="00E71D75" w:rsidP="00815A39">
      <w:pPr>
        <w:pStyle w:val="TCBodyafterH1"/>
      </w:pPr>
      <w:r w:rsidRPr="0086605D">
        <w:t>Discussion between the Parties concerning an Agreement Change shall result in one of the following:</w:t>
      </w:r>
    </w:p>
    <w:p w14:paraId="10C8836F" w14:textId="77777777" w:rsidR="00E71D75" w:rsidRPr="0086605D" w:rsidRDefault="00E71D75" w:rsidP="003F2830">
      <w:pPr>
        <w:pStyle w:val="TCBodyindentH3"/>
      </w:pPr>
      <w:r w:rsidRPr="0086605D">
        <w:t>no action being taken; or</w:t>
      </w:r>
    </w:p>
    <w:p w14:paraId="7766F783" w14:textId="77777777" w:rsidR="00E71D75" w:rsidRPr="0086605D" w:rsidRDefault="00E71D75" w:rsidP="003F2830">
      <w:pPr>
        <w:pStyle w:val="TCBodyindentH3"/>
      </w:pPr>
      <w:r w:rsidRPr="0086605D">
        <w:t xml:space="preserve">the request to make an Agreement Change by the </w:t>
      </w:r>
      <w:r w:rsidR="0099339A" w:rsidRPr="0086605D">
        <w:t>Authority</w:t>
      </w:r>
      <w:r w:rsidRPr="0086605D">
        <w:t xml:space="preserve"> being implemented; or</w:t>
      </w:r>
    </w:p>
    <w:p w14:paraId="443253A7" w14:textId="77777777" w:rsidR="00E71D75" w:rsidRPr="0086605D" w:rsidRDefault="00E71D75" w:rsidP="003F2830">
      <w:pPr>
        <w:pStyle w:val="TCBodyindentH3"/>
      </w:pPr>
      <w:proofErr w:type="gramStart"/>
      <w:r w:rsidRPr="0086605D">
        <w:t>the</w:t>
      </w:r>
      <w:proofErr w:type="gramEnd"/>
      <w:r w:rsidRPr="0086605D">
        <w:t xml:space="preserve"> recommendation to make an Agreement Change by the </w:t>
      </w:r>
      <w:r w:rsidR="007B4D59" w:rsidRPr="0086605D">
        <w:t>Contractor</w:t>
      </w:r>
      <w:r w:rsidRPr="0086605D">
        <w:t xml:space="preserve"> being implemented.</w:t>
      </w:r>
    </w:p>
    <w:p w14:paraId="59BFF945" w14:textId="77777777" w:rsidR="00E71D75" w:rsidRPr="006B3A08" w:rsidRDefault="00E71D75" w:rsidP="00815A39">
      <w:pPr>
        <w:pStyle w:val="TCBodyafterH1"/>
      </w:pPr>
      <w:r w:rsidRPr="006B3A08">
        <w:t xml:space="preserve">Subject to clause </w:t>
      </w:r>
      <w:r w:rsidR="0044445A" w:rsidRPr="006B3A08">
        <w:t>3</w:t>
      </w:r>
      <w:r w:rsidR="00095FC6" w:rsidRPr="006B3A08">
        <w:t>1</w:t>
      </w:r>
      <w:r w:rsidRPr="006B3A08">
        <w:t>.</w:t>
      </w:r>
      <w:r w:rsidR="007A15D4" w:rsidRPr="006B3A08">
        <w:t>7</w:t>
      </w:r>
      <w:r w:rsidRPr="006B3A08">
        <w:t>, this Agreement cannot be varied except in writing and signed by the lawful representatives of both Parties.</w:t>
      </w:r>
    </w:p>
    <w:p w14:paraId="34CAB079" w14:textId="77777777" w:rsidR="00DF04AB" w:rsidRPr="006B3A08" w:rsidRDefault="00DF04AB" w:rsidP="00D555D0">
      <w:pPr>
        <w:pStyle w:val="TCHeading1"/>
      </w:pPr>
      <w:bookmarkStart w:id="126" w:name="_Toc276036467"/>
      <w:bookmarkStart w:id="127" w:name="_Toc276465540"/>
      <w:bookmarkStart w:id="128" w:name="_Toc468304749"/>
      <w:r w:rsidRPr="006B3A08">
        <w:t>Procurement Transparency</w:t>
      </w:r>
      <w:bookmarkEnd w:id="126"/>
      <w:bookmarkEnd w:id="127"/>
      <w:bookmarkEnd w:id="128"/>
      <w:r w:rsidRPr="006B3A08">
        <w:t xml:space="preserve"> </w:t>
      </w:r>
    </w:p>
    <w:p w14:paraId="5EE0D4B7" w14:textId="77777777" w:rsidR="00DF04AB" w:rsidRPr="006B3A08" w:rsidRDefault="00DF04AB" w:rsidP="00815A39">
      <w:pPr>
        <w:pStyle w:val="TCBodyafterH1"/>
      </w:pPr>
      <w:r w:rsidRPr="006B3A08">
        <w:t>The Contractor acknowledges that this Agreement and any tender documentation that forms part of this Agreement will be published in its entirety in order to comply with the UK governments Transparency Agenda. Limited redactions may be made before publication in order to comply with existing law and for the protection of national security.</w:t>
      </w:r>
    </w:p>
    <w:p w14:paraId="724D6A9C" w14:textId="77777777" w:rsidR="00DF04AB" w:rsidRPr="006B3A08" w:rsidRDefault="00DF04AB" w:rsidP="00815A39">
      <w:pPr>
        <w:pStyle w:val="TCBodyafterH1"/>
      </w:pPr>
      <w:r w:rsidRPr="006B3A08">
        <w:t xml:space="preserve">Subject to </w:t>
      </w:r>
      <w:r w:rsidR="0044445A" w:rsidRPr="006B3A08">
        <w:t>3</w:t>
      </w:r>
      <w:r w:rsidR="00095FC6" w:rsidRPr="006B3A08">
        <w:t>2</w:t>
      </w:r>
      <w:r w:rsidRPr="006B3A08">
        <w:t xml:space="preserve">.1, </w:t>
      </w:r>
      <w:r w:rsidR="0044445A" w:rsidRPr="006B3A08">
        <w:t>3</w:t>
      </w:r>
      <w:r w:rsidR="00095FC6" w:rsidRPr="006B3A08">
        <w:t>2</w:t>
      </w:r>
      <w:r w:rsidRPr="006B3A08">
        <w:t xml:space="preserve">.3 and </w:t>
      </w:r>
      <w:r w:rsidR="0044445A" w:rsidRPr="006B3A08">
        <w:t>3</w:t>
      </w:r>
      <w:r w:rsidR="00095FC6" w:rsidRPr="006B3A08">
        <w:t>2</w:t>
      </w:r>
      <w:r w:rsidRPr="006B3A08">
        <w:t xml:space="preserve">.4 the Contractor must notify </w:t>
      </w:r>
      <w:r w:rsidR="00DB0D0F" w:rsidRPr="006B3A08">
        <w:t xml:space="preserve">the Authority </w:t>
      </w:r>
      <w:r w:rsidRPr="006B3A08">
        <w:t>of any sections of the tender documentation and/or this Agreement that they regard as Commercial in Confidence or subject to the non</w:t>
      </w:r>
      <w:r w:rsidR="00095FC6" w:rsidRPr="006B3A08">
        <w:t>-</w:t>
      </w:r>
      <w:r w:rsidRPr="006B3A08">
        <w:t xml:space="preserve">disclosure </w:t>
      </w:r>
      <w:r w:rsidRPr="006B3A08">
        <w:lastRenderedPageBreak/>
        <w:t xml:space="preserve">clauses of the FOIA or DPA. Any such request must provide a clear justification for the proposed redaction. </w:t>
      </w:r>
    </w:p>
    <w:p w14:paraId="1EFFE5B9" w14:textId="77777777" w:rsidR="00DF04AB" w:rsidRPr="006B3A08" w:rsidRDefault="00DF04AB" w:rsidP="00815A39">
      <w:pPr>
        <w:pStyle w:val="TCBodyafterH1"/>
      </w:pPr>
      <w:r w:rsidRPr="006B3A08">
        <w:t xml:space="preserve">The total value (bottom line) of the agreement is required to be published under current EU regulations and the UK governments Transparency Agenda. </w:t>
      </w:r>
    </w:p>
    <w:p w14:paraId="5A1CB835" w14:textId="77777777" w:rsidR="00DF04AB" w:rsidRPr="006B3A08" w:rsidRDefault="00DF04AB" w:rsidP="00815A39">
      <w:pPr>
        <w:pStyle w:val="TCBodyafterH1"/>
      </w:pPr>
      <w:r w:rsidRPr="006B3A08">
        <w:t>The parties acknowledge that, except for any information which is exempt from disclosure in accordance with the provisions of the FOIA and/or the DPA, the content of this Agreement is not Confidential Information. </w:t>
      </w:r>
      <w:r w:rsidR="00DB0D0F" w:rsidRPr="006B3A08">
        <w:t>The Authority</w:t>
      </w:r>
      <w:r w:rsidRPr="006B3A08">
        <w:t xml:space="preserve"> shall be responsible for determining in its absolute discretion whether any of the content of the Agreement is exempt from disclosure in accordance with the provisions of the FOIA and/or the DPA.  </w:t>
      </w:r>
    </w:p>
    <w:p w14:paraId="1AD3A678" w14:textId="77777777" w:rsidR="00DF04AB" w:rsidRPr="006B3A08" w:rsidRDefault="00DF04AB" w:rsidP="00815A39">
      <w:pPr>
        <w:pStyle w:val="TCBodyafterH1"/>
      </w:pPr>
      <w:r w:rsidRPr="006B3A08">
        <w:t>Notwithstanding any other term of this Agreement, the Contractor hereby gives his consent for the Authority to publish the Agreement in its entirety, including from time to time agreed changes to the Agreement, to the general public.  And agrees to the public re-use of the documents provided that such reuse cites the source and do not misuse or deliberately mislead.</w:t>
      </w:r>
    </w:p>
    <w:p w14:paraId="44A5FB92" w14:textId="77777777" w:rsidR="00DF04AB" w:rsidRPr="006B3A08" w:rsidRDefault="00DF04AB" w:rsidP="00815A39">
      <w:pPr>
        <w:pStyle w:val="TCBodyafterH1"/>
      </w:pPr>
      <w:r w:rsidRPr="006B3A08">
        <w:t xml:space="preserve">Both Parties shall take reasonable steps to ensure that their servants, employees, agents, sub-Contractors, Contractors, professional advisors and consultants comply with this clause </w:t>
      </w:r>
      <w:r w:rsidR="0044445A" w:rsidRPr="006B3A08">
        <w:t>3</w:t>
      </w:r>
      <w:r w:rsidR="00095FC6" w:rsidRPr="006B3A08">
        <w:t>2</w:t>
      </w:r>
      <w:r w:rsidRPr="006B3A08">
        <w:t>.</w:t>
      </w:r>
    </w:p>
    <w:p w14:paraId="2EB0EFCC" w14:textId="77777777" w:rsidR="00DF04AB" w:rsidRPr="006B3A08" w:rsidRDefault="00DF04AB" w:rsidP="00D555D0">
      <w:pPr>
        <w:pStyle w:val="TCHeading1"/>
      </w:pPr>
      <w:bookmarkStart w:id="129" w:name="_Toc276465541"/>
      <w:bookmarkStart w:id="130" w:name="_Toc468304750"/>
      <w:r w:rsidRPr="006B3A08">
        <w:t>Gifts and Payments of C</w:t>
      </w:r>
      <w:bookmarkEnd w:id="129"/>
      <w:r w:rsidRPr="006B3A08">
        <w:t>ommission</w:t>
      </w:r>
      <w:bookmarkEnd w:id="130"/>
    </w:p>
    <w:p w14:paraId="54EC4431" w14:textId="77777777" w:rsidR="00DF04AB" w:rsidRPr="0086605D" w:rsidRDefault="00DF04AB" w:rsidP="00815A39">
      <w:pPr>
        <w:pStyle w:val="TCBodyafterH1"/>
      </w:pPr>
      <w:r w:rsidRPr="0086605D">
        <w:t xml:space="preserve">The Contractor shall not offer or give to any member of staff of </w:t>
      </w:r>
      <w:r w:rsidR="00636427" w:rsidRPr="0086605D">
        <w:t>the Authority</w:t>
      </w:r>
      <w:r w:rsidRPr="0086605D">
        <w:t xml:space="preserve"> or a member of their family any gift or consideration of any kind (including the payment of commission) as an inducement or reward for doing something or not doing something or for having done something or having not done something in relation to the obtaining of or execution of this Agreement or any Agreement with </w:t>
      </w:r>
      <w:r w:rsidR="00DB0D0F">
        <w:t>the Authority</w:t>
      </w:r>
      <w:r w:rsidRPr="0086605D">
        <w:t>.  This prohibition specifically includes the payment of any fee or other consideration for any work in respect of or in connection with the Services carried out by a member of staff of the Authority to that member of staff or to a member of their family.</w:t>
      </w:r>
    </w:p>
    <w:p w14:paraId="0700F8E6" w14:textId="77777777" w:rsidR="00DF04AB" w:rsidRPr="0086605D" w:rsidRDefault="00DF04AB" w:rsidP="00815A39">
      <w:pPr>
        <w:pStyle w:val="TCBodyafterH1"/>
      </w:pPr>
      <w:r w:rsidRPr="0086605D">
        <w:t xml:space="preserve">Any breach of this condition by the Contractor or anyone employed by the Contractor (with or without the knowledge of the Contractor) or the commission of any offence under </w:t>
      </w:r>
      <w:r w:rsidR="00B1094A" w:rsidRPr="0086605D">
        <w:rPr>
          <w:szCs w:val="23"/>
        </w:rPr>
        <w:t>the Bribery Act 2010</w:t>
      </w:r>
      <w:r w:rsidRPr="0086605D">
        <w:t xml:space="preserve"> shall entitle the Authority to terminate this Agreement immediately and/or to recover from the Contractor any payment made to the Contractor.</w:t>
      </w:r>
    </w:p>
    <w:p w14:paraId="4B595503" w14:textId="77777777" w:rsidR="000E194D" w:rsidRPr="006B3A08" w:rsidRDefault="000E194D" w:rsidP="00D555D0">
      <w:pPr>
        <w:pStyle w:val="TCHeading1"/>
      </w:pPr>
      <w:bookmarkStart w:id="131" w:name="_Toc468304751"/>
      <w:r w:rsidRPr="006B3A08">
        <w:t>Transfer of Undertakings (Protection of Employment) TUPE</w:t>
      </w:r>
      <w:bookmarkEnd w:id="131"/>
    </w:p>
    <w:p w14:paraId="3D1F3C8A" w14:textId="77777777" w:rsidR="000E194D" w:rsidRPr="006B3A08" w:rsidRDefault="000E194D" w:rsidP="00815A39">
      <w:pPr>
        <w:pStyle w:val="TCBodyafterH1"/>
        <w:rPr>
          <w:rFonts w:cs="Arial"/>
        </w:rPr>
      </w:pPr>
      <w:r w:rsidRPr="006B3A08">
        <w:t>The Parties recognise that the Transfer of Undertakings (Protection of Employment) Regulations 2006 SI 2006 No 246 may apply in respect of the future next award of the Agreement and that The Contractor shall comply with the requirements of those Regulations.</w:t>
      </w:r>
      <w:r w:rsidRPr="006B3A08">
        <w:rPr>
          <w:spacing w:val="-3"/>
          <w:szCs w:val="20"/>
        </w:rPr>
        <w:t xml:space="preserve"> </w:t>
      </w:r>
    </w:p>
    <w:p w14:paraId="72625BE9" w14:textId="6F240782" w:rsidR="000E194D" w:rsidRPr="006B3A08" w:rsidRDefault="000E194D" w:rsidP="003F2830">
      <w:pPr>
        <w:pStyle w:val="TCBodyindentH3"/>
      </w:pPr>
      <w:r w:rsidRPr="006B3A08">
        <w:t xml:space="preserve">Subject to clause </w:t>
      </w:r>
      <w:r w:rsidR="0044445A" w:rsidRPr="006B3A08">
        <w:t>3</w:t>
      </w:r>
      <w:r w:rsidR="00321A0C" w:rsidRPr="006B3A08">
        <w:t>4.1.2</w:t>
      </w:r>
      <w:r w:rsidRPr="006B3A08">
        <w:t xml:space="preserve">, any provisions relating to the transfer of personnel which results from the transition of responsibility for the Services and/or to which TUPE shall apply, shall be specified as part of the transition and in the Exit Plan, subject to clause 9.2.1. The parties shall be </w:t>
      </w:r>
      <w:r w:rsidRPr="006B3A08">
        <w:lastRenderedPageBreak/>
        <w:t>responsible for the fulfilment of obligations in respect of such personnel which result from such transfer and which may be specified the Exit Plan, for obligations of the Contractor and for obligations of the Authority.</w:t>
      </w:r>
    </w:p>
    <w:p w14:paraId="426CFB6C" w14:textId="77777777" w:rsidR="000E194D" w:rsidRPr="0086605D" w:rsidRDefault="000E194D" w:rsidP="003F2830">
      <w:pPr>
        <w:pStyle w:val="TCBodyindentH3"/>
      </w:pPr>
      <w:r w:rsidRPr="006B3A08">
        <w:t>The Contractor shall indemnify the Authority (and any replacement contractor) against all losses arising on or after the expiry or termination of all or any part of this Contract out of or in connection with or in respect of the actions or omissions of the Contractor (or its subcontractors) with regard to the employment or termination of employment of any person, including but not limited to; breach of contract, loss of office, unfair dismissal, redundancy, loss of earnings or otherwise (and all damages, penalties, awards, legal costs, expenses and any other liabilities incurred by the Authority),</w:t>
      </w:r>
      <w:r w:rsidRPr="0086605D">
        <w:t xml:space="preserve"> by the Contractor (or subcontractor) before the date of transfer and who has (or would have) transferred to the Authority (or any replacement contractor) pursuant to TUPE (save to the extent that such losses arise out of or are a result of the actions or omissions of the Authority or replacement contractor). </w:t>
      </w:r>
    </w:p>
    <w:p w14:paraId="69F628C9" w14:textId="77777777" w:rsidR="00B87CA1" w:rsidRPr="0086605D" w:rsidRDefault="00B87CA1" w:rsidP="00D555D0">
      <w:pPr>
        <w:pStyle w:val="TCHeading1"/>
      </w:pPr>
      <w:bookmarkStart w:id="132" w:name="_Toc468304752"/>
      <w:r>
        <w:t>Information Security</w:t>
      </w:r>
      <w:r w:rsidRPr="0086605D">
        <w:t xml:space="preserve"> </w:t>
      </w:r>
      <w:r>
        <w:t>Addendum</w:t>
      </w:r>
      <w:bookmarkEnd w:id="132"/>
    </w:p>
    <w:p w14:paraId="23879CF5" w14:textId="5AE328C6" w:rsidR="00B87CA1" w:rsidRPr="004C2540" w:rsidRDefault="00B87CA1" w:rsidP="00815A39">
      <w:pPr>
        <w:pStyle w:val="TCBodyafterH1"/>
      </w:pPr>
      <w:r>
        <w:t xml:space="preserve">The </w:t>
      </w:r>
      <w:r w:rsidR="00DB0D0F">
        <w:t>a</w:t>
      </w:r>
      <w:r>
        <w:t xml:space="preserve">ddendum relating to </w:t>
      </w:r>
      <w:r w:rsidR="00652DD8">
        <w:t>I</w:t>
      </w:r>
      <w:r>
        <w:t xml:space="preserve">nformation </w:t>
      </w:r>
      <w:r w:rsidR="00652DD8">
        <w:t>S</w:t>
      </w:r>
      <w:r>
        <w:t>ecurity</w:t>
      </w:r>
      <w:r w:rsidRPr="004C2540">
        <w:t>, Annex</w:t>
      </w:r>
      <w:r w:rsidR="00652DD8" w:rsidRPr="004C2540">
        <w:t xml:space="preserve"> 8</w:t>
      </w:r>
      <w:r w:rsidRPr="004C2540">
        <w:t xml:space="preserve"> shall form part of this agreement.</w:t>
      </w:r>
    </w:p>
    <w:p w14:paraId="249D3919" w14:textId="77777777" w:rsidR="00B87CA1" w:rsidRPr="007A31B1" w:rsidRDefault="00B87CA1" w:rsidP="00815A39">
      <w:pPr>
        <w:pStyle w:val="TCBodyafterH1"/>
      </w:pPr>
      <w:r w:rsidRPr="007A31B1">
        <w:t>Except where expressly varied or deleted by th</w:t>
      </w:r>
      <w:r>
        <w:t>e</w:t>
      </w:r>
      <w:r w:rsidRPr="007A31B1">
        <w:t xml:space="preserve"> </w:t>
      </w:r>
      <w:r w:rsidR="00DB0D0F">
        <w:t>a</w:t>
      </w:r>
      <w:r w:rsidRPr="007A31B1">
        <w:t xml:space="preserve">ddendum, all terms of the </w:t>
      </w:r>
      <w:r>
        <w:t>this</w:t>
      </w:r>
      <w:r w:rsidRPr="007A31B1">
        <w:t xml:space="preserve"> Agreement are confirmed and shall remain in force, save that in the event of any conflict between th</w:t>
      </w:r>
      <w:r>
        <w:t>e</w:t>
      </w:r>
      <w:r w:rsidRPr="007A31B1">
        <w:t xml:space="preserve"> </w:t>
      </w:r>
      <w:r w:rsidR="00DB0D0F">
        <w:t>a</w:t>
      </w:r>
      <w:r w:rsidRPr="007A31B1">
        <w:t>ddendum and th</w:t>
      </w:r>
      <w:r>
        <w:t>is</w:t>
      </w:r>
      <w:r w:rsidRPr="007A31B1">
        <w:t xml:space="preserve"> Agreement the provisions of th</w:t>
      </w:r>
      <w:r>
        <w:t>e</w:t>
      </w:r>
      <w:r w:rsidRPr="007A31B1">
        <w:t xml:space="preserve"> </w:t>
      </w:r>
      <w:r w:rsidR="00DB0D0F">
        <w:t>a</w:t>
      </w:r>
      <w:r w:rsidRPr="007A31B1">
        <w:t xml:space="preserve">ddendum shall prevail.  For the avoidance of doubt, save </w:t>
      </w:r>
      <w:r w:rsidRPr="006B3A08">
        <w:t>as provided in this clause 3</w:t>
      </w:r>
      <w:r w:rsidR="00095FC6" w:rsidRPr="006B3A08">
        <w:t>5</w:t>
      </w:r>
      <w:r w:rsidRPr="006B3A08">
        <w:t>.2, the schedules</w:t>
      </w:r>
      <w:r w:rsidRPr="007A31B1">
        <w:t xml:space="preserve"> and annexes to th</w:t>
      </w:r>
      <w:r>
        <w:t>e</w:t>
      </w:r>
      <w:r w:rsidRPr="007A31B1">
        <w:t xml:space="preserve"> </w:t>
      </w:r>
      <w:r w:rsidR="00DB0D0F">
        <w:t>a</w:t>
      </w:r>
      <w:r w:rsidRPr="007A31B1">
        <w:t>ddendum shall not replace any similarly numbered schedules and annexes to th</w:t>
      </w:r>
      <w:r>
        <w:t>is</w:t>
      </w:r>
      <w:r w:rsidRPr="007A31B1">
        <w:t xml:space="preserve"> Agreement.</w:t>
      </w:r>
    </w:p>
    <w:p w14:paraId="3EA4429B" w14:textId="77777777" w:rsidR="00E71D75" w:rsidRPr="0086605D" w:rsidRDefault="00293D49" w:rsidP="00D555D0">
      <w:pPr>
        <w:pStyle w:val="TCHeading1"/>
      </w:pPr>
      <w:bookmarkStart w:id="133" w:name="_Toc468304753"/>
      <w:r w:rsidRPr="0086605D">
        <w:t>Miscellaneous</w:t>
      </w:r>
      <w:bookmarkEnd w:id="133"/>
      <w:r w:rsidR="00E71D75" w:rsidRPr="0086605D">
        <w:t xml:space="preserve"> </w:t>
      </w:r>
    </w:p>
    <w:p w14:paraId="3E9C1BEF" w14:textId="77777777" w:rsidR="00E71D75" w:rsidRPr="0086605D" w:rsidRDefault="00E71D75" w:rsidP="00815A39">
      <w:pPr>
        <w:pStyle w:val="TCBodyafterH1"/>
      </w:pPr>
      <w:r w:rsidRPr="0086605D">
        <w:t>It is further agreed between the Parties:</w:t>
      </w:r>
    </w:p>
    <w:bookmarkStart w:id="134" w:name="_Toc276465551"/>
    <w:p w14:paraId="05E881AF" w14:textId="77777777" w:rsidR="00A668D8" w:rsidRPr="0086605D" w:rsidRDefault="00DC2D6A" w:rsidP="00D555D0">
      <w:pPr>
        <w:pStyle w:val="TCHeading2"/>
      </w:pPr>
      <w:r w:rsidRPr="0086605D">
        <w:fldChar w:fldCharType="begin"/>
      </w:r>
      <w:r w:rsidR="00A668D8" w:rsidRPr="0086605D">
        <w:instrText xml:space="preserve">PRIVATE </w:instrText>
      </w:r>
      <w:r w:rsidRPr="0086605D">
        <w:fldChar w:fldCharType="end"/>
      </w:r>
      <w:bookmarkStart w:id="135" w:name="_Toc468304754"/>
      <w:r w:rsidR="00A668D8" w:rsidRPr="0086605D">
        <w:t>Assignment</w:t>
      </w:r>
      <w:bookmarkEnd w:id="135"/>
      <w:r w:rsidRPr="0086605D">
        <w:fldChar w:fldCharType="begin"/>
      </w:r>
      <w:r w:rsidR="00A668D8" w:rsidRPr="0086605D">
        <w:instrText>tc  \l 3 "</w:instrText>
      </w:r>
      <w:r w:rsidR="00A668D8" w:rsidRPr="0086605D">
        <w:tab/>
      </w:r>
      <w:r>
        <w:fldChar w:fldCharType="begin"/>
      </w:r>
      <w:r w:rsidR="003B7E51">
        <w:instrText>seq level0 \c \*arabic</w:instrText>
      </w:r>
      <w:r>
        <w:fldChar w:fldCharType="separate"/>
      </w:r>
      <w:r w:rsidR="00993986">
        <w:rPr>
          <w:noProof/>
        </w:rPr>
        <w:instrText>23</w:instrText>
      </w:r>
      <w:r>
        <w:rPr>
          <w:noProof/>
        </w:rPr>
        <w:fldChar w:fldCharType="end"/>
      </w:r>
      <w:r w:rsidR="00A668D8" w:rsidRPr="0086605D">
        <w:instrText>.</w:instrText>
      </w:r>
      <w:r>
        <w:fldChar w:fldCharType="begin"/>
      </w:r>
      <w:r w:rsidR="003B7E51">
        <w:instrText>seq level1 \r3 \*arabic</w:instrText>
      </w:r>
      <w:r>
        <w:fldChar w:fldCharType="separate"/>
      </w:r>
      <w:r w:rsidR="00993986">
        <w:rPr>
          <w:noProof/>
        </w:rPr>
        <w:instrText>3</w:instrText>
      </w:r>
      <w:r>
        <w:rPr>
          <w:noProof/>
        </w:rPr>
        <w:fldChar w:fldCharType="end"/>
      </w:r>
      <w:r w:rsidR="00A668D8" w:rsidRPr="0086605D">
        <w:tab/>
        <w:instrText>Assignment"</w:instrText>
      </w:r>
      <w:r w:rsidRPr="0086605D">
        <w:fldChar w:fldCharType="end"/>
      </w:r>
    </w:p>
    <w:p w14:paraId="43C3D298" w14:textId="77777777" w:rsidR="00A668D8" w:rsidRPr="0086605D" w:rsidRDefault="00A668D8" w:rsidP="003F2830">
      <w:pPr>
        <w:pStyle w:val="TCBodyafterH2"/>
      </w:pPr>
      <w:r w:rsidRPr="0086605D">
        <w:t xml:space="preserve">The Contractor shall not assign, novate, sub-contract or otherwise dispose of the </w:t>
      </w:r>
      <w:r w:rsidR="00B30D21" w:rsidRPr="0086605D">
        <w:t>Agreement</w:t>
      </w:r>
      <w:r w:rsidRPr="0086605D">
        <w:t xml:space="preserve"> or any part thereof or the benefit or advantage of the </w:t>
      </w:r>
      <w:r w:rsidR="00B30D21" w:rsidRPr="0086605D">
        <w:t>Agreement</w:t>
      </w:r>
      <w:r w:rsidRPr="0086605D">
        <w:t xml:space="preserve"> or any part thereof without previous consent in writing of the Authority. </w:t>
      </w:r>
    </w:p>
    <w:p w14:paraId="4A72D7A7" w14:textId="77777777" w:rsidR="00424A06" w:rsidRPr="0086605D" w:rsidRDefault="00A668D8" w:rsidP="003F2830">
      <w:pPr>
        <w:pStyle w:val="TCBodyafterH2"/>
      </w:pPr>
      <w:r w:rsidRPr="0086605D">
        <w:t xml:space="preserve">The Authority shall have the right to assign, novate, </w:t>
      </w:r>
      <w:proofErr w:type="gramStart"/>
      <w:r w:rsidRPr="0086605D">
        <w:t>sub</w:t>
      </w:r>
      <w:proofErr w:type="gramEnd"/>
      <w:r w:rsidRPr="0086605D">
        <w:t xml:space="preserve">-contract or otherwise dispose of its rights and obligations under the </w:t>
      </w:r>
      <w:r w:rsidR="00B30D21" w:rsidRPr="0086605D">
        <w:t>Agreement</w:t>
      </w:r>
      <w:r w:rsidRPr="0086605D">
        <w:t xml:space="preserve">. The Authority may without the Contractor's consent and at any time assign all of its rights under the </w:t>
      </w:r>
      <w:r w:rsidR="00B30D21" w:rsidRPr="0086605D">
        <w:t>Agreement</w:t>
      </w:r>
      <w:r w:rsidRPr="0086605D">
        <w:t xml:space="preserve"> and the Contractor hereby consents to the novation of those rights and obligations. The Contractor irrevocably appoints the Authority as its agent for the execution of each Deed of Novation.</w:t>
      </w:r>
    </w:p>
    <w:p w14:paraId="32C7F19E" w14:textId="77777777" w:rsidR="00E71D75" w:rsidRPr="0086605D" w:rsidRDefault="00E71D75" w:rsidP="00D555D0">
      <w:pPr>
        <w:pStyle w:val="TCHeading2"/>
      </w:pPr>
      <w:bookmarkStart w:id="136" w:name="_Toc468304755"/>
      <w:r w:rsidRPr="0086605D">
        <w:t>Waiver</w:t>
      </w:r>
      <w:bookmarkEnd w:id="134"/>
      <w:bookmarkEnd w:id="136"/>
    </w:p>
    <w:p w14:paraId="3B8D0CF8" w14:textId="77777777" w:rsidR="00E71D75" w:rsidRPr="0086605D" w:rsidRDefault="00E71D75" w:rsidP="003F2830">
      <w:pPr>
        <w:pStyle w:val="TCBodyafterH2"/>
      </w:pPr>
      <w:r w:rsidRPr="0086605D">
        <w:lastRenderedPageBreak/>
        <w:t xml:space="preserve">No waiver or delay in acting upon or by </w:t>
      </w:r>
      <w:r w:rsidR="0099339A" w:rsidRPr="0086605D">
        <w:t>the Authority</w:t>
      </w:r>
      <w:r w:rsidRPr="0086605D">
        <w:t xml:space="preserve"> of any of the requirements of this Agreement shall release the </w:t>
      </w:r>
      <w:r w:rsidR="007B4D59" w:rsidRPr="0086605D">
        <w:t>Contractor</w:t>
      </w:r>
      <w:r w:rsidRPr="0086605D">
        <w:t xml:space="preserve"> from full performance of its remaining obligations in this Agreement.</w:t>
      </w:r>
    </w:p>
    <w:p w14:paraId="2D376661" w14:textId="77777777" w:rsidR="00026D51" w:rsidRPr="0086605D" w:rsidRDefault="00026D51" w:rsidP="00D555D0">
      <w:pPr>
        <w:pStyle w:val="TCHeading2"/>
      </w:pPr>
      <w:bookmarkStart w:id="137" w:name="_Toc468304756"/>
      <w:r w:rsidRPr="0086605D">
        <w:t>Public Reputation of the Parties</w:t>
      </w:r>
      <w:bookmarkEnd w:id="137"/>
    </w:p>
    <w:p w14:paraId="415F5A60" w14:textId="77777777" w:rsidR="00026D51" w:rsidRPr="0086605D" w:rsidRDefault="00026D51" w:rsidP="003F2830">
      <w:pPr>
        <w:pStyle w:val="TCBodyafterH2"/>
      </w:pPr>
      <w:r w:rsidRPr="0086605D">
        <w:t>Both Parties recognise the other Party's public reputation and legal responsibilities.   Each Party shall use all reasonable endeavours not to harm or compromise these.</w:t>
      </w:r>
    </w:p>
    <w:p w14:paraId="021AE521" w14:textId="77777777" w:rsidR="00E71D75" w:rsidRPr="0086605D" w:rsidRDefault="00E71D75" w:rsidP="00D555D0">
      <w:pPr>
        <w:pStyle w:val="TCHeading2"/>
      </w:pPr>
      <w:bookmarkStart w:id="138" w:name="_Toc276465552"/>
      <w:bookmarkStart w:id="139" w:name="_Toc468304757"/>
      <w:r w:rsidRPr="0086605D">
        <w:t>Whole Agreement</w:t>
      </w:r>
      <w:bookmarkEnd w:id="138"/>
      <w:bookmarkEnd w:id="139"/>
    </w:p>
    <w:p w14:paraId="5CD4C4B4" w14:textId="77777777" w:rsidR="00E71D75" w:rsidRPr="0086605D" w:rsidRDefault="00E71D75" w:rsidP="003F2830">
      <w:pPr>
        <w:pStyle w:val="TCBodyafterH2"/>
      </w:pPr>
      <w:r w:rsidRPr="0086605D">
        <w:t>The Parties acknowledge that this Agreement contains the whole Agreement between the Parties and supersedes all previous agreements whether express or implied.</w:t>
      </w:r>
    </w:p>
    <w:p w14:paraId="698B238D" w14:textId="77777777" w:rsidR="00C50406" w:rsidRPr="0086605D" w:rsidRDefault="00C50406" w:rsidP="00D555D0">
      <w:pPr>
        <w:pStyle w:val="TCHeading2"/>
      </w:pPr>
      <w:bookmarkStart w:id="140" w:name="_Toc468304758"/>
      <w:r w:rsidRPr="0086605D">
        <w:t>Governing Law</w:t>
      </w:r>
      <w:bookmarkEnd w:id="102"/>
      <w:bookmarkEnd w:id="140"/>
    </w:p>
    <w:p w14:paraId="19DFDA3A" w14:textId="77777777" w:rsidR="00C50406" w:rsidRPr="0086605D" w:rsidRDefault="00C50406" w:rsidP="003F2830">
      <w:pPr>
        <w:pStyle w:val="TCBodyafterH2"/>
      </w:pPr>
      <w:r w:rsidRPr="0086605D">
        <w:t>This Agreement shall be governed in all respects by English Law.</w:t>
      </w:r>
    </w:p>
    <w:p w14:paraId="3BC39C2B" w14:textId="77777777" w:rsidR="00C50406" w:rsidRPr="0086605D" w:rsidRDefault="00C50406" w:rsidP="00580929"/>
    <w:p w14:paraId="5A4AE0D5" w14:textId="77777777" w:rsidR="00C95BFC" w:rsidRPr="0086605D" w:rsidRDefault="00C95BFC" w:rsidP="00D555D0">
      <w:pPr>
        <w:pStyle w:val="TCHeading1"/>
      </w:pPr>
      <w:bookmarkStart w:id="141" w:name="_Toc276465555"/>
      <w:bookmarkStart w:id="142" w:name="_Toc468304759"/>
      <w:r w:rsidRPr="0086605D">
        <w:t>Agreement Signatures</w:t>
      </w:r>
      <w:bookmarkEnd w:id="141"/>
      <w:bookmarkEnd w:id="142"/>
    </w:p>
    <w:tbl>
      <w:tblPr>
        <w:tblW w:w="10008" w:type="dxa"/>
        <w:tblLayout w:type="fixed"/>
        <w:tblLook w:val="0000" w:firstRow="0" w:lastRow="0" w:firstColumn="0" w:lastColumn="0" w:noHBand="0" w:noVBand="0"/>
      </w:tblPr>
      <w:tblGrid>
        <w:gridCol w:w="3528"/>
        <w:gridCol w:w="2160"/>
        <w:gridCol w:w="2520"/>
        <w:gridCol w:w="1800"/>
      </w:tblGrid>
      <w:tr w:rsidR="00C50406" w:rsidRPr="0086605D" w14:paraId="0BBA879C" w14:textId="77777777">
        <w:trPr>
          <w:cantSplit/>
        </w:trPr>
        <w:tc>
          <w:tcPr>
            <w:tcW w:w="3528" w:type="dxa"/>
          </w:tcPr>
          <w:p w14:paraId="05A02299" w14:textId="77777777" w:rsidR="00C50406" w:rsidRPr="0086605D" w:rsidRDefault="00C50406" w:rsidP="00B47060">
            <w:r w:rsidRPr="0086605D">
              <w:t xml:space="preserve">Signed for and on behalf </w:t>
            </w:r>
          </w:p>
          <w:p w14:paraId="6B5C0B8A" w14:textId="77777777" w:rsidR="00C50406" w:rsidRPr="0086605D" w:rsidRDefault="00C50406" w:rsidP="00B47060">
            <w:pPr>
              <w:rPr>
                <w:color w:val="000000"/>
              </w:rPr>
            </w:pPr>
            <w:r w:rsidRPr="0086605D">
              <w:t xml:space="preserve">of </w:t>
            </w:r>
            <w:r w:rsidR="00F0453B" w:rsidRPr="0086605D">
              <w:t>the Authority</w:t>
            </w:r>
            <w:r w:rsidRPr="0086605D">
              <w:t xml:space="preserve"> </w:t>
            </w:r>
          </w:p>
        </w:tc>
        <w:tc>
          <w:tcPr>
            <w:tcW w:w="2160" w:type="dxa"/>
          </w:tcPr>
          <w:p w14:paraId="4533A3AB" w14:textId="77777777" w:rsidR="00C50406" w:rsidRPr="0086605D" w:rsidRDefault="00C50406" w:rsidP="00B47060"/>
          <w:p w14:paraId="691ABEBF" w14:textId="77777777" w:rsidR="00C50406" w:rsidRPr="0086605D" w:rsidRDefault="00C50406" w:rsidP="00B47060">
            <w:pPr>
              <w:rPr>
                <w:b/>
                <w:bCs/>
                <w:color w:val="000000"/>
                <w:sz w:val="24"/>
              </w:rPr>
            </w:pPr>
          </w:p>
        </w:tc>
        <w:tc>
          <w:tcPr>
            <w:tcW w:w="2520" w:type="dxa"/>
          </w:tcPr>
          <w:p w14:paraId="4214873E" w14:textId="77777777" w:rsidR="00C50406" w:rsidRPr="0086605D" w:rsidRDefault="00C50406" w:rsidP="00B47060"/>
          <w:p w14:paraId="289537E8" w14:textId="77777777" w:rsidR="00C50406" w:rsidRPr="0086605D" w:rsidRDefault="00C50406" w:rsidP="00B47060">
            <w:pPr>
              <w:rPr>
                <w:b/>
                <w:bCs/>
                <w:color w:val="000000"/>
                <w:sz w:val="24"/>
              </w:rPr>
            </w:pPr>
          </w:p>
        </w:tc>
        <w:tc>
          <w:tcPr>
            <w:tcW w:w="1800" w:type="dxa"/>
          </w:tcPr>
          <w:p w14:paraId="7F8E85B6" w14:textId="77777777" w:rsidR="00C50406" w:rsidRPr="0086605D" w:rsidRDefault="00C50406" w:rsidP="00B47060"/>
          <w:p w14:paraId="19AC8D6E" w14:textId="77777777" w:rsidR="00C50406" w:rsidRPr="0086605D" w:rsidRDefault="00C50406" w:rsidP="00B47060">
            <w:pPr>
              <w:rPr>
                <w:b/>
                <w:bCs/>
                <w:color w:val="000000"/>
                <w:sz w:val="24"/>
              </w:rPr>
            </w:pPr>
          </w:p>
        </w:tc>
      </w:tr>
      <w:tr w:rsidR="00C50406" w:rsidRPr="0086605D" w14:paraId="2FED9DC6" w14:textId="77777777">
        <w:trPr>
          <w:cantSplit/>
        </w:trPr>
        <w:tc>
          <w:tcPr>
            <w:tcW w:w="3528" w:type="dxa"/>
          </w:tcPr>
          <w:p w14:paraId="0DF12C90" w14:textId="77777777" w:rsidR="00C50406" w:rsidRPr="0086605D" w:rsidRDefault="00C50406" w:rsidP="00B47060">
            <w:pPr>
              <w:rPr>
                <w:b/>
                <w:bCs/>
                <w:color w:val="000000"/>
                <w:sz w:val="24"/>
              </w:rPr>
            </w:pPr>
          </w:p>
        </w:tc>
        <w:tc>
          <w:tcPr>
            <w:tcW w:w="2160" w:type="dxa"/>
          </w:tcPr>
          <w:p w14:paraId="78474F53" w14:textId="77777777" w:rsidR="00C50406" w:rsidRPr="0086605D" w:rsidRDefault="00C50406" w:rsidP="00B47060">
            <w:r w:rsidRPr="0086605D">
              <w:t>Signature</w:t>
            </w:r>
          </w:p>
        </w:tc>
        <w:tc>
          <w:tcPr>
            <w:tcW w:w="2520" w:type="dxa"/>
          </w:tcPr>
          <w:p w14:paraId="62BB1A23" w14:textId="77777777" w:rsidR="00C50406" w:rsidRPr="0086605D" w:rsidRDefault="00C50406" w:rsidP="00B47060">
            <w:r w:rsidRPr="0086605D">
              <w:t>Name and title</w:t>
            </w:r>
          </w:p>
        </w:tc>
        <w:tc>
          <w:tcPr>
            <w:tcW w:w="1800" w:type="dxa"/>
          </w:tcPr>
          <w:p w14:paraId="3EE69BA3" w14:textId="77777777" w:rsidR="00C50406" w:rsidRPr="0086605D" w:rsidRDefault="00C50406" w:rsidP="00B47060">
            <w:r w:rsidRPr="0086605D">
              <w:t>Date</w:t>
            </w:r>
          </w:p>
        </w:tc>
      </w:tr>
      <w:tr w:rsidR="00C50406" w:rsidRPr="0086605D" w14:paraId="1556B1D7" w14:textId="77777777">
        <w:trPr>
          <w:cantSplit/>
        </w:trPr>
        <w:tc>
          <w:tcPr>
            <w:tcW w:w="3528" w:type="dxa"/>
          </w:tcPr>
          <w:p w14:paraId="49CA7B70" w14:textId="77777777" w:rsidR="00C50406" w:rsidRPr="0086605D" w:rsidRDefault="00C50406" w:rsidP="00B47060">
            <w:r w:rsidRPr="0086605D">
              <w:t xml:space="preserve">Procurement Manager </w:t>
            </w:r>
          </w:p>
          <w:p w14:paraId="77EE4E9A" w14:textId="77777777" w:rsidR="00C50406" w:rsidRPr="0086605D" w:rsidRDefault="00C50406" w:rsidP="00B47060"/>
        </w:tc>
        <w:tc>
          <w:tcPr>
            <w:tcW w:w="2160" w:type="dxa"/>
            <w:tcBorders>
              <w:top w:val="single" w:sz="4" w:space="0" w:color="auto"/>
              <w:left w:val="single" w:sz="4" w:space="0" w:color="auto"/>
              <w:bottom w:val="single" w:sz="4" w:space="0" w:color="auto"/>
              <w:right w:val="single" w:sz="4" w:space="0" w:color="auto"/>
            </w:tcBorders>
          </w:tcPr>
          <w:p w14:paraId="0C4A5EC3"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1C221936" w14:textId="77777777" w:rsidR="00C50406" w:rsidRPr="0086605D" w:rsidRDefault="00C50406" w:rsidP="00B47060"/>
          <w:p w14:paraId="632DF333"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74D7C969" w14:textId="77777777" w:rsidR="00C50406" w:rsidRPr="0086605D" w:rsidRDefault="00C50406" w:rsidP="00B47060">
            <w:pPr>
              <w:rPr>
                <w:b/>
                <w:bCs/>
                <w:color w:val="000000"/>
                <w:sz w:val="24"/>
              </w:rPr>
            </w:pPr>
          </w:p>
        </w:tc>
      </w:tr>
      <w:tr w:rsidR="00C50406" w:rsidRPr="0086605D" w14:paraId="062043DC" w14:textId="77777777">
        <w:trPr>
          <w:cantSplit/>
        </w:trPr>
        <w:tc>
          <w:tcPr>
            <w:tcW w:w="3528" w:type="dxa"/>
          </w:tcPr>
          <w:p w14:paraId="39F13FC6" w14:textId="77777777" w:rsidR="00C50406" w:rsidRPr="0086605D" w:rsidRDefault="00C50406" w:rsidP="00B47060">
            <w:pPr>
              <w:rPr>
                <w:b/>
                <w:bCs/>
                <w:color w:val="000000"/>
                <w:sz w:val="24"/>
              </w:rPr>
            </w:pPr>
          </w:p>
        </w:tc>
        <w:tc>
          <w:tcPr>
            <w:tcW w:w="2160" w:type="dxa"/>
          </w:tcPr>
          <w:p w14:paraId="77287162" w14:textId="77777777" w:rsidR="00C50406" w:rsidRPr="0086605D" w:rsidRDefault="00C50406" w:rsidP="00B47060">
            <w:pPr>
              <w:rPr>
                <w:b/>
                <w:bCs/>
                <w:color w:val="000000"/>
                <w:sz w:val="24"/>
              </w:rPr>
            </w:pPr>
          </w:p>
        </w:tc>
        <w:tc>
          <w:tcPr>
            <w:tcW w:w="2520" w:type="dxa"/>
          </w:tcPr>
          <w:p w14:paraId="6592B05D" w14:textId="77777777" w:rsidR="00C50406" w:rsidRPr="0086605D" w:rsidRDefault="00C50406" w:rsidP="00B47060"/>
          <w:p w14:paraId="4784D20D" w14:textId="77777777" w:rsidR="00C50406" w:rsidRPr="0086605D" w:rsidRDefault="00C50406" w:rsidP="00B47060">
            <w:pPr>
              <w:rPr>
                <w:b/>
                <w:bCs/>
                <w:color w:val="000000"/>
                <w:sz w:val="24"/>
              </w:rPr>
            </w:pPr>
          </w:p>
        </w:tc>
        <w:tc>
          <w:tcPr>
            <w:tcW w:w="1800" w:type="dxa"/>
          </w:tcPr>
          <w:p w14:paraId="4D7B16A3" w14:textId="77777777" w:rsidR="00C50406" w:rsidRPr="0086605D" w:rsidRDefault="00C50406" w:rsidP="00B47060">
            <w:pPr>
              <w:rPr>
                <w:b/>
                <w:bCs/>
                <w:color w:val="000000"/>
                <w:sz w:val="24"/>
              </w:rPr>
            </w:pPr>
          </w:p>
        </w:tc>
      </w:tr>
      <w:tr w:rsidR="00C50406" w:rsidRPr="0086605D" w14:paraId="30A9A577" w14:textId="77777777">
        <w:trPr>
          <w:cantSplit/>
        </w:trPr>
        <w:tc>
          <w:tcPr>
            <w:tcW w:w="3528" w:type="dxa"/>
          </w:tcPr>
          <w:p w14:paraId="1ED7FDD4" w14:textId="77777777" w:rsidR="009030C5" w:rsidRDefault="009030C5" w:rsidP="005A76DF">
            <w:r>
              <w:t>Commissioning Manager</w:t>
            </w:r>
          </w:p>
          <w:p w14:paraId="5F317C9D" w14:textId="54410BE6" w:rsidR="009030C5" w:rsidRDefault="009030C5" w:rsidP="009030C5">
            <w:r>
              <w:t>Carrie Thomson</w:t>
            </w:r>
            <w:r w:rsidR="00394A9A">
              <w:br/>
            </w:r>
            <w:r>
              <w:t>(</w:t>
            </w:r>
            <w:r w:rsidR="00595B5A">
              <w:t xml:space="preserve">Senior </w:t>
            </w:r>
            <w:r>
              <w:t xml:space="preserve">Service </w:t>
            </w:r>
            <w:r w:rsidR="00595B5A">
              <w:t xml:space="preserve">Development </w:t>
            </w:r>
            <w:r>
              <w:t>Manager)</w:t>
            </w:r>
          </w:p>
          <w:p w14:paraId="088681A2" w14:textId="77777777" w:rsidR="005A76DF" w:rsidRPr="0086605D" w:rsidRDefault="005A76DF" w:rsidP="009030C5"/>
        </w:tc>
        <w:tc>
          <w:tcPr>
            <w:tcW w:w="2160" w:type="dxa"/>
            <w:tcBorders>
              <w:top w:val="single" w:sz="4" w:space="0" w:color="auto"/>
              <w:left w:val="single" w:sz="4" w:space="0" w:color="auto"/>
              <w:bottom w:val="single" w:sz="4" w:space="0" w:color="auto"/>
            </w:tcBorders>
          </w:tcPr>
          <w:p w14:paraId="2B27DB3A" w14:textId="77777777" w:rsidR="00C50406" w:rsidRPr="0086605D" w:rsidRDefault="00C50406" w:rsidP="00B47060">
            <w:pPr>
              <w:rPr>
                <w:b/>
                <w:bCs/>
                <w:color w:val="000000"/>
                <w:sz w:val="24"/>
              </w:rPr>
            </w:pPr>
          </w:p>
        </w:tc>
        <w:tc>
          <w:tcPr>
            <w:tcW w:w="2520" w:type="dxa"/>
            <w:tcBorders>
              <w:top w:val="single" w:sz="4" w:space="0" w:color="auto"/>
              <w:left w:val="single" w:sz="6" w:space="0" w:color="auto"/>
              <w:bottom w:val="single" w:sz="4" w:space="0" w:color="auto"/>
              <w:right w:val="single" w:sz="4" w:space="0" w:color="auto"/>
            </w:tcBorders>
          </w:tcPr>
          <w:p w14:paraId="3311FC77" w14:textId="77777777" w:rsidR="00C50406" w:rsidRPr="0086605D" w:rsidRDefault="00C50406" w:rsidP="00B47060"/>
          <w:p w14:paraId="540F2424" w14:textId="77777777" w:rsidR="00C50406" w:rsidRPr="0086605D" w:rsidRDefault="00C50406" w:rsidP="00B47060">
            <w:pPr>
              <w:rPr>
                <w:b/>
                <w:bCs/>
                <w:color w:val="000000"/>
                <w:sz w:val="24"/>
              </w:rPr>
            </w:pPr>
          </w:p>
        </w:tc>
        <w:tc>
          <w:tcPr>
            <w:tcW w:w="1800" w:type="dxa"/>
            <w:tcBorders>
              <w:top w:val="single" w:sz="6" w:space="0" w:color="auto"/>
              <w:left w:val="nil"/>
              <w:bottom w:val="single" w:sz="6" w:space="0" w:color="auto"/>
              <w:right w:val="single" w:sz="6" w:space="0" w:color="auto"/>
            </w:tcBorders>
          </w:tcPr>
          <w:p w14:paraId="63EA5AC8" w14:textId="77777777" w:rsidR="00C50406" w:rsidRPr="0086605D" w:rsidRDefault="00C50406" w:rsidP="00B47060">
            <w:pPr>
              <w:rPr>
                <w:b/>
                <w:bCs/>
                <w:color w:val="000000"/>
                <w:sz w:val="24"/>
              </w:rPr>
            </w:pPr>
          </w:p>
        </w:tc>
      </w:tr>
      <w:tr w:rsidR="00C50406" w:rsidRPr="0086605D" w14:paraId="40F9BCD0" w14:textId="77777777">
        <w:trPr>
          <w:cantSplit/>
        </w:trPr>
        <w:tc>
          <w:tcPr>
            <w:tcW w:w="3528" w:type="dxa"/>
          </w:tcPr>
          <w:p w14:paraId="773D94E7" w14:textId="77777777" w:rsidR="00C50406" w:rsidRPr="0086605D" w:rsidRDefault="00C50406" w:rsidP="00B47060">
            <w:pPr>
              <w:rPr>
                <w:b/>
                <w:bCs/>
                <w:color w:val="000000"/>
                <w:sz w:val="24"/>
              </w:rPr>
            </w:pPr>
          </w:p>
        </w:tc>
        <w:tc>
          <w:tcPr>
            <w:tcW w:w="2160" w:type="dxa"/>
          </w:tcPr>
          <w:p w14:paraId="1086577C" w14:textId="77777777" w:rsidR="00C50406" w:rsidRPr="0086605D" w:rsidRDefault="00C50406" w:rsidP="00B47060">
            <w:pPr>
              <w:rPr>
                <w:b/>
                <w:bCs/>
                <w:color w:val="000000"/>
                <w:sz w:val="24"/>
              </w:rPr>
            </w:pPr>
          </w:p>
        </w:tc>
        <w:tc>
          <w:tcPr>
            <w:tcW w:w="2520" w:type="dxa"/>
          </w:tcPr>
          <w:p w14:paraId="0CD6E360" w14:textId="77777777" w:rsidR="00C50406" w:rsidRPr="0086605D" w:rsidRDefault="00C50406" w:rsidP="00B47060"/>
          <w:p w14:paraId="2ADD9D9D" w14:textId="77777777" w:rsidR="00C50406" w:rsidRPr="0086605D" w:rsidRDefault="00C50406" w:rsidP="00B47060">
            <w:pPr>
              <w:rPr>
                <w:b/>
                <w:bCs/>
                <w:color w:val="000000"/>
                <w:sz w:val="24"/>
              </w:rPr>
            </w:pPr>
          </w:p>
        </w:tc>
        <w:tc>
          <w:tcPr>
            <w:tcW w:w="1800" w:type="dxa"/>
          </w:tcPr>
          <w:p w14:paraId="12F44B4E" w14:textId="77777777" w:rsidR="00C50406" w:rsidRPr="0086605D" w:rsidRDefault="00C50406" w:rsidP="00B47060">
            <w:pPr>
              <w:rPr>
                <w:b/>
                <w:bCs/>
                <w:color w:val="000000"/>
                <w:sz w:val="24"/>
              </w:rPr>
            </w:pPr>
          </w:p>
        </w:tc>
      </w:tr>
      <w:tr w:rsidR="00C50406" w:rsidRPr="0086605D" w14:paraId="2DE81CC9" w14:textId="77777777">
        <w:trPr>
          <w:cantSplit/>
        </w:trPr>
        <w:tc>
          <w:tcPr>
            <w:tcW w:w="3528" w:type="dxa"/>
          </w:tcPr>
          <w:p w14:paraId="47CD4A5C" w14:textId="77777777" w:rsidR="00C50406" w:rsidRDefault="005620D0" w:rsidP="00B47060">
            <w:r w:rsidRPr="0086605D">
              <w:t>Budget Holder</w:t>
            </w:r>
          </w:p>
          <w:p w14:paraId="29AA7A40" w14:textId="77777777" w:rsidR="005A76DF" w:rsidRPr="0086605D" w:rsidRDefault="009030C5" w:rsidP="009030C5">
            <w:r>
              <w:t>Mark Salmon</w:t>
            </w:r>
            <w:r w:rsidR="00394A9A">
              <w:br/>
            </w:r>
            <w:r w:rsidR="00394A9A" w:rsidRPr="004C2540">
              <w:t>(</w:t>
            </w:r>
            <w:r w:rsidRPr="004C2540">
              <w:t>Programme Director)</w:t>
            </w:r>
          </w:p>
        </w:tc>
        <w:tc>
          <w:tcPr>
            <w:tcW w:w="2160" w:type="dxa"/>
            <w:tcBorders>
              <w:top w:val="single" w:sz="4" w:space="0" w:color="auto"/>
              <w:left w:val="single" w:sz="4" w:space="0" w:color="auto"/>
              <w:bottom w:val="single" w:sz="4" w:space="0" w:color="auto"/>
              <w:right w:val="single" w:sz="4" w:space="0" w:color="auto"/>
            </w:tcBorders>
          </w:tcPr>
          <w:p w14:paraId="0C20A007" w14:textId="77777777" w:rsidR="00C50406" w:rsidRPr="0086605D" w:rsidRDefault="00C50406" w:rsidP="00B47060">
            <w:pPr>
              <w:rPr>
                <w:b/>
                <w:bCs/>
                <w:color w:val="000000"/>
                <w:sz w:val="24"/>
              </w:rPr>
            </w:pPr>
          </w:p>
        </w:tc>
        <w:tc>
          <w:tcPr>
            <w:tcW w:w="2520" w:type="dxa"/>
            <w:tcBorders>
              <w:top w:val="single" w:sz="6" w:space="0" w:color="auto"/>
              <w:left w:val="nil"/>
              <w:bottom w:val="single" w:sz="6" w:space="0" w:color="auto"/>
              <w:right w:val="single" w:sz="6" w:space="0" w:color="auto"/>
            </w:tcBorders>
          </w:tcPr>
          <w:p w14:paraId="5AA7D78D" w14:textId="77777777" w:rsidR="00C50406" w:rsidRPr="0086605D" w:rsidRDefault="00C50406" w:rsidP="00B47060"/>
          <w:p w14:paraId="74052019" w14:textId="77777777" w:rsidR="00C50406" w:rsidRPr="0086605D" w:rsidRDefault="00C50406" w:rsidP="00B47060">
            <w:pPr>
              <w:rPr>
                <w:b/>
                <w:bCs/>
                <w:color w:val="000000"/>
                <w:sz w:val="24"/>
              </w:rPr>
            </w:pPr>
          </w:p>
        </w:tc>
        <w:tc>
          <w:tcPr>
            <w:tcW w:w="1800" w:type="dxa"/>
            <w:tcBorders>
              <w:top w:val="single" w:sz="6" w:space="0" w:color="auto"/>
              <w:left w:val="single" w:sz="6" w:space="0" w:color="auto"/>
              <w:bottom w:val="single" w:sz="6" w:space="0" w:color="auto"/>
              <w:right w:val="single" w:sz="6" w:space="0" w:color="auto"/>
            </w:tcBorders>
          </w:tcPr>
          <w:p w14:paraId="03AD6429" w14:textId="77777777" w:rsidR="00C50406" w:rsidRPr="0086605D" w:rsidRDefault="00C50406" w:rsidP="00B47060">
            <w:pPr>
              <w:rPr>
                <w:b/>
                <w:bCs/>
                <w:color w:val="000000"/>
                <w:sz w:val="24"/>
              </w:rPr>
            </w:pPr>
          </w:p>
        </w:tc>
      </w:tr>
      <w:tr w:rsidR="00C50406" w:rsidRPr="0086605D" w14:paraId="525E707D" w14:textId="77777777">
        <w:trPr>
          <w:cantSplit/>
        </w:trPr>
        <w:tc>
          <w:tcPr>
            <w:tcW w:w="3528" w:type="dxa"/>
          </w:tcPr>
          <w:p w14:paraId="3CA52515" w14:textId="77777777" w:rsidR="00C50406" w:rsidRPr="0086605D" w:rsidRDefault="00C50406" w:rsidP="00B47060">
            <w:pPr>
              <w:rPr>
                <w:b/>
                <w:bCs/>
                <w:color w:val="000000"/>
                <w:sz w:val="24"/>
              </w:rPr>
            </w:pPr>
          </w:p>
        </w:tc>
        <w:tc>
          <w:tcPr>
            <w:tcW w:w="2160" w:type="dxa"/>
          </w:tcPr>
          <w:p w14:paraId="268C7D35" w14:textId="77777777" w:rsidR="00C50406" w:rsidRPr="0086605D" w:rsidRDefault="00C50406" w:rsidP="00B47060">
            <w:pPr>
              <w:rPr>
                <w:b/>
                <w:bCs/>
                <w:color w:val="000000"/>
                <w:sz w:val="24"/>
              </w:rPr>
            </w:pPr>
          </w:p>
        </w:tc>
        <w:tc>
          <w:tcPr>
            <w:tcW w:w="2520" w:type="dxa"/>
          </w:tcPr>
          <w:p w14:paraId="76AC2747" w14:textId="77777777" w:rsidR="00C50406" w:rsidRPr="0086605D" w:rsidRDefault="00C50406" w:rsidP="00B47060">
            <w:pPr>
              <w:rPr>
                <w:b/>
                <w:bCs/>
                <w:color w:val="000000"/>
                <w:sz w:val="24"/>
              </w:rPr>
            </w:pPr>
          </w:p>
        </w:tc>
        <w:tc>
          <w:tcPr>
            <w:tcW w:w="1800" w:type="dxa"/>
          </w:tcPr>
          <w:p w14:paraId="456BC481" w14:textId="77777777" w:rsidR="00C50406" w:rsidRPr="0086605D" w:rsidRDefault="00C50406" w:rsidP="00B47060">
            <w:pPr>
              <w:rPr>
                <w:b/>
                <w:bCs/>
                <w:color w:val="000000"/>
                <w:sz w:val="24"/>
              </w:rPr>
            </w:pPr>
          </w:p>
        </w:tc>
      </w:tr>
      <w:tr w:rsidR="00C50406" w:rsidRPr="0086605D" w14:paraId="5D681C05" w14:textId="77777777">
        <w:trPr>
          <w:cantSplit/>
        </w:trPr>
        <w:tc>
          <w:tcPr>
            <w:tcW w:w="3528" w:type="dxa"/>
          </w:tcPr>
          <w:p w14:paraId="0C0E4D45" w14:textId="77777777" w:rsidR="00C50406" w:rsidRPr="0086605D" w:rsidRDefault="00C50406" w:rsidP="00B47060"/>
          <w:p w14:paraId="1BB70C16" w14:textId="77777777" w:rsidR="00C50406" w:rsidRPr="0086605D" w:rsidRDefault="00C50406" w:rsidP="00B47060"/>
          <w:p w14:paraId="58576E6C" w14:textId="77777777" w:rsidR="00C50406" w:rsidRPr="0086605D" w:rsidRDefault="00C50406" w:rsidP="00B47060">
            <w:r w:rsidRPr="0086605D">
              <w:t xml:space="preserve">Signed for and on behalf </w:t>
            </w:r>
          </w:p>
        </w:tc>
        <w:tc>
          <w:tcPr>
            <w:tcW w:w="2160" w:type="dxa"/>
          </w:tcPr>
          <w:p w14:paraId="2D341B8C" w14:textId="77777777" w:rsidR="00C50406" w:rsidRPr="0086605D" w:rsidRDefault="00C50406" w:rsidP="00B47060">
            <w:pPr>
              <w:rPr>
                <w:b/>
                <w:bCs/>
                <w:color w:val="000000"/>
                <w:sz w:val="24"/>
              </w:rPr>
            </w:pPr>
          </w:p>
        </w:tc>
        <w:tc>
          <w:tcPr>
            <w:tcW w:w="2520" w:type="dxa"/>
          </w:tcPr>
          <w:p w14:paraId="43119C6E" w14:textId="77777777" w:rsidR="00C50406" w:rsidRPr="0086605D" w:rsidRDefault="00C50406" w:rsidP="00B47060">
            <w:pPr>
              <w:rPr>
                <w:b/>
                <w:bCs/>
                <w:color w:val="000000"/>
                <w:sz w:val="24"/>
              </w:rPr>
            </w:pPr>
          </w:p>
        </w:tc>
        <w:tc>
          <w:tcPr>
            <w:tcW w:w="1800" w:type="dxa"/>
          </w:tcPr>
          <w:p w14:paraId="15AB083F" w14:textId="77777777" w:rsidR="00C50406" w:rsidRPr="0086605D" w:rsidRDefault="00C50406" w:rsidP="00B47060">
            <w:pPr>
              <w:rPr>
                <w:b/>
                <w:bCs/>
                <w:color w:val="000000"/>
                <w:sz w:val="24"/>
              </w:rPr>
            </w:pPr>
          </w:p>
        </w:tc>
      </w:tr>
      <w:tr w:rsidR="00C50406" w:rsidRPr="0086605D" w14:paraId="3C032655" w14:textId="77777777">
        <w:trPr>
          <w:cantSplit/>
        </w:trPr>
        <w:tc>
          <w:tcPr>
            <w:tcW w:w="3528" w:type="dxa"/>
          </w:tcPr>
          <w:p w14:paraId="7E07E26D" w14:textId="77777777" w:rsidR="00C50406" w:rsidRPr="0086605D" w:rsidRDefault="00C50406" w:rsidP="00B47060">
            <w:r w:rsidRPr="0086605D">
              <w:t>of the Provider</w:t>
            </w:r>
          </w:p>
        </w:tc>
        <w:tc>
          <w:tcPr>
            <w:tcW w:w="2160" w:type="dxa"/>
          </w:tcPr>
          <w:p w14:paraId="0F865E0C" w14:textId="77777777" w:rsidR="00C50406" w:rsidRPr="0086605D" w:rsidRDefault="00C50406" w:rsidP="00B47060">
            <w:pPr>
              <w:rPr>
                <w:b/>
                <w:bCs/>
                <w:color w:val="000000"/>
                <w:sz w:val="24"/>
              </w:rPr>
            </w:pPr>
          </w:p>
        </w:tc>
        <w:tc>
          <w:tcPr>
            <w:tcW w:w="2520" w:type="dxa"/>
          </w:tcPr>
          <w:p w14:paraId="30D29BF2" w14:textId="77777777" w:rsidR="00C50406" w:rsidRPr="0086605D" w:rsidRDefault="00C50406" w:rsidP="00B47060">
            <w:pPr>
              <w:rPr>
                <w:b/>
                <w:bCs/>
                <w:color w:val="000000"/>
                <w:sz w:val="24"/>
              </w:rPr>
            </w:pPr>
          </w:p>
        </w:tc>
        <w:tc>
          <w:tcPr>
            <w:tcW w:w="1800" w:type="dxa"/>
          </w:tcPr>
          <w:p w14:paraId="1AB5657D" w14:textId="77777777" w:rsidR="00C50406" w:rsidRPr="0086605D" w:rsidRDefault="00C50406" w:rsidP="00B47060">
            <w:pPr>
              <w:rPr>
                <w:b/>
                <w:bCs/>
                <w:color w:val="000000"/>
                <w:sz w:val="24"/>
              </w:rPr>
            </w:pPr>
          </w:p>
        </w:tc>
      </w:tr>
      <w:tr w:rsidR="00C50406" w:rsidRPr="0086605D" w14:paraId="594FA82F" w14:textId="77777777">
        <w:trPr>
          <w:cantSplit/>
        </w:trPr>
        <w:tc>
          <w:tcPr>
            <w:tcW w:w="3528" w:type="dxa"/>
          </w:tcPr>
          <w:p w14:paraId="5FE24E03" w14:textId="77777777" w:rsidR="00C50406" w:rsidRPr="0086605D" w:rsidRDefault="00C50406" w:rsidP="00B47060">
            <w:pPr>
              <w:rPr>
                <w:b/>
                <w:bCs/>
                <w:color w:val="000000"/>
                <w:sz w:val="24"/>
              </w:rPr>
            </w:pPr>
          </w:p>
        </w:tc>
        <w:tc>
          <w:tcPr>
            <w:tcW w:w="2160" w:type="dxa"/>
          </w:tcPr>
          <w:p w14:paraId="07D7BFB5" w14:textId="77777777" w:rsidR="00C50406" w:rsidRPr="0086605D" w:rsidRDefault="00C50406" w:rsidP="00B47060">
            <w:r w:rsidRPr="0086605D">
              <w:t>Signature</w:t>
            </w:r>
          </w:p>
        </w:tc>
        <w:tc>
          <w:tcPr>
            <w:tcW w:w="2520" w:type="dxa"/>
          </w:tcPr>
          <w:p w14:paraId="7AE22478" w14:textId="77777777" w:rsidR="00C50406" w:rsidRPr="0086605D" w:rsidRDefault="00C50406" w:rsidP="00B47060">
            <w:r w:rsidRPr="0086605D">
              <w:t>Name and title</w:t>
            </w:r>
          </w:p>
        </w:tc>
        <w:tc>
          <w:tcPr>
            <w:tcW w:w="1800" w:type="dxa"/>
          </w:tcPr>
          <w:p w14:paraId="509E05C1" w14:textId="77777777" w:rsidR="00C50406" w:rsidRPr="0086605D" w:rsidRDefault="00C50406" w:rsidP="00B47060">
            <w:r w:rsidRPr="0086605D">
              <w:t>Date</w:t>
            </w:r>
          </w:p>
        </w:tc>
      </w:tr>
      <w:tr w:rsidR="00C50406" w:rsidRPr="0086605D" w14:paraId="00A7A99A" w14:textId="77777777">
        <w:trPr>
          <w:cantSplit/>
          <w:trHeight w:val="791"/>
        </w:trPr>
        <w:tc>
          <w:tcPr>
            <w:tcW w:w="3528" w:type="dxa"/>
          </w:tcPr>
          <w:p w14:paraId="5FF40291" w14:textId="77777777" w:rsidR="00C50406" w:rsidRPr="0086605D" w:rsidRDefault="00C50406" w:rsidP="00B47060">
            <w:r w:rsidRPr="0086605D">
              <w:t>Authorised Signatory:</w:t>
            </w:r>
          </w:p>
        </w:tc>
        <w:tc>
          <w:tcPr>
            <w:tcW w:w="2160" w:type="dxa"/>
            <w:tcBorders>
              <w:top w:val="single" w:sz="4" w:space="0" w:color="auto"/>
              <w:left w:val="single" w:sz="4" w:space="0" w:color="auto"/>
              <w:bottom w:val="single" w:sz="4" w:space="0" w:color="auto"/>
              <w:right w:val="single" w:sz="4" w:space="0" w:color="auto"/>
            </w:tcBorders>
          </w:tcPr>
          <w:p w14:paraId="2F13594E" w14:textId="77777777" w:rsidR="00C50406" w:rsidRPr="0086605D" w:rsidRDefault="00C50406" w:rsidP="00B47060"/>
          <w:p w14:paraId="1455DD01" w14:textId="77777777" w:rsidR="00C50406" w:rsidRPr="0086605D" w:rsidRDefault="00C50406" w:rsidP="00B47060">
            <w:pPr>
              <w:rPr>
                <w:b/>
                <w:bCs/>
                <w:color w:val="000000"/>
                <w:sz w:val="24"/>
              </w:rPr>
            </w:pPr>
          </w:p>
        </w:tc>
        <w:tc>
          <w:tcPr>
            <w:tcW w:w="2520" w:type="dxa"/>
            <w:tcBorders>
              <w:top w:val="single" w:sz="4" w:space="0" w:color="auto"/>
              <w:left w:val="single" w:sz="4" w:space="0" w:color="auto"/>
              <w:bottom w:val="single" w:sz="4" w:space="0" w:color="auto"/>
              <w:right w:val="single" w:sz="4" w:space="0" w:color="auto"/>
            </w:tcBorders>
          </w:tcPr>
          <w:p w14:paraId="3D0C36C5" w14:textId="77777777" w:rsidR="00C50406" w:rsidRPr="0086605D" w:rsidRDefault="00C50406" w:rsidP="00B47060">
            <w:pPr>
              <w:rPr>
                <w:b/>
                <w:bCs/>
                <w:color w:val="000000"/>
                <w:sz w:val="24"/>
              </w:rPr>
            </w:pPr>
          </w:p>
        </w:tc>
        <w:tc>
          <w:tcPr>
            <w:tcW w:w="1800" w:type="dxa"/>
            <w:tcBorders>
              <w:top w:val="single" w:sz="4" w:space="0" w:color="auto"/>
              <w:left w:val="single" w:sz="4" w:space="0" w:color="auto"/>
              <w:bottom w:val="single" w:sz="4" w:space="0" w:color="auto"/>
              <w:right w:val="single" w:sz="4" w:space="0" w:color="auto"/>
            </w:tcBorders>
          </w:tcPr>
          <w:p w14:paraId="189E0161" w14:textId="77777777" w:rsidR="00C50406" w:rsidRPr="0086605D" w:rsidRDefault="00C50406" w:rsidP="00B47060">
            <w:pPr>
              <w:rPr>
                <w:b/>
                <w:bCs/>
                <w:color w:val="000000"/>
                <w:sz w:val="24"/>
              </w:rPr>
            </w:pPr>
          </w:p>
        </w:tc>
      </w:tr>
      <w:tr w:rsidR="00C50406" w:rsidRPr="0086605D" w14:paraId="5B8E58DC" w14:textId="77777777">
        <w:trPr>
          <w:cantSplit/>
          <w:trHeight w:val="296"/>
        </w:trPr>
        <w:tc>
          <w:tcPr>
            <w:tcW w:w="3528" w:type="dxa"/>
          </w:tcPr>
          <w:p w14:paraId="3B2237BC" w14:textId="77777777" w:rsidR="00C50406" w:rsidRPr="0086605D" w:rsidRDefault="00C50406" w:rsidP="00B47060">
            <w:pPr>
              <w:rPr>
                <w:b/>
                <w:bCs/>
                <w:color w:val="000000"/>
                <w:sz w:val="24"/>
              </w:rPr>
            </w:pPr>
          </w:p>
        </w:tc>
        <w:tc>
          <w:tcPr>
            <w:tcW w:w="2160" w:type="dxa"/>
          </w:tcPr>
          <w:p w14:paraId="2AC10961" w14:textId="77777777" w:rsidR="00C50406" w:rsidRPr="0086605D" w:rsidRDefault="00C50406" w:rsidP="00B47060">
            <w:pPr>
              <w:rPr>
                <w:b/>
                <w:bCs/>
                <w:color w:val="000000"/>
                <w:sz w:val="24"/>
              </w:rPr>
            </w:pPr>
          </w:p>
        </w:tc>
        <w:tc>
          <w:tcPr>
            <w:tcW w:w="2520" w:type="dxa"/>
          </w:tcPr>
          <w:p w14:paraId="4A91AAA0" w14:textId="77777777" w:rsidR="00C50406" w:rsidRPr="0086605D" w:rsidRDefault="00C50406" w:rsidP="00B47060">
            <w:pPr>
              <w:rPr>
                <w:b/>
                <w:bCs/>
                <w:color w:val="000000"/>
                <w:sz w:val="24"/>
              </w:rPr>
            </w:pPr>
          </w:p>
        </w:tc>
        <w:tc>
          <w:tcPr>
            <w:tcW w:w="1800" w:type="dxa"/>
          </w:tcPr>
          <w:p w14:paraId="514B948A" w14:textId="77777777" w:rsidR="00C50406" w:rsidRPr="0086605D" w:rsidRDefault="00C50406" w:rsidP="00B47060">
            <w:pPr>
              <w:rPr>
                <w:b/>
                <w:bCs/>
                <w:color w:val="000000"/>
                <w:sz w:val="24"/>
              </w:rPr>
            </w:pPr>
          </w:p>
        </w:tc>
      </w:tr>
      <w:tr w:rsidR="00C50406" w:rsidRPr="0086605D" w14:paraId="0F1C8453" w14:textId="77777777">
        <w:trPr>
          <w:cantSplit/>
          <w:trHeight w:val="296"/>
        </w:trPr>
        <w:tc>
          <w:tcPr>
            <w:tcW w:w="8208" w:type="dxa"/>
            <w:gridSpan w:val="3"/>
          </w:tcPr>
          <w:p w14:paraId="7EF3CAE2" w14:textId="77777777" w:rsidR="00C50406" w:rsidRPr="0086605D" w:rsidRDefault="00C50406" w:rsidP="00B47060"/>
          <w:p w14:paraId="69BB2D92" w14:textId="77777777" w:rsidR="00C50406" w:rsidRPr="0086605D" w:rsidRDefault="00C50406" w:rsidP="00B47060">
            <w:r w:rsidRPr="0086605D">
              <w:t xml:space="preserve"> This </w:t>
            </w:r>
            <w:r w:rsidR="00B30D21" w:rsidRPr="0086605D">
              <w:t>Agreement</w:t>
            </w:r>
            <w:r w:rsidRPr="0086605D">
              <w:t xml:space="preserve"> is not valid until all Signatures have been completed</w:t>
            </w:r>
          </w:p>
          <w:p w14:paraId="4CD0226A" w14:textId="77777777" w:rsidR="00C50406" w:rsidRPr="0086605D" w:rsidRDefault="00C50406" w:rsidP="00B47060">
            <w:pPr>
              <w:rPr>
                <w:b/>
                <w:bCs/>
                <w:color w:val="000000"/>
                <w:sz w:val="24"/>
              </w:rPr>
            </w:pPr>
          </w:p>
        </w:tc>
        <w:tc>
          <w:tcPr>
            <w:tcW w:w="1800" w:type="dxa"/>
          </w:tcPr>
          <w:p w14:paraId="67C51752" w14:textId="77777777" w:rsidR="00C50406" w:rsidRPr="0086605D" w:rsidRDefault="00C50406" w:rsidP="00B47060">
            <w:pPr>
              <w:rPr>
                <w:b/>
                <w:bCs/>
                <w:color w:val="000000"/>
                <w:sz w:val="24"/>
              </w:rPr>
            </w:pPr>
          </w:p>
        </w:tc>
      </w:tr>
    </w:tbl>
    <w:p w14:paraId="540D2E55" w14:textId="77777777" w:rsidR="00C50406" w:rsidRPr="0086605D" w:rsidRDefault="00C50406" w:rsidP="00D555D0">
      <w:pPr>
        <w:pStyle w:val="TCH1Annex"/>
      </w:pPr>
      <w:r w:rsidRPr="0086605D">
        <w:br w:type="page"/>
      </w:r>
      <w:bookmarkStart w:id="143" w:name="_Toc276465556"/>
      <w:bookmarkStart w:id="144" w:name="_Toc468789105"/>
      <w:r w:rsidRPr="0086605D">
        <w:lastRenderedPageBreak/>
        <w:t>ANNEX 1</w:t>
      </w:r>
      <w:bookmarkEnd w:id="143"/>
      <w:bookmarkEnd w:id="144"/>
    </w:p>
    <w:p w14:paraId="18B745FA" w14:textId="77777777" w:rsidR="00D65A68" w:rsidRPr="0086605D" w:rsidRDefault="00293D49" w:rsidP="00D555D0">
      <w:pPr>
        <w:pStyle w:val="TCH2Annex"/>
      </w:pPr>
      <w:bookmarkStart w:id="145" w:name="_Toc276036506"/>
      <w:bookmarkStart w:id="146" w:name="_Toc276465557"/>
      <w:bookmarkStart w:id="147" w:name="_Toc468789106"/>
      <w:r w:rsidRPr="0086605D">
        <w:t xml:space="preserve">The </w:t>
      </w:r>
      <w:r w:rsidR="00E15C88" w:rsidRPr="0086605D">
        <w:t>S</w:t>
      </w:r>
      <w:r w:rsidRPr="0086605D">
        <w:t xml:space="preserve">ervices </w:t>
      </w:r>
      <w:r w:rsidR="00D65A68" w:rsidRPr="0086605D">
        <w:t>Specification</w:t>
      </w:r>
      <w:bookmarkEnd w:id="145"/>
      <w:bookmarkEnd w:id="146"/>
      <w:bookmarkEnd w:id="147"/>
    </w:p>
    <w:p w14:paraId="4A044C28" w14:textId="77777777" w:rsidR="007748B2" w:rsidRPr="00A0236C" w:rsidRDefault="007748B2" w:rsidP="007748B2">
      <w:pPr>
        <w:pStyle w:val="SSHeading1"/>
        <w:numPr>
          <w:ilvl w:val="0"/>
          <w:numId w:val="27"/>
        </w:numPr>
        <w:ind w:left="1134" w:hanging="1134"/>
        <w:rPr>
          <w:sz w:val="24"/>
          <w:lang w:val="en-GB"/>
        </w:rPr>
      </w:pPr>
      <w:bookmarkStart w:id="148" w:name="introduction"/>
      <w:r w:rsidRPr="00A0236C">
        <w:rPr>
          <w:lang w:val="en-GB"/>
        </w:rPr>
        <w:t>Introduction</w:t>
      </w:r>
      <w:bookmarkEnd w:id="148"/>
    </w:p>
    <w:p w14:paraId="21EA672F" w14:textId="77777777" w:rsidR="007748B2" w:rsidRPr="00A0236C" w:rsidRDefault="002F58C5" w:rsidP="007748B2">
      <w:pPr>
        <w:pStyle w:val="SSBodyNon"/>
        <w:rPr>
          <w:lang w:val="en-GB"/>
        </w:rPr>
      </w:pPr>
      <w:r w:rsidRPr="0071725A">
        <w:rPr>
          <w:highlight w:val="yellow"/>
          <w:lang w:val="en-GB"/>
        </w:rPr>
        <w:t>To be completed post contract award with the winning bidder</w:t>
      </w:r>
      <w:r w:rsidR="007748B2" w:rsidRPr="00A0236C">
        <w:rPr>
          <w:lang w:val="en-GB"/>
        </w:rPr>
        <w:t>.</w:t>
      </w:r>
    </w:p>
    <w:p w14:paraId="388548F2" w14:textId="77777777" w:rsidR="00695017" w:rsidRDefault="00C50406" w:rsidP="00D555D0">
      <w:pPr>
        <w:pStyle w:val="TCH1Annex"/>
        <w:sectPr w:rsidR="00695017" w:rsidSect="00C62D49">
          <w:headerReference w:type="even" r:id="rId10"/>
          <w:headerReference w:type="default" r:id="rId11"/>
          <w:footerReference w:type="default" r:id="rId12"/>
          <w:headerReference w:type="first" r:id="rId13"/>
          <w:footerReference w:type="first" r:id="rId14"/>
          <w:pgSz w:w="11909" w:h="16834" w:code="9"/>
          <w:pgMar w:top="1152" w:right="1440" w:bottom="864" w:left="1440" w:header="706" w:footer="432" w:gutter="0"/>
          <w:paperSrc w:first="1" w:other="1"/>
          <w:pgNumType w:start="0"/>
          <w:cols w:space="720"/>
          <w:formProt w:val="0"/>
          <w:noEndnote/>
          <w:titlePg/>
          <w:docGrid w:linePitch="272"/>
        </w:sectPr>
      </w:pPr>
      <w:r w:rsidRPr="0086605D">
        <w:br w:type="page"/>
      </w:r>
      <w:bookmarkStart w:id="149" w:name="_Toc276465558"/>
    </w:p>
    <w:p w14:paraId="6C4C41B4" w14:textId="77777777" w:rsidR="00E15C88" w:rsidRDefault="00C50406" w:rsidP="00695017">
      <w:pPr>
        <w:pStyle w:val="TCH1Annex"/>
      </w:pPr>
      <w:bookmarkStart w:id="150" w:name="_Toc468789107"/>
      <w:r w:rsidRPr="0086605D">
        <w:lastRenderedPageBreak/>
        <w:t>ANNEX 2</w:t>
      </w:r>
      <w:bookmarkStart w:id="151" w:name="_Toc276036508"/>
      <w:bookmarkEnd w:id="149"/>
      <w:r w:rsidR="00695017">
        <w:t xml:space="preserve"> </w:t>
      </w:r>
      <w:r w:rsidR="00E15C88" w:rsidRPr="0086605D">
        <w:t>S</w:t>
      </w:r>
      <w:r w:rsidR="00293D49" w:rsidRPr="0086605D">
        <w:t>ervice</w:t>
      </w:r>
      <w:r w:rsidR="00E15C88" w:rsidRPr="0086605D">
        <w:t xml:space="preserve"> L</w:t>
      </w:r>
      <w:r w:rsidR="00293D49" w:rsidRPr="0086605D">
        <w:t>evel</w:t>
      </w:r>
      <w:r w:rsidR="00E15C88" w:rsidRPr="0086605D">
        <w:t xml:space="preserve"> A</w:t>
      </w:r>
      <w:r w:rsidR="00293D49" w:rsidRPr="0086605D">
        <w:t>greement</w:t>
      </w:r>
      <w:r w:rsidR="00B036AA" w:rsidRPr="0086605D">
        <w:t>, Key Performance Indicators (KPI) and Reporting</w:t>
      </w:r>
      <w:bookmarkEnd w:id="150"/>
    </w:p>
    <w:p w14:paraId="448195C5" w14:textId="77777777" w:rsidR="00695017" w:rsidRDefault="00695017" w:rsidP="00D555D0">
      <w:pPr>
        <w:pStyle w:val="TCH2Annex"/>
      </w:pPr>
      <w:bookmarkStart w:id="152" w:name="_Toc468789108"/>
      <w:r>
        <w:t>2.1 Service Levels and Key Performance Indicators</w:t>
      </w:r>
      <w:bookmarkEnd w:id="152"/>
    </w:p>
    <w:p w14:paraId="3A5B7850" w14:textId="77777777" w:rsidR="00695017" w:rsidRDefault="00695017" w:rsidP="00695017"/>
    <w:p w14:paraId="54B49168" w14:textId="77777777" w:rsidR="008C19C1" w:rsidRDefault="008C19C1" w:rsidP="008C19C1">
      <w:pPr>
        <w:pStyle w:val="ITTHeading2"/>
        <w:numPr>
          <w:ilvl w:val="0"/>
          <w:numId w:val="0"/>
        </w:numPr>
        <w:tabs>
          <w:tab w:val="clear" w:pos="1134"/>
          <w:tab w:val="left" w:pos="0"/>
        </w:tabs>
      </w:pPr>
      <w:bookmarkStart w:id="153" w:name="_Toc453319574"/>
      <w:r>
        <w:t>Service Level Agreements</w:t>
      </w:r>
      <w:r>
        <w:tab/>
      </w:r>
    </w:p>
    <w:p w14:paraId="2E3B2F5B" w14:textId="77777777" w:rsidR="008C19C1" w:rsidRPr="001651E8" w:rsidRDefault="008C19C1" w:rsidP="008C19C1">
      <w:pPr>
        <w:pStyle w:val="ITTBodyafter4a"/>
        <w:spacing w:after="288"/>
        <w:rPr>
          <w:b/>
        </w:rPr>
      </w:pPr>
      <w:r w:rsidRPr="001651E8">
        <w:rPr>
          <w:b/>
        </w:rPr>
        <w:t>Core Service Hours</w:t>
      </w:r>
    </w:p>
    <w:p w14:paraId="2F94711A" w14:textId="77777777" w:rsidR="008C19C1" w:rsidRPr="00BB755E" w:rsidRDefault="008C19C1" w:rsidP="008C19C1">
      <w:pPr>
        <w:pStyle w:val="ITTBodyafter4a"/>
        <w:tabs>
          <w:tab w:val="clear" w:pos="1134"/>
          <w:tab w:val="left" w:pos="0"/>
        </w:tabs>
        <w:spacing w:after="288"/>
        <w:ind w:left="0" w:firstLine="0"/>
      </w:pPr>
      <w:r w:rsidRPr="00BB755E">
        <w:t>Monday to Friday, including English Bank Holidays and Public Holidays</w:t>
      </w:r>
      <w:proofErr w:type="gramStart"/>
      <w:r>
        <w:t>:</w:t>
      </w:r>
      <w:proofErr w:type="gramEnd"/>
      <w:r>
        <w:br/>
      </w:r>
      <w:r w:rsidRPr="00BB755E">
        <w:t xml:space="preserve">08:00 to 20:00 </w:t>
      </w:r>
      <w:r>
        <w:t>GMT</w:t>
      </w:r>
    </w:p>
    <w:p w14:paraId="6CC3D161" w14:textId="77777777" w:rsidR="008C19C1" w:rsidRPr="001651E8" w:rsidRDefault="008C19C1" w:rsidP="008C19C1">
      <w:pPr>
        <w:pStyle w:val="ITTBodyafter4a"/>
        <w:tabs>
          <w:tab w:val="clear" w:pos="1134"/>
          <w:tab w:val="left" w:pos="0"/>
        </w:tabs>
        <w:spacing w:after="288"/>
        <w:ind w:left="0" w:firstLine="0"/>
        <w:rPr>
          <w:b/>
        </w:rPr>
      </w:pPr>
      <w:r w:rsidRPr="001651E8">
        <w:rPr>
          <w:b/>
        </w:rPr>
        <w:t>Non-core Service Hours</w:t>
      </w:r>
    </w:p>
    <w:p w14:paraId="2F445566" w14:textId="77777777" w:rsidR="008C19C1" w:rsidRPr="00BB755E" w:rsidRDefault="008C19C1" w:rsidP="008C19C1">
      <w:pPr>
        <w:pStyle w:val="ITTBodyafter4a"/>
        <w:tabs>
          <w:tab w:val="clear" w:pos="1134"/>
          <w:tab w:val="left" w:pos="0"/>
        </w:tabs>
        <w:spacing w:after="288"/>
        <w:ind w:left="0" w:firstLine="0"/>
      </w:pPr>
      <w:r>
        <w:t>M</w:t>
      </w:r>
      <w:r w:rsidRPr="00BB755E">
        <w:t>onday to Friday, including English Bank Holidays and Public Holidays</w:t>
      </w:r>
      <w:proofErr w:type="gramStart"/>
      <w:r>
        <w:t>:</w:t>
      </w:r>
      <w:proofErr w:type="gramEnd"/>
      <w:r>
        <w:br/>
      </w:r>
      <w:r w:rsidRPr="00BB755E">
        <w:t xml:space="preserve">20:01 to 07:59 </w:t>
      </w:r>
      <w:r>
        <w:t>GMT</w:t>
      </w:r>
      <w:r>
        <w:br/>
      </w:r>
      <w:r>
        <w:br/>
      </w:r>
      <w:r w:rsidRPr="00BB755E">
        <w:t>Saturday to Sunday</w:t>
      </w:r>
      <w:r>
        <w:t>:</w:t>
      </w:r>
      <w:r>
        <w:br/>
      </w:r>
      <w:r w:rsidRPr="00BB755E">
        <w:t xml:space="preserve">00:00 </w:t>
      </w:r>
      <w:r>
        <w:t>to 00:00 GMT</w:t>
      </w:r>
    </w:p>
    <w:p w14:paraId="6B8CF7E7" w14:textId="77777777" w:rsidR="008C19C1" w:rsidRPr="001651E8" w:rsidRDefault="008C19C1" w:rsidP="008C19C1">
      <w:pPr>
        <w:pStyle w:val="ITTBodyafter4a"/>
        <w:tabs>
          <w:tab w:val="clear" w:pos="1134"/>
          <w:tab w:val="left" w:pos="0"/>
        </w:tabs>
        <w:spacing w:after="288"/>
        <w:ind w:left="0" w:firstLine="0"/>
        <w:rPr>
          <w:b/>
        </w:rPr>
      </w:pPr>
      <w:r w:rsidRPr="001651E8">
        <w:rPr>
          <w:b/>
        </w:rPr>
        <w:t>Service Desk Support Hours</w:t>
      </w:r>
    </w:p>
    <w:p w14:paraId="1A0F4E8F" w14:textId="77777777" w:rsidR="008C19C1" w:rsidRPr="00BB755E" w:rsidRDefault="008C19C1" w:rsidP="008C19C1">
      <w:pPr>
        <w:pStyle w:val="ITTBodyafter4a"/>
        <w:tabs>
          <w:tab w:val="clear" w:pos="1134"/>
          <w:tab w:val="left" w:pos="0"/>
        </w:tabs>
        <w:spacing w:after="288"/>
        <w:ind w:left="0" w:firstLine="0"/>
      </w:pPr>
      <w:r w:rsidRPr="00BB755E">
        <w:t>Monday to Friday, excluding English Bank Holidays and Public Holidays</w:t>
      </w:r>
      <w:proofErr w:type="gramStart"/>
      <w:r>
        <w:t>:</w:t>
      </w:r>
      <w:proofErr w:type="gramEnd"/>
      <w:r>
        <w:br/>
      </w:r>
      <w:r w:rsidRPr="00BB755E">
        <w:t>09:00 to 17:30</w:t>
      </w:r>
      <w:r>
        <w:t xml:space="preserve"> GMT</w:t>
      </w:r>
    </w:p>
    <w:p w14:paraId="58457E51" w14:textId="77777777" w:rsidR="008C19C1" w:rsidRPr="001651E8" w:rsidRDefault="008C19C1" w:rsidP="008C19C1">
      <w:pPr>
        <w:pStyle w:val="ITTBodyafter4a"/>
        <w:tabs>
          <w:tab w:val="clear" w:pos="1134"/>
          <w:tab w:val="left" w:pos="0"/>
        </w:tabs>
        <w:spacing w:after="288"/>
        <w:ind w:left="0" w:firstLine="0"/>
        <w:rPr>
          <w:b/>
        </w:rPr>
      </w:pPr>
      <w:r w:rsidRPr="001651E8">
        <w:rPr>
          <w:b/>
        </w:rPr>
        <w:t>Scheduled Downtime</w:t>
      </w:r>
    </w:p>
    <w:p w14:paraId="2A10DD3F" w14:textId="3252AEC6" w:rsidR="00C80935" w:rsidRDefault="008C19C1" w:rsidP="008C19C1">
      <w:pPr>
        <w:pStyle w:val="ITTBodyafter4a"/>
        <w:tabs>
          <w:tab w:val="clear" w:pos="1134"/>
          <w:tab w:val="left" w:pos="0"/>
        </w:tabs>
        <w:spacing w:after="288"/>
        <w:ind w:left="0" w:firstLine="0"/>
      </w:pPr>
      <w:r w:rsidRPr="00BB755E">
        <w:t xml:space="preserve">The </w:t>
      </w:r>
      <w:r w:rsidR="00C80935">
        <w:t>Contractor</w:t>
      </w:r>
      <w:r w:rsidRPr="00BB755E">
        <w:t xml:space="preserve"> may have up to 6 hours per week of time during Non-core Service Hours for maintenance subject to a total of no more than 12 hours in a rolling four week period. </w:t>
      </w:r>
    </w:p>
    <w:p w14:paraId="3A95C1ED" w14:textId="77777777" w:rsidR="00C80935" w:rsidRDefault="00C80935" w:rsidP="00C80935">
      <w:pPr>
        <w:pStyle w:val="ITTBodyafter4a"/>
        <w:tabs>
          <w:tab w:val="clear" w:pos="1134"/>
          <w:tab w:val="left" w:pos="0"/>
        </w:tabs>
        <w:spacing w:after="288"/>
        <w:ind w:left="0" w:firstLine="0"/>
      </w:pPr>
      <w:r w:rsidRPr="00B338CE">
        <w:t xml:space="preserve">A minimum of ten (10) working days’ notice in writing </w:t>
      </w:r>
      <w:r>
        <w:t xml:space="preserve">to NICE </w:t>
      </w:r>
      <w:r w:rsidRPr="00B338CE">
        <w:t xml:space="preserve">is to be given for periods of </w:t>
      </w:r>
      <w:r>
        <w:t>Scheduled Downtime</w:t>
      </w:r>
      <w:r w:rsidRPr="00B338CE">
        <w:t>. Exceptionally, downtime may be scheduled giving less than 10 working days’ notice</w:t>
      </w:r>
      <w:r>
        <w:t>.</w:t>
      </w:r>
    </w:p>
    <w:p w14:paraId="352B6D45" w14:textId="6EC12039" w:rsidR="00230C86" w:rsidRPr="001651E8" w:rsidRDefault="00230C86" w:rsidP="00230C86">
      <w:pPr>
        <w:pStyle w:val="ITTBodyafter4a"/>
        <w:tabs>
          <w:tab w:val="clear" w:pos="1134"/>
          <w:tab w:val="left" w:pos="0"/>
        </w:tabs>
        <w:spacing w:after="288"/>
        <w:ind w:left="0" w:firstLine="0"/>
        <w:rPr>
          <w:b/>
        </w:rPr>
      </w:pPr>
      <w:r w:rsidRPr="001651E8">
        <w:rPr>
          <w:b/>
        </w:rPr>
        <w:lastRenderedPageBreak/>
        <w:t>Sc</w:t>
      </w:r>
      <w:r w:rsidR="00A5065E">
        <w:rPr>
          <w:b/>
        </w:rPr>
        <w:t>alability and P</w:t>
      </w:r>
      <w:r>
        <w:rPr>
          <w:b/>
        </w:rPr>
        <w:t>erformance</w:t>
      </w:r>
    </w:p>
    <w:p w14:paraId="0159C87B" w14:textId="784B78C5" w:rsidR="00230C86" w:rsidRDefault="00230C86" w:rsidP="00230C86">
      <w:pPr>
        <w:pStyle w:val="ITTBodyafter4a"/>
        <w:tabs>
          <w:tab w:val="clear" w:pos="1134"/>
          <w:tab w:val="left" w:pos="0"/>
        </w:tabs>
        <w:spacing w:after="288"/>
        <w:ind w:left="0" w:firstLine="0"/>
      </w:pPr>
      <w:r w:rsidRPr="00BB755E">
        <w:t xml:space="preserve">The </w:t>
      </w:r>
      <w:r w:rsidR="00C80935">
        <w:t xml:space="preserve">Contractor </w:t>
      </w:r>
      <w:r>
        <w:t xml:space="preserve">must </w:t>
      </w:r>
      <w:r w:rsidRPr="00F326A7">
        <w:t>able to meet</w:t>
      </w:r>
      <w:r>
        <w:t>,</w:t>
      </w:r>
      <w:r w:rsidRPr="00F326A7">
        <w:t xml:space="preserve"> report on, and manage expected loads at all times wi</w:t>
      </w:r>
      <w:r>
        <w:t>thout excessive queuing or U</w:t>
      </w:r>
      <w:r w:rsidRPr="00F326A7">
        <w:t>ser delay for all activities</w:t>
      </w:r>
      <w:r>
        <w:t>.</w:t>
      </w:r>
    </w:p>
    <w:p w14:paraId="4A2BD866" w14:textId="6C6CC284" w:rsidR="008C19C1" w:rsidRPr="00790F2E" w:rsidRDefault="008C19C1" w:rsidP="00230C86">
      <w:pPr>
        <w:pStyle w:val="ITTBodyafter4a"/>
        <w:tabs>
          <w:tab w:val="clear" w:pos="1134"/>
          <w:tab w:val="left" w:pos="0"/>
        </w:tabs>
        <w:spacing w:after="288"/>
        <w:ind w:left="0" w:firstLine="0"/>
        <w:rPr>
          <w:b/>
        </w:rPr>
      </w:pPr>
      <w:r>
        <w:rPr>
          <w:b/>
        </w:rPr>
        <w:t>Incident Priority Levels</w:t>
      </w:r>
    </w:p>
    <w:bookmarkEnd w:id="153"/>
    <w:p w14:paraId="0C0C4C1F" w14:textId="77777777" w:rsidR="00695017" w:rsidRDefault="00695017" w:rsidP="00695017">
      <w:pPr>
        <w:rPr>
          <w:rFonts w:cs="Arial"/>
          <w:b/>
          <w:color w:val="4F81BD" w:themeColor="accent1"/>
        </w:rPr>
      </w:pPr>
    </w:p>
    <w:p w14:paraId="4ED0F257" w14:textId="77777777" w:rsidR="00695017" w:rsidRPr="00FC5547" w:rsidRDefault="00695017" w:rsidP="00695017">
      <w:pPr>
        <w:pStyle w:val="ITTHeading2"/>
        <w:numPr>
          <w:ilvl w:val="0"/>
          <w:numId w:val="0"/>
        </w:numPr>
        <w:ind w:left="1077"/>
      </w:pPr>
      <w:bookmarkStart w:id="154" w:name="_Toc453319575"/>
      <w:r w:rsidRPr="00FC5547">
        <w:t xml:space="preserve">Table </w:t>
      </w:r>
      <w:r>
        <w:t>2.</w:t>
      </w:r>
      <w:r w:rsidRPr="00FC5547">
        <w:t xml:space="preserve">1: Incident </w:t>
      </w:r>
      <w:r w:rsidR="00794FD6">
        <w:t>Priority</w:t>
      </w:r>
      <w:r w:rsidRPr="00FC5547">
        <w:t xml:space="preserve"> Levels</w:t>
      </w:r>
      <w:bookmarkEnd w:id="154"/>
    </w:p>
    <w:tbl>
      <w:tblPr>
        <w:tblStyle w:val="TableGrid"/>
        <w:tblW w:w="13716" w:type="dxa"/>
        <w:tblLook w:val="04A0" w:firstRow="1" w:lastRow="0" w:firstColumn="1" w:lastColumn="0" w:noHBand="0" w:noVBand="1"/>
      </w:tblPr>
      <w:tblGrid>
        <w:gridCol w:w="2235"/>
        <w:gridCol w:w="6378"/>
        <w:gridCol w:w="2551"/>
        <w:gridCol w:w="2552"/>
      </w:tblGrid>
      <w:tr w:rsidR="00695017" w:rsidRPr="009B6EBB" w14:paraId="1136F6F9" w14:textId="77777777" w:rsidTr="00695017">
        <w:tc>
          <w:tcPr>
            <w:tcW w:w="2235" w:type="dxa"/>
            <w:shd w:val="clear" w:color="auto" w:fill="365F91" w:themeFill="accent1" w:themeFillShade="BF"/>
          </w:tcPr>
          <w:p w14:paraId="40EDCC78" w14:textId="77777777" w:rsidR="00695017" w:rsidRPr="009B6EBB" w:rsidRDefault="00794FD6" w:rsidP="00695017">
            <w:pPr>
              <w:spacing w:before="40" w:after="40"/>
              <w:jc w:val="center"/>
              <w:rPr>
                <w:rFonts w:cs="Arial"/>
                <w:b/>
                <w:color w:val="FFFFFF" w:themeColor="background1"/>
                <w:sz w:val="20"/>
              </w:rPr>
            </w:pPr>
            <w:r>
              <w:rPr>
                <w:rFonts w:cs="Arial"/>
                <w:b/>
                <w:color w:val="FFFFFF" w:themeColor="background1"/>
                <w:sz w:val="20"/>
              </w:rPr>
              <w:t>Priority</w:t>
            </w:r>
            <w:r w:rsidR="00695017">
              <w:rPr>
                <w:rFonts w:cs="Arial"/>
                <w:b/>
                <w:color w:val="FFFFFF" w:themeColor="background1"/>
                <w:sz w:val="20"/>
              </w:rPr>
              <w:t xml:space="preserve"> Level</w:t>
            </w:r>
          </w:p>
        </w:tc>
        <w:tc>
          <w:tcPr>
            <w:tcW w:w="6378" w:type="dxa"/>
            <w:shd w:val="clear" w:color="auto" w:fill="365F91" w:themeFill="accent1" w:themeFillShade="BF"/>
          </w:tcPr>
          <w:p w14:paraId="7DCA01C4" w14:textId="77777777"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Description</w:t>
            </w:r>
          </w:p>
        </w:tc>
        <w:tc>
          <w:tcPr>
            <w:tcW w:w="2551" w:type="dxa"/>
            <w:shd w:val="clear" w:color="auto" w:fill="365F91" w:themeFill="accent1" w:themeFillShade="BF"/>
          </w:tcPr>
          <w:p w14:paraId="49B2A4CE" w14:textId="77777777"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Reporting Period</w:t>
            </w:r>
          </w:p>
        </w:tc>
        <w:tc>
          <w:tcPr>
            <w:tcW w:w="2552" w:type="dxa"/>
            <w:shd w:val="clear" w:color="auto" w:fill="365F91" w:themeFill="accent1" w:themeFillShade="BF"/>
          </w:tcPr>
          <w:p w14:paraId="65693C30" w14:textId="77777777" w:rsidR="00695017" w:rsidRPr="009B6EBB" w:rsidRDefault="00695017" w:rsidP="00695017">
            <w:pPr>
              <w:spacing w:before="40" w:after="40"/>
              <w:jc w:val="center"/>
              <w:rPr>
                <w:rFonts w:cs="Arial"/>
                <w:b/>
                <w:color w:val="FFFFFF" w:themeColor="background1"/>
                <w:sz w:val="20"/>
              </w:rPr>
            </w:pPr>
            <w:r>
              <w:rPr>
                <w:rFonts w:cs="Arial"/>
                <w:b/>
                <w:color w:val="FFFFFF" w:themeColor="background1"/>
                <w:sz w:val="20"/>
              </w:rPr>
              <w:t>Resolution Period</w:t>
            </w:r>
          </w:p>
        </w:tc>
      </w:tr>
      <w:tr w:rsidR="00695017" w14:paraId="0D73F32A" w14:textId="77777777" w:rsidTr="00695017">
        <w:tc>
          <w:tcPr>
            <w:tcW w:w="2235" w:type="dxa"/>
          </w:tcPr>
          <w:p w14:paraId="04AD79C4" w14:textId="77777777" w:rsidR="00695017" w:rsidRPr="00192E36" w:rsidRDefault="00695017" w:rsidP="00695017">
            <w:pPr>
              <w:rPr>
                <w:rFonts w:cs="Arial"/>
                <w:b/>
                <w:sz w:val="20"/>
              </w:rPr>
            </w:pPr>
            <w:r>
              <w:rPr>
                <w:rFonts w:cs="Arial"/>
                <w:b/>
                <w:sz w:val="20"/>
              </w:rPr>
              <w:t>P1 Incident</w:t>
            </w:r>
          </w:p>
        </w:tc>
        <w:tc>
          <w:tcPr>
            <w:tcW w:w="6378" w:type="dxa"/>
          </w:tcPr>
          <w:p w14:paraId="0E24F660" w14:textId="77777777" w:rsidR="00695017" w:rsidRDefault="00695017" w:rsidP="00695017">
            <w:pPr>
              <w:rPr>
                <w:rFonts w:cs="Arial"/>
                <w:sz w:val="20"/>
              </w:rPr>
            </w:pPr>
            <w:r w:rsidRPr="00692E60">
              <w:rPr>
                <w:rFonts w:cs="Arial"/>
                <w:sz w:val="20"/>
              </w:rPr>
              <w:t>A major incident that results in a complete failure of the Service affecting all users at one or more sites or regions.</w:t>
            </w:r>
          </w:p>
        </w:tc>
        <w:tc>
          <w:tcPr>
            <w:tcW w:w="2551" w:type="dxa"/>
          </w:tcPr>
          <w:p w14:paraId="3B0C6DC2" w14:textId="77777777" w:rsidR="00695017" w:rsidRDefault="00695017" w:rsidP="00695017">
            <w:pPr>
              <w:jc w:val="center"/>
              <w:rPr>
                <w:rFonts w:cs="Arial"/>
                <w:sz w:val="20"/>
              </w:rPr>
            </w:pPr>
            <w:r>
              <w:rPr>
                <w:rFonts w:cs="Arial"/>
                <w:sz w:val="20"/>
              </w:rPr>
              <w:t>1 Hour</w:t>
            </w:r>
          </w:p>
        </w:tc>
        <w:tc>
          <w:tcPr>
            <w:tcW w:w="2552" w:type="dxa"/>
          </w:tcPr>
          <w:p w14:paraId="66DB7DBF" w14:textId="77777777" w:rsidR="00695017" w:rsidRDefault="00695017" w:rsidP="00695017">
            <w:pPr>
              <w:tabs>
                <w:tab w:val="left" w:pos="-1440"/>
                <w:tab w:val="left" w:pos="-720"/>
                <w:tab w:val="left" w:pos="0"/>
                <w:tab w:val="left" w:pos="180"/>
                <w:tab w:val="left" w:pos="360"/>
                <w:tab w:val="left" w:pos="540"/>
                <w:tab w:val="left" w:pos="720"/>
                <w:tab w:val="left" w:pos="900"/>
                <w:tab w:val="left" w:pos="1080"/>
                <w:tab w:val="left" w:pos="1260"/>
                <w:tab w:val="left" w:pos="1440"/>
                <w:tab w:val="left" w:pos="1620"/>
                <w:tab w:val="left" w:pos="1800"/>
                <w:tab w:val="left" w:pos="1980"/>
                <w:tab w:val="left" w:pos="2160"/>
                <w:tab w:val="left" w:pos="2520"/>
                <w:tab w:val="left" w:pos="2880"/>
              </w:tabs>
              <w:suppressAutoHyphens/>
              <w:jc w:val="center"/>
              <w:rPr>
                <w:rStyle w:val="consectsty3"/>
                <w:rFonts w:cs="Arial"/>
                <w:spacing w:val="-3"/>
                <w:sz w:val="20"/>
              </w:rPr>
            </w:pPr>
            <w:r w:rsidRPr="00692E60">
              <w:rPr>
                <w:rStyle w:val="consectsty3"/>
                <w:rFonts w:cs="Arial"/>
                <w:spacing w:val="-3"/>
                <w:sz w:val="20"/>
              </w:rPr>
              <w:t>Immediate response, target resolution time 1-2 working days</w:t>
            </w:r>
          </w:p>
        </w:tc>
      </w:tr>
      <w:tr w:rsidR="00695017" w14:paraId="537A0D8E" w14:textId="77777777" w:rsidTr="00695017">
        <w:tc>
          <w:tcPr>
            <w:tcW w:w="2235" w:type="dxa"/>
          </w:tcPr>
          <w:p w14:paraId="34443F84" w14:textId="77777777" w:rsidR="00695017" w:rsidRPr="00192E36" w:rsidRDefault="00695017" w:rsidP="00695017">
            <w:pPr>
              <w:rPr>
                <w:rFonts w:cs="Arial"/>
                <w:b/>
                <w:sz w:val="20"/>
              </w:rPr>
            </w:pPr>
            <w:r>
              <w:rPr>
                <w:rFonts w:cs="Arial"/>
                <w:b/>
                <w:sz w:val="20"/>
              </w:rPr>
              <w:t>P2 Incident</w:t>
            </w:r>
          </w:p>
        </w:tc>
        <w:tc>
          <w:tcPr>
            <w:tcW w:w="6378" w:type="dxa"/>
          </w:tcPr>
          <w:p w14:paraId="394579B4" w14:textId="77777777" w:rsidR="00695017" w:rsidRDefault="00695017" w:rsidP="00695017">
            <w:pPr>
              <w:rPr>
                <w:rFonts w:cs="Arial"/>
                <w:sz w:val="20"/>
              </w:rPr>
            </w:pPr>
            <w:r w:rsidRPr="00692E60">
              <w:rPr>
                <w:rFonts w:cs="Arial"/>
                <w:sz w:val="20"/>
              </w:rPr>
              <w:t>A high level problem that results in a failure of the Service resulting in the unavailability of one or more key functions of the Service to users.</w:t>
            </w:r>
          </w:p>
        </w:tc>
        <w:tc>
          <w:tcPr>
            <w:tcW w:w="2551" w:type="dxa"/>
          </w:tcPr>
          <w:p w14:paraId="395AC48F" w14:textId="77777777" w:rsidR="00695017" w:rsidRDefault="00695017" w:rsidP="00695017">
            <w:pPr>
              <w:jc w:val="center"/>
              <w:rPr>
                <w:rFonts w:cs="Arial"/>
                <w:sz w:val="20"/>
              </w:rPr>
            </w:pPr>
            <w:r>
              <w:rPr>
                <w:rFonts w:cs="Arial"/>
                <w:sz w:val="20"/>
              </w:rPr>
              <w:t>2 Hours</w:t>
            </w:r>
          </w:p>
        </w:tc>
        <w:tc>
          <w:tcPr>
            <w:tcW w:w="2552" w:type="dxa"/>
          </w:tcPr>
          <w:p w14:paraId="6A337771" w14:textId="77777777" w:rsidR="00695017" w:rsidRDefault="00695017" w:rsidP="00695017">
            <w:pPr>
              <w:jc w:val="center"/>
              <w:rPr>
                <w:rFonts w:cs="Arial"/>
                <w:sz w:val="20"/>
              </w:rPr>
            </w:pPr>
            <w:r w:rsidRPr="00692E60">
              <w:rPr>
                <w:rStyle w:val="consectsty3"/>
                <w:rFonts w:cs="Arial"/>
                <w:spacing w:val="-3"/>
                <w:sz w:val="20"/>
              </w:rPr>
              <w:t>5 working days</w:t>
            </w:r>
          </w:p>
        </w:tc>
      </w:tr>
      <w:tr w:rsidR="00695017" w14:paraId="44ACB603" w14:textId="77777777" w:rsidTr="00695017">
        <w:tc>
          <w:tcPr>
            <w:tcW w:w="2235" w:type="dxa"/>
          </w:tcPr>
          <w:p w14:paraId="0C66E2D2" w14:textId="77777777" w:rsidR="00695017" w:rsidRPr="00192E36" w:rsidRDefault="00695017" w:rsidP="00695017">
            <w:pPr>
              <w:rPr>
                <w:rFonts w:cs="Arial"/>
                <w:b/>
                <w:sz w:val="20"/>
              </w:rPr>
            </w:pPr>
            <w:r>
              <w:rPr>
                <w:rFonts w:cs="Arial"/>
                <w:b/>
                <w:sz w:val="20"/>
              </w:rPr>
              <w:t>P3 Incident</w:t>
            </w:r>
          </w:p>
        </w:tc>
        <w:tc>
          <w:tcPr>
            <w:tcW w:w="6378" w:type="dxa"/>
          </w:tcPr>
          <w:p w14:paraId="62184AC9" w14:textId="77777777" w:rsidR="00695017" w:rsidRDefault="00695017" w:rsidP="00695017">
            <w:pPr>
              <w:rPr>
                <w:rFonts w:cs="Arial"/>
                <w:sz w:val="20"/>
              </w:rPr>
            </w:pPr>
            <w:r w:rsidRPr="00692E60">
              <w:rPr>
                <w:rFonts w:cs="Arial"/>
                <w:sz w:val="20"/>
              </w:rPr>
              <w:t>A medium level problem that results in a partial failure of the Service resulting in the unavailability of part of one or more key functions of the Service to users.</w:t>
            </w:r>
          </w:p>
        </w:tc>
        <w:tc>
          <w:tcPr>
            <w:tcW w:w="2551" w:type="dxa"/>
          </w:tcPr>
          <w:p w14:paraId="58F9D935" w14:textId="77777777" w:rsidR="00695017" w:rsidRDefault="00695017" w:rsidP="00695017">
            <w:pPr>
              <w:jc w:val="center"/>
              <w:rPr>
                <w:rFonts w:cs="Arial"/>
                <w:sz w:val="20"/>
              </w:rPr>
            </w:pPr>
            <w:r>
              <w:rPr>
                <w:rFonts w:cs="Arial"/>
                <w:sz w:val="20"/>
              </w:rPr>
              <w:t>4 Hours</w:t>
            </w:r>
          </w:p>
        </w:tc>
        <w:tc>
          <w:tcPr>
            <w:tcW w:w="2552" w:type="dxa"/>
          </w:tcPr>
          <w:p w14:paraId="040EBE71" w14:textId="77777777" w:rsidR="00695017" w:rsidRDefault="00695017" w:rsidP="00695017">
            <w:pPr>
              <w:jc w:val="center"/>
              <w:rPr>
                <w:rFonts w:cs="Arial"/>
                <w:sz w:val="20"/>
              </w:rPr>
            </w:pPr>
            <w:r w:rsidRPr="00692E60">
              <w:rPr>
                <w:rStyle w:val="consectsty3"/>
                <w:rFonts w:cs="Arial"/>
                <w:spacing w:val="-3"/>
                <w:sz w:val="20"/>
              </w:rPr>
              <w:t>10 working days</w:t>
            </w:r>
          </w:p>
        </w:tc>
      </w:tr>
      <w:tr w:rsidR="00695017" w14:paraId="77A02924" w14:textId="77777777" w:rsidTr="00695017">
        <w:tc>
          <w:tcPr>
            <w:tcW w:w="2235" w:type="dxa"/>
          </w:tcPr>
          <w:p w14:paraId="30CF7D70" w14:textId="77777777" w:rsidR="00695017" w:rsidRPr="00192E36" w:rsidRDefault="00695017" w:rsidP="00695017">
            <w:pPr>
              <w:rPr>
                <w:rFonts w:cs="Arial"/>
                <w:b/>
                <w:sz w:val="20"/>
              </w:rPr>
            </w:pPr>
            <w:r>
              <w:rPr>
                <w:rFonts w:cs="Arial"/>
                <w:b/>
                <w:sz w:val="20"/>
              </w:rPr>
              <w:t>P4 Incident</w:t>
            </w:r>
          </w:p>
        </w:tc>
        <w:tc>
          <w:tcPr>
            <w:tcW w:w="6378" w:type="dxa"/>
          </w:tcPr>
          <w:p w14:paraId="230BFE31" w14:textId="77777777" w:rsidR="00695017" w:rsidRDefault="00695017" w:rsidP="00695017">
            <w:pPr>
              <w:rPr>
                <w:rFonts w:cs="Arial"/>
                <w:sz w:val="20"/>
              </w:rPr>
            </w:pPr>
            <w:r w:rsidRPr="00692E60">
              <w:rPr>
                <w:rFonts w:cs="Arial"/>
                <w:sz w:val="20"/>
              </w:rPr>
              <w:t>A low level problem that results in a partial failure of the Service resulting in usability or cosmetic issues with part of one or more functions of the Service for users.</w:t>
            </w:r>
          </w:p>
        </w:tc>
        <w:tc>
          <w:tcPr>
            <w:tcW w:w="2551" w:type="dxa"/>
          </w:tcPr>
          <w:p w14:paraId="1E2362BD" w14:textId="77777777" w:rsidR="00695017" w:rsidRDefault="00695017" w:rsidP="00695017">
            <w:pPr>
              <w:jc w:val="center"/>
              <w:rPr>
                <w:rFonts w:cs="Arial"/>
                <w:sz w:val="20"/>
              </w:rPr>
            </w:pPr>
            <w:r>
              <w:rPr>
                <w:rFonts w:cs="Arial"/>
                <w:sz w:val="20"/>
              </w:rPr>
              <w:t>24 Hours</w:t>
            </w:r>
          </w:p>
        </w:tc>
        <w:tc>
          <w:tcPr>
            <w:tcW w:w="2552" w:type="dxa"/>
          </w:tcPr>
          <w:p w14:paraId="4E8FA455" w14:textId="77777777" w:rsidR="00695017" w:rsidRDefault="00695017" w:rsidP="00695017">
            <w:pPr>
              <w:jc w:val="center"/>
              <w:rPr>
                <w:rFonts w:cs="Arial"/>
                <w:sz w:val="20"/>
              </w:rPr>
            </w:pPr>
            <w:r>
              <w:rPr>
                <w:rStyle w:val="consectsty3"/>
                <w:rFonts w:cs="Arial"/>
                <w:spacing w:val="-3"/>
                <w:sz w:val="20"/>
              </w:rPr>
              <w:t>20</w:t>
            </w:r>
            <w:r w:rsidRPr="00692E60">
              <w:rPr>
                <w:rStyle w:val="consectsty3"/>
                <w:rFonts w:cs="Arial"/>
                <w:spacing w:val="-3"/>
                <w:sz w:val="20"/>
              </w:rPr>
              <w:t xml:space="preserve"> working days</w:t>
            </w:r>
          </w:p>
        </w:tc>
      </w:tr>
      <w:tr w:rsidR="00695017" w14:paraId="0FFB7485" w14:textId="77777777" w:rsidTr="00695017">
        <w:tc>
          <w:tcPr>
            <w:tcW w:w="2235" w:type="dxa"/>
          </w:tcPr>
          <w:p w14:paraId="5657493B" w14:textId="77777777" w:rsidR="00695017" w:rsidDel="00B26549" w:rsidRDefault="00695017" w:rsidP="00695017">
            <w:pPr>
              <w:rPr>
                <w:rFonts w:cs="Arial"/>
                <w:b/>
                <w:sz w:val="20"/>
              </w:rPr>
            </w:pPr>
            <w:r>
              <w:rPr>
                <w:rFonts w:cs="Arial"/>
                <w:b/>
                <w:sz w:val="20"/>
              </w:rPr>
              <w:t>P5 Incident</w:t>
            </w:r>
          </w:p>
        </w:tc>
        <w:tc>
          <w:tcPr>
            <w:tcW w:w="6378" w:type="dxa"/>
          </w:tcPr>
          <w:p w14:paraId="6DA13FB6" w14:textId="77777777" w:rsidR="00695017" w:rsidRDefault="00695017" w:rsidP="00695017">
            <w:pPr>
              <w:rPr>
                <w:rFonts w:cs="Arial"/>
                <w:sz w:val="20"/>
              </w:rPr>
            </w:pPr>
            <w:r w:rsidRPr="00692E60">
              <w:rPr>
                <w:rFonts w:cs="Arial"/>
                <w:sz w:val="20"/>
              </w:rPr>
              <w:t>A very low level problem that results in a partial failure of the Service resulting in minor usability or cosmetic issues with part of one or more functions of the Service for users.</w:t>
            </w:r>
          </w:p>
        </w:tc>
        <w:tc>
          <w:tcPr>
            <w:tcW w:w="2551" w:type="dxa"/>
          </w:tcPr>
          <w:p w14:paraId="5E161CCE" w14:textId="77777777" w:rsidR="00695017" w:rsidRDefault="00695017" w:rsidP="00695017">
            <w:pPr>
              <w:jc w:val="center"/>
              <w:rPr>
                <w:rFonts w:cs="Arial"/>
                <w:sz w:val="20"/>
              </w:rPr>
            </w:pPr>
            <w:r>
              <w:rPr>
                <w:rFonts w:cs="Arial"/>
                <w:sz w:val="20"/>
              </w:rPr>
              <w:t>48 Hours</w:t>
            </w:r>
          </w:p>
        </w:tc>
        <w:tc>
          <w:tcPr>
            <w:tcW w:w="2552" w:type="dxa"/>
          </w:tcPr>
          <w:p w14:paraId="115BF610" w14:textId="77777777" w:rsidR="00695017" w:rsidRDefault="00695017" w:rsidP="00695017">
            <w:pPr>
              <w:jc w:val="center"/>
              <w:rPr>
                <w:rStyle w:val="consectsty3"/>
                <w:rFonts w:cs="Arial"/>
                <w:spacing w:val="-3"/>
                <w:sz w:val="20"/>
              </w:rPr>
            </w:pPr>
            <w:r>
              <w:rPr>
                <w:rStyle w:val="consectsty3"/>
                <w:rFonts w:cs="Arial"/>
                <w:spacing w:val="-3"/>
                <w:sz w:val="20"/>
              </w:rPr>
              <w:t>60</w:t>
            </w:r>
            <w:r w:rsidRPr="00692E60">
              <w:rPr>
                <w:rStyle w:val="consectsty3"/>
                <w:rFonts w:cs="Arial"/>
                <w:spacing w:val="-3"/>
                <w:sz w:val="20"/>
              </w:rPr>
              <w:t xml:space="preserve"> working days</w:t>
            </w:r>
          </w:p>
        </w:tc>
      </w:tr>
    </w:tbl>
    <w:p w14:paraId="3CB1C857" w14:textId="77777777" w:rsidR="00695017" w:rsidRDefault="00695017" w:rsidP="00695017">
      <w:pPr>
        <w:rPr>
          <w:rFonts w:cs="Arial"/>
          <w:sz w:val="20"/>
        </w:rPr>
      </w:pPr>
    </w:p>
    <w:p w14:paraId="0B5F8A06" w14:textId="77777777" w:rsidR="00695017" w:rsidRPr="00046AEE" w:rsidRDefault="00695017" w:rsidP="00695017">
      <w:pPr>
        <w:tabs>
          <w:tab w:val="left" w:pos="2070"/>
        </w:tabs>
        <w:rPr>
          <w:rFonts w:cs="Arial"/>
          <w:sz w:val="20"/>
        </w:rPr>
      </w:pPr>
      <w:r w:rsidRPr="00046AEE">
        <w:rPr>
          <w:rFonts w:cs="Arial"/>
          <w:b/>
          <w:sz w:val="20"/>
        </w:rPr>
        <w:t xml:space="preserve">Note: </w:t>
      </w:r>
      <w:r>
        <w:rPr>
          <w:rFonts w:cs="Arial"/>
          <w:b/>
          <w:sz w:val="20"/>
        </w:rPr>
        <w:t xml:space="preserve">* </w:t>
      </w:r>
      <w:r w:rsidRPr="00046AEE">
        <w:rPr>
          <w:rFonts w:cs="Arial"/>
          <w:sz w:val="20"/>
        </w:rPr>
        <w:t>Resolution</w:t>
      </w:r>
      <w:r>
        <w:rPr>
          <w:rFonts w:cs="Arial"/>
          <w:sz w:val="20"/>
        </w:rPr>
        <w:t>/Reporting</w:t>
      </w:r>
      <w:r w:rsidRPr="00046AEE">
        <w:rPr>
          <w:rFonts w:cs="Arial"/>
          <w:sz w:val="20"/>
        </w:rPr>
        <w:t xml:space="preserve"> </w:t>
      </w:r>
      <w:r>
        <w:rPr>
          <w:rFonts w:cs="Arial"/>
          <w:sz w:val="20"/>
        </w:rPr>
        <w:t>time is measured during Core Service Hours only.</w:t>
      </w:r>
      <w:r w:rsidRPr="00046AEE">
        <w:rPr>
          <w:rFonts w:cs="Arial"/>
          <w:sz w:val="20"/>
        </w:rPr>
        <w:tab/>
      </w:r>
    </w:p>
    <w:p w14:paraId="6B3EC88A" w14:textId="77777777" w:rsidR="00695017" w:rsidRDefault="00695017" w:rsidP="00695017">
      <w:pPr>
        <w:rPr>
          <w:rFonts w:cs="Arial"/>
          <w:b/>
          <w:color w:val="4F81BD" w:themeColor="accent1"/>
        </w:rPr>
      </w:pPr>
    </w:p>
    <w:p w14:paraId="62A05775" w14:textId="77777777" w:rsidR="00695017" w:rsidRDefault="00695017" w:rsidP="00695017">
      <w:pPr>
        <w:pStyle w:val="ITTHeading2"/>
        <w:numPr>
          <w:ilvl w:val="0"/>
          <w:numId w:val="0"/>
        </w:numPr>
        <w:ind w:left="1077"/>
      </w:pPr>
      <w:bookmarkStart w:id="155" w:name="_Toc453319576"/>
      <w:r>
        <w:t xml:space="preserve">Table 2.2 - </w:t>
      </w:r>
      <w:r w:rsidRPr="009441C1">
        <w:t>Key Performance Indicator</w:t>
      </w:r>
      <w:r>
        <w:t>s</w:t>
      </w:r>
      <w:bookmarkEnd w:id="155"/>
      <w:r w:rsidR="0071725A">
        <w:t xml:space="preserve"> </w:t>
      </w:r>
      <w:proofErr w:type="gramStart"/>
      <w:r w:rsidR="0071725A" w:rsidRPr="0071725A">
        <w:rPr>
          <w:b w:val="0"/>
          <w:highlight w:val="yellow"/>
        </w:rPr>
        <w:t>To</w:t>
      </w:r>
      <w:proofErr w:type="gramEnd"/>
      <w:r w:rsidR="0071725A" w:rsidRPr="0071725A">
        <w:rPr>
          <w:b w:val="0"/>
          <w:highlight w:val="yellow"/>
        </w:rPr>
        <w:t xml:space="preserve"> be fully completed post contract award with the winning bidder.</w:t>
      </w:r>
    </w:p>
    <w:tbl>
      <w:tblPr>
        <w:tblStyle w:val="TableGrid"/>
        <w:tblW w:w="13716" w:type="dxa"/>
        <w:tblLayout w:type="fixed"/>
        <w:tblLook w:val="04A0" w:firstRow="1" w:lastRow="0" w:firstColumn="1" w:lastColumn="0" w:noHBand="0" w:noVBand="1"/>
      </w:tblPr>
      <w:tblGrid>
        <w:gridCol w:w="1097"/>
        <w:gridCol w:w="2130"/>
        <w:gridCol w:w="3144"/>
        <w:gridCol w:w="2242"/>
        <w:gridCol w:w="2552"/>
        <w:gridCol w:w="2551"/>
      </w:tblGrid>
      <w:tr w:rsidR="00CE15F8" w:rsidRPr="003F6822" w14:paraId="2456955C" w14:textId="77777777" w:rsidTr="008405DB">
        <w:trPr>
          <w:cantSplit/>
          <w:tblHeader/>
        </w:trPr>
        <w:tc>
          <w:tcPr>
            <w:tcW w:w="1097" w:type="dxa"/>
            <w:shd w:val="clear" w:color="auto" w:fill="365F91" w:themeFill="accent1" w:themeFillShade="BF"/>
          </w:tcPr>
          <w:p w14:paraId="3E45B075" w14:textId="77777777" w:rsidR="00CE15F8" w:rsidRPr="009441C1" w:rsidRDefault="00CE15F8" w:rsidP="00695017">
            <w:pPr>
              <w:spacing w:before="40" w:after="40"/>
              <w:jc w:val="center"/>
              <w:rPr>
                <w:rFonts w:cs="Arial"/>
                <w:b/>
                <w:color w:val="FFFFFF" w:themeColor="background1"/>
                <w:sz w:val="20"/>
              </w:rPr>
            </w:pPr>
          </w:p>
        </w:tc>
        <w:tc>
          <w:tcPr>
            <w:tcW w:w="7516" w:type="dxa"/>
            <w:gridSpan w:val="3"/>
            <w:shd w:val="clear" w:color="auto" w:fill="365F91" w:themeFill="accent1" w:themeFillShade="BF"/>
          </w:tcPr>
          <w:p w14:paraId="7BB7C66B" w14:textId="18E9F02E" w:rsidR="00CE15F8" w:rsidRPr="009441C1" w:rsidRDefault="00CE15F8" w:rsidP="00695017">
            <w:pPr>
              <w:spacing w:before="40" w:after="40"/>
              <w:jc w:val="center"/>
              <w:rPr>
                <w:rFonts w:cs="Arial"/>
                <w:b/>
                <w:color w:val="FFFFFF" w:themeColor="background1"/>
                <w:sz w:val="20"/>
              </w:rPr>
            </w:pPr>
            <w:r>
              <w:rPr>
                <w:rFonts w:cs="Arial"/>
                <w:b/>
                <w:color w:val="FFFFFF" w:themeColor="background1"/>
                <w:sz w:val="20"/>
              </w:rPr>
              <w:t>SERVICE LEVEL AGREEMENT</w:t>
            </w:r>
          </w:p>
        </w:tc>
        <w:tc>
          <w:tcPr>
            <w:tcW w:w="2552" w:type="dxa"/>
            <w:shd w:val="clear" w:color="auto" w:fill="365F91" w:themeFill="accent1" w:themeFillShade="BF"/>
          </w:tcPr>
          <w:p w14:paraId="5443E012" w14:textId="77777777" w:rsidR="00CE15F8" w:rsidRPr="009441C1" w:rsidRDefault="00CE15F8" w:rsidP="00695017">
            <w:pPr>
              <w:spacing w:before="40" w:after="40"/>
              <w:rPr>
                <w:rFonts w:cs="Arial"/>
                <w:b/>
                <w:color w:val="FFFFFF" w:themeColor="background1"/>
                <w:sz w:val="20"/>
              </w:rPr>
            </w:pPr>
          </w:p>
        </w:tc>
        <w:tc>
          <w:tcPr>
            <w:tcW w:w="2551" w:type="dxa"/>
            <w:shd w:val="clear" w:color="auto" w:fill="365F91" w:themeFill="accent1" w:themeFillShade="BF"/>
          </w:tcPr>
          <w:p w14:paraId="4AF7ED47" w14:textId="77777777" w:rsidR="00CE15F8" w:rsidRPr="009441C1" w:rsidRDefault="00CE15F8" w:rsidP="00695017">
            <w:pPr>
              <w:spacing w:before="40" w:after="40"/>
              <w:rPr>
                <w:rFonts w:cs="Arial"/>
                <w:b/>
                <w:color w:val="FFFFFF" w:themeColor="background1"/>
                <w:sz w:val="20"/>
              </w:rPr>
            </w:pPr>
          </w:p>
        </w:tc>
      </w:tr>
      <w:tr w:rsidR="00695017" w:rsidRPr="003F6822" w14:paraId="38D06E9E" w14:textId="77777777" w:rsidTr="00695017">
        <w:trPr>
          <w:cantSplit/>
          <w:tblHeader/>
        </w:trPr>
        <w:tc>
          <w:tcPr>
            <w:tcW w:w="1097" w:type="dxa"/>
            <w:shd w:val="clear" w:color="auto" w:fill="365F91" w:themeFill="accent1" w:themeFillShade="BF"/>
          </w:tcPr>
          <w:p w14:paraId="3C481120" w14:textId="77777777" w:rsidR="00695017" w:rsidRPr="009441C1" w:rsidRDefault="00695017" w:rsidP="00695017">
            <w:pPr>
              <w:spacing w:before="40" w:after="40"/>
              <w:jc w:val="center"/>
              <w:rPr>
                <w:rFonts w:cs="Arial"/>
                <w:b/>
                <w:color w:val="FFFFFF" w:themeColor="background1"/>
                <w:sz w:val="20"/>
              </w:rPr>
            </w:pPr>
            <w:r w:rsidRPr="009441C1">
              <w:rPr>
                <w:rFonts w:cs="Arial"/>
                <w:b/>
                <w:color w:val="FFFFFF" w:themeColor="background1"/>
                <w:sz w:val="20"/>
              </w:rPr>
              <w:t>KPI ID</w:t>
            </w:r>
          </w:p>
        </w:tc>
        <w:tc>
          <w:tcPr>
            <w:tcW w:w="2130" w:type="dxa"/>
            <w:shd w:val="clear" w:color="auto" w:fill="365F91" w:themeFill="accent1" w:themeFillShade="BF"/>
          </w:tcPr>
          <w:p w14:paraId="33C5C880"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Key Performance Indicator</w:t>
            </w:r>
          </w:p>
        </w:tc>
        <w:tc>
          <w:tcPr>
            <w:tcW w:w="3144" w:type="dxa"/>
            <w:shd w:val="clear" w:color="auto" w:fill="365F91" w:themeFill="accent1" w:themeFillShade="BF"/>
          </w:tcPr>
          <w:p w14:paraId="45A9A21A"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Indicator</w:t>
            </w:r>
          </w:p>
        </w:tc>
        <w:tc>
          <w:tcPr>
            <w:tcW w:w="2242" w:type="dxa"/>
            <w:shd w:val="clear" w:color="auto" w:fill="365F91" w:themeFill="accent1" w:themeFillShade="BF"/>
          </w:tcPr>
          <w:p w14:paraId="17BCA3DA" w14:textId="77777777" w:rsidR="00695017" w:rsidRPr="009441C1" w:rsidRDefault="00695017" w:rsidP="00695017">
            <w:pPr>
              <w:spacing w:before="40" w:after="40"/>
              <w:jc w:val="center"/>
              <w:rPr>
                <w:rFonts w:cs="Arial"/>
                <w:b/>
                <w:color w:val="FFFFFF" w:themeColor="background1"/>
                <w:sz w:val="20"/>
              </w:rPr>
            </w:pPr>
            <w:r w:rsidRPr="009441C1">
              <w:rPr>
                <w:rFonts w:cs="Arial"/>
                <w:b/>
                <w:color w:val="FFFFFF" w:themeColor="background1"/>
                <w:sz w:val="20"/>
              </w:rPr>
              <w:t>Threshold</w:t>
            </w:r>
          </w:p>
        </w:tc>
        <w:tc>
          <w:tcPr>
            <w:tcW w:w="2552" w:type="dxa"/>
            <w:shd w:val="clear" w:color="auto" w:fill="365F91" w:themeFill="accent1" w:themeFillShade="BF"/>
          </w:tcPr>
          <w:p w14:paraId="3AE6A4F5"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Method of Measurement</w:t>
            </w:r>
          </w:p>
        </w:tc>
        <w:tc>
          <w:tcPr>
            <w:tcW w:w="2551" w:type="dxa"/>
            <w:shd w:val="clear" w:color="auto" w:fill="365F91" w:themeFill="accent1" w:themeFillShade="BF"/>
          </w:tcPr>
          <w:p w14:paraId="3D531EC6" w14:textId="77777777" w:rsidR="00695017" w:rsidRPr="009441C1" w:rsidRDefault="00695017" w:rsidP="00695017">
            <w:pPr>
              <w:spacing w:before="40" w:after="40"/>
              <w:rPr>
                <w:rFonts w:cs="Arial"/>
                <w:b/>
                <w:color w:val="FFFFFF" w:themeColor="background1"/>
                <w:sz w:val="20"/>
              </w:rPr>
            </w:pPr>
            <w:r w:rsidRPr="009441C1">
              <w:rPr>
                <w:rFonts w:cs="Arial"/>
                <w:b/>
                <w:color w:val="FFFFFF" w:themeColor="background1"/>
                <w:sz w:val="20"/>
              </w:rPr>
              <w:t>Consequence of Breach</w:t>
            </w:r>
          </w:p>
        </w:tc>
      </w:tr>
      <w:tr w:rsidR="00695017" w:rsidRPr="003A1988" w14:paraId="6016BD87" w14:textId="77777777" w:rsidTr="00695017">
        <w:trPr>
          <w:cantSplit/>
        </w:trPr>
        <w:tc>
          <w:tcPr>
            <w:tcW w:w="1097" w:type="dxa"/>
            <w:shd w:val="clear" w:color="auto" w:fill="auto"/>
          </w:tcPr>
          <w:p w14:paraId="2F307153" w14:textId="77777777" w:rsidR="00695017" w:rsidRPr="009441C1" w:rsidRDefault="00695017" w:rsidP="00695017">
            <w:pPr>
              <w:spacing w:before="40" w:after="40"/>
              <w:jc w:val="center"/>
              <w:rPr>
                <w:rFonts w:cs="Arial"/>
                <w:sz w:val="20"/>
              </w:rPr>
            </w:pPr>
            <w:r>
              <w:rPr>
                <w:rFonts w:cs="Arial"/>
                <w:sz w:val="20"/>
              </w:rPr>
              <w:t>KPI00</w:t>
            </w:r>
            <w:r w:rsidRPr="009441C1">
              <w:rPr>
                <w:rFonts w:cs="Arial"/>
                <w:sz w:val="20"/>
              </w:rPr>
              <w:t>1</w:t>
            </w:r>
          </w:p>
        </w:tc>
        <w:tc>
          <w:tcPr>
            <w:tcW w:w="2130" w:type="dxa"/>
            <w:shd w:val="clear" w:color="auto" w:fill="auto"/>
          </w:tcPr>
          <w:p w14:paraId="70785364" w14:textId="2346B0DA" w:rsidR="00695017" w:rsidRPr="009441C1" w:rsidRDefault="00695017" w:rsidP="00695017">
            <w:pPr>
              <w:spacing w:before="40" w:after="40"/>
              <w:rPr>
                <w:rFonts w:cs="Arial"/>
                <w:sz w:val="20"/>
              </w:rPr>
            </w:pPr>
            <w:r w:rsidRPr="00C156CC">
              <w:rPr>
                <w:rFonts w:cs="Arial"/>
                <w:sz w:val="20"/>
              </w:rPr>
              <w:t>Service Availability</w:t>
            </w:r>
            <w:r w:rsidR="00410AA1">
              <w:rPr>
                <w:rFonts w:cs="Arial"/>
                <w:sz w:val="20"/>
              </w:rPr>
              <w:t xml:space="preserve"> - </w:t>
            </w:r>
            <w:r w:rsidR="00410AA1" w:rsidRPr="00C156CC">
              <w:rPr>
                <w:rFonts w:cs="Arial"/>
                <w:sz w:val="20"/>
              </w:rPr>
              <w:t>Admin</w:t>
            </w:r>
            <w:r w:rsidR="00410AA1">
              <w:rPr>
                <w:rFonts w:cs="Arial"/>
                <w:sz w:val="20"/>
              </w:rPr>
              <w:t>istration Website</w:t>
            </w:r>
            <w:r w:rsidR="00410AA1" w:rsidRPr="00C156CC">
              <w:rPr>
                <w:rFonts w:cs="Arial"/>
                <w:sz w:val="20"/>
              </w:rPr>
              <w:t>-</w:t>
            </w:r>
          </w:p>
        </w:tc>
        <w:tc>
          <w:tcPr>
            <w:tcW w:w="3144" w:type="dxa"/>
            <w:shd w:val="clear" w:color="auto" w:fill="auto"/>
          </w:tcPr>
          <w:p w14:paraId="6C263645" w14:textId="77777777" w:rsidR="00CE15F8" w:rsidRPr="00CE15F8" w:rsidRDefault="00CE15F8" w:rsidP="00CE15F8">
            <w:pPr>
              <w:spacing w:before="40" w:after="40"/>
              <w:rPr>
                <w:rFonts w:cs="Arial"/>
                <w:sz w:val="20"/>
              </w:rPr>
            </w:pPr>
            <w:r w:rsidRPr="00CE15F8">
              <w:rPr>
                <w:rFonts w:cs="Arial"/>
                <w:sz w:val="20"/>
              </w:rPr>
              <w:t>Percentage availability during working hours of the service.</w:t>
            </w:r>
          </w:p>
          <w:p w14:paraId="10FCEA68" w14:textId="77777777" w:rsidR="00CE15F8" w:rsidRPr="00CE15F8" w:rsidRDefault="00CE15F8" w:rsidP="00CE15F8">
            <w:pPr>
              <w:spacing w:before="40" w:after="40"/>
              <w:rPr>
                <w:rFonts w:cs="Arial"/>
                <w:sz w:val="20"/>
              </w:rPr>
            </w:pPr>
          </w:p>
          <w:p w14:paraId="51B95CA4" w14:textId="77777777" w:rsidR="00CE15F8" w:rsidRPr="00CE15F8" w:rsidRDefault="00CE15F8" w:rsidP="00CE15F8">
            <w:pPr>
              <w:spacing w:before="40" w:after="40"/>
              <w:rPr>
                <w:rFonts w:cs="Arial"/>
                <w:sz w:val="20"/>
              </w:rPr>
            </w:pPr>
            <w:r w:rsidRPr="00CE15F8">
              <w:rPr>
                <w:rFonts w:cs="Arial"/>
                <w:sz w:val="20"/>
              </w:rPr>
              <w:t>Working hours are defined as Monday to Friday between 08:00 and 18:00, excluding English public holidays.</w:t>
            </w:r>
          </w:p>
          <w:p w14:paraId="4F23D6A5" w14:textId="77777777" w:rsidR="00CE15F8" w:rsidRPr="00CE15F8" w:rsidRDefault="00CE15F8" w:rsidP="00CE15F8">
            <w:pPr>
              <w:spacing w:before="40" w:after="40"/>
              <w:rPr>
                <w:rFonts w:cs="Arial"/>
                <w:sz w:val="20"/>
              </w:rPr>
            </w:pPr>
          </w:p>
          <w:p w14:paraId="2AB7F823" w14:textId="2CEE5454" w:rsidR="00695017" w:rsidRPr="009441C1" w:rsidRDefault="00CE15F8" w:rsidP="00CE15F8">
            <w:pPr>
              <w:spacing w:before="40" w:after="40"/>
              <w:rPr>
                <w:rFonts w:cs="Arial"/>
                <w:sz w:val="20"/>
              </w:rPr>
            </w:pPr>
            <w:r w:rsidRPr="00CE15F8">
              <w:rPr>
                <w:rFonts w:cs="Arial"/>
                <w:sz w:val="20"/>
              </w:rPr>
              <w:t>Service Availability Minutes measured by testing application server availability at least every minute</w:t>
            </w:r>
          </w:p>
        </w:tc>
        <w:tc>
          <w:tcPr>
            <w:tcW w:w="2242" w:type="dxa"/>
            <w:shd w:val="clear" w:color="auto" w:fill="auto"/>
          </w:tcPr>
          <w:p w14:paraId="6EB71B0C" w14:textId="77777777" w:rsidR="00695017" w:rsidRPr="009441C1" w:rsidRDefault="00695017" w:rsidP="00695017">
            <w:pPr>
              <w:spacing w:before="40" w:after="40"/>
              <w:jc w:val="center"/>
              <w:rPr>
                <w:rFonts w:cs="Arial"/>
                <w:sz w:val="20"/>
              </w:rPr>
            </w:pPr>
            <w:r>
              <w:rPr>
                <w:rFonts w:cs="Arial"/>
                <w:sz w:val="20"/>
              </w:rPr>
              <w:t>99.9</w:t>
            </w:r>
            <w:r w:rsidRPr="009441C1">
              <w:rPr>
                <w:rFonts w:cs="Arial"/>
                <w:sz w:val="20"/>
              </w:rPr>
              <w:t>%</w:t>
            </w:r>
          </w:p>
        </w:tc>
        <w:tc>
          <w:tcPr>
            <w:tcW w:w="2552" w:type="dxa"/>
            <w:shd w:val="clear" w:color="auto" w:fill="auto"/>
          </w:tcPr>
          <w:p w14:paraId="1919AF91" w14:textId="77777777" w:rsidR="00CE15F8" w:rsidRPr="00CE15F8" w:rsidRDefault="00CE15F8" w:rsidP="00CE15F8">
            <w:pPr>
              <w:spacing w:before="40" w:after="40"/>
              <w:rPr>
                <w:rFonts w:cs="Arial"/>
                <w:sz w:val="20"/>
              </w:rPr>
            </w:pPr>
            <w:r w:rsidRPr="00CE15F8">
              <w:rPr>
                <w:rFonts w:cs="Arial"/>
                <w:sz w:val="20"/>
              </w:rPr>
              <w:t>Service Availability (SA) %</w:t>
            </w:r>
          </w:p>
          <w:p w14:paraId="0970FEE8" w14:textId="77777777" w:rsidR="00CE15F8" w:rsidRPr="00CE15F8" w:rsidRDefault="00CE15F8" w:rsidP="00CE15F8">
            <w:pPr>
              <w:spacing w:before="40" w:after="40"/>
              <w:rPr>
                <w:rFonts w:cs="Arial"/>
                <w:sz w:val="20"/>
              </w:rPr>
            </w:pPr>
          </w:p>
          <w:p w14:paraId="4EEFCAB8" w14:textId="77777777" w:rsidR="00CE15F8" w:rsidRPr="00CE15F8" w:rsidRDefault="00CE15F8" w:rsidP="00CE15F8">
            <w:pPr>
              <w:spacing w:before="40" w:after="40"/>
              <w:rPr>
                <w:rFonts w:cs="Arial"/>
                <w:sz w:val="20"/>
              </w:rPr>
            </w:pPr>
            <w:r w:rsidRPr="00CE15F8">
              <w:rPr>
                <w:rFonts w:cs="Arial"/>
                <w:sz w:val="20"/>
              </w:rPr>
              <w:t>SA% = SAM x 100 / SM</w:t>
            </w:r>
          </w:p>
          <w:p w14:paraId="6040D6C6" w14:textId="77777777" w:rsidR="00CE15F8" w:rsidRPr="00CE15F8" w:rsidRDefault="00CE15F8" w:rsidP="00CE15F8">
            <w:pPr>
              <w:spacing w:before="40" w:after="40"/>
              <w:rPr>
                <w:rFonts w:cs="Arial"/>
                <w:sz w:val="20"/>
              </w:rPr>
            </w:pPr>
          </w:p>
          <w:p w14:paraId="327C5348" w14:textId="77777777" w:rsidR="00CE15F8" w:rsidRPr="00CE15F8" w:rsidRDefault="00CE15F8" w:rsidP="00CE15F8">
            <w:pPr>
              <w:spacing w:before="40" w:after="40"/>
              <w:rPr>
                <w:rFonts w:cs="Arial"/>
                <w:sz w:val="20"/>
              </w:rPr>
            </w:pPr>
            <w:r w:rsidRPr="00CE15F8">
              <w:rPr>
                <w:rFonts w:cs="Arial"/>
                <w:sz w:val="20"/>
              </w:rPr>
              <w:t>SAM: Minutes of Service Availability in the reporting period, excluding agreed scheduled downtime.</w:t>
            </w:r>
          </w:p>
          <w:p w14:paraId="6693B377" w14:textId="77777777" w:rsidR="00CE15F8" w:rsidRPr="00CE15F8" w:rsidRDefault="00CE15F8" w:rsidP="00CE15F8">
            <w:pPr>
              <w:spacing w:before="40" w:after="40"/>
              <w:rPr>
                <w:rFonts w:cs="Arial"/>
                <w:sz w:val="20"/>
              </w:rPr>
            </w:pPr>
          </w:p>
          <w:p w14:paraId="61211714" w14:textId="4B58D2EB" w:rsidR="00695017" w:rsidRPr="003A6BB2" w:rsidRDefault="00CE15F8" w:rsidP="00CE15F8">
            <w:pPr>
              <w:spacing w:before="40" w:after="40"/>
              <w:rPr>
                <w:rFonts w:eastAsiaTheme="minorEastAsia" w:cs="Arial"/>
                <w:sz w:val="16"/>
                <w:szCs w:val="16"/>
              </w:rPr>
            </w:pPr>
            <w:proofErr w:type="spellStart"/>
            <w:r w:rsidRPr="00CE15F8">
              <w:rPr>
                <w:rFonts w:cs="Arial"/>
                <w:sz w:val="20"/>
              </w:rPr>
              <w:t>SM</w:t>
            </w:r>
            <w:proofErr w:type="gramStart"/>
            <w:r w:rsidRPr="00CE15F8">
              <w:rPr>
                <w:rFonts w:cs="Arial"/>
                <w:sz w:val="20"/>
              </w:rPr>
              <w:t>:Total</w:t>
            </w:r>
            <w:proofErr w:type="spellEnd"/>
            <w:proofErr w:type="gramEnd"/>
            <w:r w:rsidRPr="00CE15F8">
              <w:rPr>
                <w:rFonts w:cs="Arial"/>
                <w:sz w:val="20"/>
              </w:rPr>
              <w:t xml:space="preserve"> service minutes in the reporting period, excluding agreed scheduled downtime.</w:t>
            </w:r>
          </w:p>
        </w:tc>
        <w:tc>
          <w:tcPr>
            <w:tcW w:w="2551" w:type="dxa"/>
            <w:shd w:val="clear" w:color="auto" w:fill="auto"/>
          </w:tcPr>
          <w:p w14:paraId="4D7F4ABC" w14:textId="77777777"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2762DA6D" w14:textId="77777777" w:rsidR="00695017" w:rsidRPr="009441C1" w:rsidRDefault="00695017" w:rsidP="00695017">
            <w:pPr>
              <w:spacing w:before="40" w:after="40"/>
              <w:rPr>
                <w:rFonts w:cs="Arial"/>
                <w:sz w:val="20"/>
              </w:rPr>
            </w:pPr>
            <w:r>
              <w:rPr>
                <w:rFonts w:cs="Arial"/>
                <w:sz w:val="20"/>
              </w:rPr>
              <w:t>Threshold 99.9</w:t>
            </w:r>
            <w:r w:rsidRPr="009441C1">
              <w:rPr>
                <w:rFonts w:cs="Arial"/>
                <w:sz w:val="20"/>
              </w:rPr>
              <w:t>%</w:t>
            </w:r>
          </w:p>
          <w:p w14:paraId="1662500E" w14:textId="77777777" w:rsidR="00695017" w:rsidRPr="009441C1" w:rsidRDefault="00695017" w:rsidP="00695017">
            <w:pPr>
              <w:spacing w:before="40" w:after="40"/>
              <w:rPr>
                <w:rFonts w:cs="Arial"/>
                <w:sz w:val="20"/>
              </w:rPr>
            </w:pPr>
            <w:r w:rsidRPr="003C3527">
              <w:rPr>
                <w:rFonts w:cs="Arial"/>
                <w:b/>
                <w:sz w:val="20"/>
              </w:rPr>
              <w:t>Failure Level 1</w:t>
            </w:r>
            <w:r>
              <w:rPr>
                <w:rFonts w:cs="Arial"/>
                <w:sz w:val="20"/>
              </w:rPr>
              <w:t xml:space="preserve"> &lt; 99.9% 3</w:t>
            </w:r>
            <w:r w:rsidRPr="009441C1">
              <w:rPr>
                <w:rFonts w:cs="Arial"/>
                <w:sz w:val="20"/>
              </w:rPr>
              <w:t>% of service charges</w:t>
            </w:r>
          </w:p>
          <w:p w14:paraId="54A5F55D" w14:textId="77777777" w:rsidR="00695017" w:rsidRPr="009441C1" w:rsidRDefault="00695017" w:rsidP="00695017">
            <w:pPr>
              <w:spacing w:before="40" w:after="40"/>
              <w:rPr>
                <w:rFonts w:cs="Arial"/>
                <w:sz w:val="20"/>
              </w:rPr>
            </w:pPr>
            <w:r w:rsidRPr="003C3527">
              <w:rPr>
                <w:rFonts w:cs="Arial"/>
                <w:b/>
                <w:sz w:val="20"/>
              </w:rPr>
              <w:t>Failure Level 2</w:t>
            </w:r>
            <w:r>
              <w:rPr>
                <w:rFonts w:cs="Arial"/>
                <w:sz w:val="20"/>
              </w:rPr>
              <w:t xml:space="preserve"> &lt; 99.5% 6</w:t>
            </w:r>
            <w:r w:rsidRPr="009441C1">
              <w:rPr>
                <w:rFonts w:cs="Arial"/>
                <w:sz w:val="20"/>
              </w:rPr>
              <w:t>% of service charges</w:t>
            </w:r>
          </w:p>
          <w:p w14:paraId="7DC2C72D" w14:textId="77777777" w:rsidR="00695017" w:rsidRDefault="00695017" w:rsidP="00695017">
            <w:pPr>
              <w:spacing w:before="40" w:after="40"/>
              <w:rPr>
                <w:rFonts w:cs="Arial"/>
                <w:sz w:val="20"/>
              </w:rPr>
            </w:pPr>
            <w:r w:rsidRPr="003C3527">
              <w:rPr>
                <w:rFonts w:cs="Arial"/>
                <w:b/>
                <w:sz w:val="20"/>
              </w:rPr>
              <w:t>Failure Level 3</w:t>
            </w:r>
            <w:r>
              <w:rPr>
                <w:rFonts w:cs="Arial"/>
                <w:sz w:val="20"/>
              </w:rPr>
              <w:t xml:space="preserve"> &lt; 99.0%</w:t>
            </w:r>
          </w:p>
          <w:p w14:paraId="345FF3BF" w14:textId="77777777" w:rsidR="00695017" w:rsidRPr="009441C1" w:rsidRDefault="00695017" w:rsidP="00695017">
            <w:pPr>
              <w:spacing w:before="40" w:after="40"/>
              <w:rPr>
                <w:rFonts w:cs="Arial"/>
                <w:sz w:val="20"/>
              </w:rPr>
            </w:pPr>
            <w:r>
              <w:rPr>
                <w:rFonts w:cs="Arial"/>
                <w:sz w:val="20"/>
              </w:rPr>
              <w:t>12% of Service Charge and c</w:t>
            </w:r>
            <w:r w:rsidRPr="009441C1">
              <w:rPr>
                <w:rFonts w:cs="Arial"/>
                <w:sz w:val="20"/>
              </w:rPr>
              <w:t>ontract terms relating to termination for performance</w:t>
            </w:r>
            <w:r>
              <w:rPr>
                <w:rFonts w:cs="Arial"/>
                <w:sz w:val="20"/>
              </w:rPr>
              <w:t xml:space="preserve"> apply</w:t>
            </w:r>
          </w:p>
        </w:tc>
      </w:tr>
      <w:tr w:rsidR="00695017" w:rsidRPr="003A1988" w14:paraId="1FC7C51A" w14:textId="77777777" w:rsidTr="00695017">
        <w:trPr>
          <w:cantSplit/>
        </w:trPr>
        <w:tc>
          <w:tcPr>
            <w:tcW w:w="1097" w:type="dxa"/>
            <w:shd w:val="clear" w:color="auto" w:fill="FFFFFF" w:themeFill="background1"/>
          </w:tcPr>
          <w:p w14:paraId="6371C765" w14:textId="77777777" w:rsidR="00695017" w:rsidRPr="009441C1" w:rsidRDefault="00695017" w:rsidP="00695017">
            <w:pPr>
              <w:spacing w:before="40" w:after="40"/>
              <w:jc w:val="center"/>
              <w:rPr>
                <w:rFonts w:cs="Arial"/>
                <w:sz w:val="20"/>
              </w:rPr>
            </w:pPr>
            <w:r>
              <w:rPr>
                <w:rFonts w:cs="Arial"/>
                <w:sz w:val="20"/>
              </w:rPr>
              <w:t>KPI002</w:t>
            </w:r>
          </w:p>
        </w:tc>
        <w:tc>
          <w:tcPr>
            <w:tcW w:w="2130" w:type="dxa"/>
            <w:shd w:val="clear" w:color="auto" w:fill="FFFFFF" w:themeFill="background1"/>
          </w:tcPr>
          <w:p w14:paraId="1EFB685A" w14:textId="039DCA33" w:rsidR="00695017" w:rsidRPr="009441C1" w:rsidRDefault="00695017" w:rsidP="00695017">
            <w:pPr>
              <w:spacing w:before="40" w:after="40"/>
              <w:rPr>
                <w:rFonts w:cs="Arial"/>
                <w:sz w:val="20"/>
              </w:rPr>
            </w:pPr>
            <w:r w:rsidRPr="00C156CC">
              <w:rPr>
                <w:rFonts w:cs="Arial"/>
                <w:sz w:val="20"/>
              </w:rPr>
              <w:t>Service Availability</w:t>
            </w:r>
          </w:p>
        </w:tc>
        <w:tc>
          <w:tcPr>
            <w:tcW w:w="3144" w:type="dxa"/>
            <w:shd w:val="clear" w:color="auto" w:fill="FFFFFF" w:themeFill="background1"/>
          </w:tcPr>
          <w:p w14:paraId="12F5FCA0" w14:textId="77777777" w:rsidR="00CE15F8" w:rsidRPr="00CE15F8" w:rsidRDefault="00CE15F8" w:rsidP="00CE15F8">
            <w:pPr>
              <w:spacing w:before="40" w:after="40"/>
              <w:rPr>
                <w:rFonts w:cs="Arial"/>
                <w:sz w:val="20"/>
              </w:rPr>
            </w:pPr>
            <w:r w:rsidRPr="00CE15F8">
              <w:rPr>
                <w:rFonts w:cs="Arial"/>
                <w:sz w:val="20"/>
              </w:rPr>
              <w:t>Percentage availability of the service</w:t>
            </w:r>
          </w:p>
          <w:p w14:paraId="5171E859" w14:textId="01E92E97" w:rsidR="00695017" w:rsidRPr="009441C1" w:rsidRDefault="00CE15F8" w:rsidP="00CE15F8">
            <w:pPr>
              <w:spacing w:before="40" w:after="40"/>
              <w:rPr>
                <w:rFonts w:cs="Arial"/>
                <w:sz w:val="20"/>
              </w:rPr>
            </w:pPr>
            <w:r w:rsidRPr="00CE15F8">
              <w:rPr>
                <w:rFonts w:cs="Arial"/>
                <w:sz w:val="20"/>
              </w:rPr>
              <w:t>Service Availability Minutes measured by testing application server availability at least every minute</w:t>
            </w:r>
          </w:p>
        </w:tc>
        <w:tc>
          <w:tcPr>
            <w:tcW w:w="2242" w:type="dxa"/>
            <w:shd w:val="clear" w:color="auto" w:fill="FFFFFF" w:themeFill="background1"/>
          </w:tcPr>
          <w:p w14:paraId="19EB86EF" w14:textId="4C1876D2" w:rsidR="00695017" w:rsidRPr="009441C1" w:rsidRDefault="004C2540" w:rsidP="00695017">
            <w:pPr>
              <w:spacing w:before="40" w:after="40"/>
              <w:jc w:val="center"/>
              <w:rPr>
                <w:rFonts w:cs="Arial"/>
                <w:sz w:val="20"/>
              </w:rPr>
            </w:pPr>
            <w:r>
              <w:rPr>
                <w:rFonts w:cs="Arial"/>
                <w:sz w:val="20"/>
              </w:rPr>
              <w:t>99.90%</w:t>
            </w:r>
          </w:p>
        </w:tc>
        <w:tc>
          <w:tcPr>
            <w:tcW w:w="2552" w:type="dxa"/>
            <w:shd w:val="clear" w:color="auto" w:fill="FFFFFF" w:themeFill="background1"/>
          </w:tcPr>
          <w:p w14:paraId="6C5A89FD" w14:textId="77777777" w:rsidR="00CE15F8" w:rsidRPr="00CE15F8" w:rsidRDefault="00CE15F8" w:rsidP="00CE15F8">
            <w:pPr>
              <w:spacing w:before="40" w:after="40"/>
              <w:rPr>
                <w:rFonts w:cs="Arial"/>
                <w:sz w:val="20"/>
              </w:rPr>
            </w:pPr>
            <w:r w:rsidRPr="00CE15F8">
              <w:rPr>
                <w:rFonts w:cs="Arial"/>
                <w:sz w:val="20"/>
              </w:rPr>
              <w:t>Service Availability (SA) %</w:t>
            </w:r>
          </w:p>
          <w:p w14:paraId="686C93D6" w14:textId="77777777" w:rsidR="00CE15F8" w:rsidRPr="00CE15F8" w:rsidRDefault="00CE15F8" w:rsidP="00CE15F8">
            <w:pPr>
              <w:spacing w:before="40" w:after="40"/>
              <w:rPr>
                <w:rFonts w:cs="Arial"/>
                <w:sz w:val="20"/>
              </w:rPr>
            </w:pPr>
          </w:p>
          <w:p w14:paraId="28706C5C" w14:textId="77777777" w:rsidR="00CE15F8" w:rsidRPr="00CE15F8" w:rsidRDefault="00CE15F8" w:rsidP="00CE15F8">
            <w:pPr>
              <w:spacing w:before="40" w:after="40"/>
              <w:rPr>
                <w:rFonts w:cs="Arial"/>
                <w:b/>
                <w:sz w:val="20"/>
              </w:rPr>
            </w:pPr>
            <w:r w:rsidRPr="00CE15F8">
              <w:rPr>
                <w:rFonts w:cs="Arial"/>
                <w:b/>
                <w:sz w:val="20"/>
              </w:rPr>
              <w:t>SA% = SAM x 100 / SM</w:t>
            </w:r>
          </w:p>
          <w:p w14:paraId="7BF9C34F" w14:textId="77777777" w:rsidR="00CE15F8" w:rsidRPr="00CE15F8" w:rsidRDefault="00CE15F8" w:rsidP="00CE15F8">
            <w:pPr>
              <w:spacing w:before="40" w:after="40"/>
              <w:rPr>
                <w:rFonts w:cs="Arial"/>
                <w:sz w:val="20"/>
              </w:rPr>
            </w:pPr>
          </w:p>
          <w:p w14:paraId="37C6AF40" w14:textId="77777777" w:rsidR="00CE15F8" w:rsidRPr="00CE15F8" w:rsidRDefault="00CE15F8" w:rsidP="00CE15F8">
            <w:pPr>
              <w:spacing w:before="40" w:after="40"/>
              <w:rPr>
                <w:rFonts w:cs="Arial"/>
                <w:sz w:val="20"/>
              </w:rPr>
            </w:pPr>
            <w:r w:rsidRPr="00CE15F8">
              <w:rPr>
                <w:rFonts w:cs="Arial"/>
                <w:sz w:val="20"/>
              </w:rPr>
              <w:t>SAM: Minutes of Service Availability in the reporting period, excluding agreed scheduled downtime.</w:t>
            </w:r>
          </w:p>
          <w:p w14:paraId="5C3E0656" w14:textId="77777777" w:rsidR="00CE15F8" w:rsidRPr="00CE15F8" w:rsidRDefault="00CE15F8" w:rsidP="00CE15F8">
            <w:pPr>
              <w:spacing w:before="40" w:after="40"/>
              <w:rPr>
                <w:rFonts w:cs="Arial"/>
                <w:sz w:val="20"/>
              </w:rPr>
            </w:pPr>
          </w:p>
          <w:p w14:paraId="5C369A0D" w14:textId="5285F426" w:rsidR="00695017" w:rsidRPr="009441C1" w:rsidRDefault="00CE15F8" w:rsidP="00CE15F8">
            <w:pPr>
              <w:spacing w:before="40" w:after="40"/>
              <w:rPr>
                <w:rFonts w:cs="Arial"/>
                <w:sz w:val="20"/>
              </w:rPr>
            </w:pPr>
            <w:proofErr w:type="spellStart"/>
            <w:r w:rsidRPr="00CE15F8">
              <w:rPr>
                <w:rFonts w:cs="Arial"/>
                <w:sz w:val="20"/>
              </w:rPr>
              <w:t>SM</w:t>
            </w:r>
            <w:proofErr w:type="gramStart"/>
            <w:r w:rsidRPr="00CE15F8">
              <w:rPr>
                <w:rFonts w:cs="Arial"/>
                <w:sz w:val="20"/>
              </w:rPr>
              <w:t>:Total</w:t>
            </w:r>
            <w:proofErr w:type="spellEnd"/>
            <w:proofErr w:type="gramEnd"/>
            <w:r w:rsidRPr="00CE15F8">
              <w:rPr>
                <w:rFonts w:cs="Arial"/>
                <w:sz w:val="20"/>
              </w:rPr>
              <w:t xml:space="preserve"> service minutes in the reporting period, excluding agreed scheduled downtime.</w:t>
            </w:r>
          </w:p>
        </w:tc>
        <w:tc>
          <w:tcPr>
            <w:tcW w:w="2551" w:type="dxa"/>
            <w:shd w:val="clear" w:color="auto" w:fill="FFFFFF" w:themeFill="background1"/>
          </w:tcPr>
          <w:p w14:paraId="11422660" w14:textId="77777777" w:rsidR="00CE15F8" w:rsidRPr="009441C1" w:rsidRDefault="00CE15F8" w:rsidP="00CE15F8">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31C6F3F0" w14:textId="77777777" w:rsidR="00CE15F8" w:rsidRPr="009441C1" w:rsidRDefault="00CE15F8" w:rsidP="00CE15F8">
            <w:pPr>
              <w:spacing w:before="40" w:after="40"/>
              <w:rPr>
                <w:rFonts w:cs="Arial"/>
                <w:sz w:val="20"/>
              </w:rPr>
            </w:pPr>
            <w:r>
              <w:rPr>
                <w:rFonts w:cs="Arial"/>
                <w:sz w:val="20"/>
              </w:rPr>
              <w:t>Threshold 99.9</w:t>
            </w:r>
            <w:r w:rsidRPr="009441C1">
              <w:rPr>
                <w:rFonts w:cs="Arial"/>
                <w:sz w:val="20"/>
              </w:rPr>
              <w:t>%</w:t>
            </w:r>
          </w:p>
          <w:p w14:paraId="38890778" w14:textId="77777777" w:rsidR="00CE15F8" w:rsidRPr="009441C1" w:rsidRDefault="00CE15F8" w:rsidP="00CE15F8">
            <w:pPr>
              <w:spacing w:before="40" w:after="40"/>
              <w:rPr>
                <w:rFonts w:cs="Arial"/>
                <w:sz w:val="20"/>
              </w:rPr>
            </w:pPr>
            <w:r w:rsidRPr="003C3527">
              <w:rPr>
                <w:rFonts w:cs="Arial"/>
                <w:b/>
                <w:sz w:val="20"/>
              </w:rPr>
              <w:t>Failure Level 1</w:t>
            </w:r>
            <w:r>
              <w:rPr>
                <w:rFonts w:cs="Arial"/>
                <w:sz w:val="20"/>
              </w:rPr>
              <w:t xml:space="preserve"> &lt; 99.9% 3</w:t>
            </w:r>
            <w:r w:rsidRPr="009441C1">
              <w:rPr>
                <w:rFonts w:cs="Arial"/>
                <w:sz w:val="20"/>
              </w:rPr>
              <w:t>% of service charges</w:t>
            </w:r>
          </w:p>
          <w:p w14:paraId="7BF052CB" w14:textId="77777777" w:rsidR="00CE15F8" w:rsidRPr="009441C1" w:rsidRDefault="00CE15F8" w:rsidP="00CE15F8">
            <w:pPr>
              <w:spacing w:before="40" w:after="40"/>
              <w:rPr>
                <w:rFonts w:cs="Arial"/>
                <w:sz w:val="20"/>
              </w:rPr>
            </w:pPr>
            <w:r w:rsidRPr="003C3527">
              <w:rPr>
                <w:rFonts w:cs="Arial"/>
                <w:b/>
                <w:sz w:val="20"/>
              </w:rPr>
              <w:t>Failure Level 2</w:t>
            </w:r>
            <w:r>
              <w:rPr>
                <w:rFonts w:cs="Arial"/>
                <w:sz w:val="20"/>
              </w:rPr>
              <w:t xml:space="preserve"> &lt; 99.5% 6</w:t>
            </w:r>
            <w:r w:rsidRPr="009441C1">
              <w:rPr>
                <w:rFonts w:cs="Arial"/>
                <w:sz w:val="20"/>
              </w:rPr>
              <w:t>% of service charges</w:t>
            </w:r>
          </w:p>
          <w:p w14:paraId="4DA52B88" w14:textId="77777777" w:rsidR="00CE15F8" w:rsidRDefault="00CE15F8" w:rsidP="00CE15F8">
            <w:pPr>
              <w:spacing w:before="40" w:after="40"/>
              <w:rPr>
                <w:rFonts w:cs="Arial"/>
                <w:sz w:val="20"/>
              </w:rPr>
            </w:pPr>
            <w:r w:rsidRPr="003C3527">
              <w:rPr>
                <w:rFonts w:cs="Arial"/>
                <w:b/>
                <w:sz w:val="20"/>
              </w:rPr>
              <w:t>Failure Level 3</w:t>
            </w:r>
            <w:r>
              <w:rPr>
                <w:rFonts w:cs="Arial"/>
                <w:sz w:val="20"/>
              </w:rPr>
              <w:t xml:space="preserve"> &lt; 99.0%</w:t>
            </w:r>
          </w:p>
          <w:p w14:paraId="3CE7B2EB" w14:textId="5483EEED" w:rsidR="00695017" w:rsidRPr="009441C1" w:rsidRDefault="00CE15F8" w:rsidP="00CE15F8">
            <w:pPr>
              <w:spacing w:before="40" w:after="40"/>
              <w:rPr>
                <w:rFonts w:cs="Arial"/>
                <w:sz w:val="20"/>
              </w:rPr>
            </w:pPr>
            <w:r>
              <w:rPr>
                <w:rFonts w:cs="Arial"/>
                <w:sz w:val="20"/>
              </w:rPr>
              <w:t>12% of Service Charge and c</w:t>
            </w:r>
            <w:r w:rsidRPr="009441C1">
              <w:rPr>
                <w:rFonts w:cs="Arial"/>
                <w:sz w:val="20"/>
              </w:rPr>
              <w:t>ontract terms relating to termination for performance</w:t>
            </w:r>
            <w:r>
              <w:rPr>
                <w:rFonts w:cs="Arial"/>
                <w:sz w:val="20"/>
              </w:rPr>
              <w:t xml:space="preserve"> apply</w:t>
            </w:r>
          </w:p>
        </w:tc>
      </w:tr>
      <w:tr w:rsidR="00695017" w:rsidRPr="003A1988" w14:paraId="787DB533" w14:textId="77777777" w:rsidTr="00695017">
        <w:trPr>
          <w:cantSplit/>
        </w:trPr>
        <w:tc>
          <w:tcPr>
            <w:tcW w:w="1097" w:type="dxa"/>
            <w:shd w:val="clear" w:color="auto" w:fill="FFFFFF" w:themeFill="background1"/>
          </w:tcPr>
          <w:p w14:paraId="4DE14738" w14:textId="77777777" w:rsidR="00695017" w:rsidRPr="009441C1" w:rsidRDefault="00695017" w:rsidP="00695017">
            <w:pPr>
              <w:spacing w:before="40" w:after="40"/>
              <w:jc w:val="center"/>
              <w:rPr>
                <w:rFonts w:cs="Arial"/>
                <w:sz w:val="20"/>
              </w:rPr>
            </w:pPr>
            <w:r>
              <w:rPr>
                <w:rFonts w:cs="Arial"/>
                <w:sz w:val="20"/>
              </w:rPr>
              <w:lastRenderedPageBreak/>
              <w:t>KPI003</w:t>
            </w:r>
          </w:p>
        </w:tc>
        <w:tc>
          <w:tcPr>
            <w:tcW w:w="2130" w:type="dxa"/>
            <w:shd w:val="clear" w:color="auto" w:fill="FFFFFF" w:themeFill="background1"/>
          </w:tcPr>
          <w:p w14:paraId="567601D7" w14:textId="5762BB80" w:rsidR="00695017" w:rsidRPr="009441C1" w:rsidRDefault="00695017" w:rsidP="00695017">
            <w:pPr>
              <w:spacing w:before="40" w:after="40"/>
              <w:rPr>
                <w:rFonts w:cs="Arial"/>
                <w:sz w:val="20"/>
              </w:rPr>
            </w:pPr>
            <w:r w:rsidRPr="00C156CC">
              <w:rPr>
                <w:rFonts w:cs="Arial"/>
                <w:sz w:val="20"/>
              </w:rPr>
              <w:t>Service Stability</w:t>
            </w:r>
          </w:p>
        </w:tc>
        <w:tc>
          <w:tcPr>
            <w:tcW w:w="3144" w:type="dxa"/>
            <w:shd w:val="clear" w:color="auto" w:fill="FFFFFF" w:themeFill="background1"/>
          </w:tcPr>
          <w:p w14:paraId="5031450E" w14:textId="382CCD6A" w:rsidR="00695017" w:rsidRPr="009441C1" w:rsidRDefault="00CE15F8" w:rsidP="00695017">
            <w:pPr>
              <w:spacing w:before="40" w:after="40"/>
              <w:rPr>
                <w:rFonts w:cs="Arial"/>
                <w:sz w:val="20"/>
              </w:rPr>
            </w:pPr>
            <w:r w:rsidRPr="00CE15F8">
              <w:rPr>
                <w:rFonts w:cs="Arial"/>
                <w:sz w:val="20"/>
              </w:rPr>
              <w:t>Number of unplanned service outages in the reporting period</w:t>
            </w:r>
          </w:p>
        </w:tc>
        <w:tc>
          <w:tcPr>
            <w:tcW w:w="2242" w:type="dxa"/>
            <w:shd w:val="clear" w:color="auto" w:fill="FFFFFF" w:themeFill="background1"/>
          </w:tcPr>
          <w:p w14:paraId="0D331C6E" w14:textId="77777777" w:rsidR="00695017" w:rsidRPr="009441C1" w:rsidRDefault="00695017" w:rsidP="00695017">
            <w:pPr>
              <w:spacing w:before="40" w:after="40"/>
              <w:jc w:val="center"/>
              <w:rPr>
                <w:rFonts w:cs="Arial"/>
                <w:sz w:val="20"/>
              </w:rPr>
            </w:pPr>
            <w:r>
              <w:rPr>
                <w:rFonts w:cs="Arial"/>
                <w:sz w:val="20"/>
              </w:rPr>
              <w:t>0</w:t>
            </w:r>
          </w:p>
        </w:tc>
        <w:tc>
          <w:tcPr>
            <w:tcW w:w="2552" w:type="dxa"/>
            <w:shd w:val="clear" w:color="auto" w:fill="FFFFFF" w:themeFill="background1"/>
          </w:tcPr>
          <w:p w14:paraId="7CD6627A" w14:textId="77777777" w:rsidR="00695017" w:rsidRPr="00CE15F8" w:rsidRDefault="00695017" w:rsidP="00695017">
            <w:pPr>
              <w:spacing w:before="40" w:after="40"/>
              <w:rPr>
                <w:rFonts w:cs="Arial"/>
                <w:b/>
                <w:sz w:val="20"/>
              </w:rPr>
            </w:pPr>
            <w:r w:rsidRPr="00CE15F8">
              <w:rPr>
                <w:rFonts w:cs="Arial"/>
                <w:b/>
                <w:sz w:val="20"/>
              </w:rPr>
              <w:t xml:space="preserve">Number of P1 </w:t>
            </w:r>
          </w:p>
          <w:p w14:paraId="478CDD34" w14:textId="77777777" w:rsidR="00695017" w:rsidRPr="00C156CC" w:rsidRDefault="00695017" w:rsidP="00695017">
            <w:pPr>
              <w:spacing w:before="40" w:after="40"/>
              <w:rPr>
                <w:rFonts w:cs="Arial"/>
                <w:sz w:val="20"/>
              </w:rPr>
            </w:pPr>
          </w:p>
          <w:p w14:paraId="020EE98A" w14:textId="77777777" w:rsidR="00695017" w:rsidRPr="003A6BB2" w:rsidRDefault="00695017" w:rsidP="00695017">
            <w:pPr>
              <w:spacing w:before="40" w:after="40"/>
              <w:rPr>
                <w:rFonts w:eastAsiaTheme="minorEastAsia" w:cs="Arial"/>
                <w:sz w:val="16"/>
                <w:szCs w:val="16"/>
              </w:rPr>
            </w:pPr>
            <w:r w:rsidRPr="00C156CC">
              <w:rPr>
                <w:rFonts w:cs="Arial"/>
                <w:sz w:val="20"/>
              </w:rPr>
              <w:t xml:space="preserve">Incidents (of different underlying cause prior to resolution of each </w:t>
            </w:r>
            <w:r>
              <w:rPr>
                <w:rFonts w:cs="Arial"/>
                <w:sz w:val="20"/>
              </w:rPr>
              <w:t>P</w:t>
            </w:r>
            <w:r w:rsidRPr="00C156CC">
              <w:rPr>
                <w:rFonts w:cs="Arial"/>
                <w:sz w:val="20"/>
              </w:rPr>
              <w:t>1 Incident)</w:t>
            </w:r>
          </w:p>
        </w:tc>
        <w:tc>
          <w:tcPr>
            <w:tcW w:w="2551" w:type="dxa"/>
            <w:shd w:val="clear" w:color="auto" w:fill="FFFFFF" w:themeFill="background1"/>
          </w:tcPr>
          <w:p w14:paraId="76D0DEE6" w14:textId="77777777" w:rsidR="00CE15F8" w:rsidRPr="00CE15F8" w:rsidRDefault="00CE15F8" w:rsidP="00CE15F8">
            <w:pPr>
              <w:spacing w:before="40" w:after="40"/>
              <w:rPr>
                <w:rFonts w:cs="Arial"/>
                <w:sz w:val="20"/>
              </w:rPr>
            </w:pPr>
            <w:r w:rsidRPr="00CE15F8">
              <w:rPr>
                <w:rFonts w:cs="Arial"/>
                <w:sz w:val="20"/>
              </w:rPr>
              <w:t xml:space="preserve">Service Credits Applicable </w:t>
            </w:r>
          </w:p>
          <w:p w14:paraId="24C30693" w14:textId="77777777" w:rsidR="00CE15F8" w:rsidRPr="00CE15F8" w:rsidRDefault="00CE15F8" w:rsidP="00CE15F8">
            <w:pPr>
              <w:spacing w:before="40" w:after="40"/>
              <w:rPr>
                <w:rFonts w:cs="Arial"/>
                <w:sz w:val="20"/>
              </w:rPr>
            </w:pPr>
            <w:r w:rsidRPr="00CE15F8">
              <w:rPr>
                <w:rFonts w:cs="Arial"/>
                <w:sz w:val="20"/>
              </w:rPr>
              <w:t>Threshold 0</w:t>
            </w:r>
          </w:p>
          <w:p w14:paraId="72406289" w14:textId="77777777" w:rsidR="00CE15F8" w:rsidRPr="00CE15F8" w:rsidRDefault="00CE15F8" w:rsidP="00CE15F8">
            <w:pPr>
              <w:spacing w:before="40" w:after="40"/>
              <w:rPr>
                <w:rFonts w:cs="Arial"/>
                <w:sz w:val="20"/>
              </w:rPr>
            </w:pPr>
            <w:r w:rsidRPr="00CE15F8">
              <w:rPr>
                <w:rFonts w:cs="Arial"/>
                <w:b/>
                <w:sz w:val="20"/>
              </w:rPr>
              <w:t>Failure Level 1</w:t>
            </w:r>
            <w:r w:rsidRPr="00CE15F8">
              <w:rPr>
                <w:rFonts w:cs="Arial"/>
                <w:sz w:val="20"/>
              </w:rPr>
              <w:t xml:space="preserve"> &gt;= 1 : 1% of service charges</w:t>
            </w:r>
          </w:p>
          <w:p w14:paraId="49379750" w14:textId="77777777" w:rsidR="00CE15F8" w:rsidRPr="00CE15F8" w:rsidRDefault="00CE15F8" w:rsidP="00CE15F8">
            <w:pPr>
              <w:spacing w:before="40" w:after="40"/>
              <w:rPr>
                <w:rFonts w:cs="Arial"/>
                <w:sz w:val="20"/>
              </w:rPr>
            </w:pPr>
            <w:r w:rsidRPr="00CE15F8">
              <w:rPr>
                <w:rFonts w:cs="Arial"/>
                <w:b/>
                <w:sz w:val="20"/>
              </w:rPr>
              <w:t>Failure Level 2</w:t>
            </w:r>
            <w:r w:rsidRPr="00CE15F8">
              <w:rPr>
                <w:rFonts w:cs="Arial"/>
                <w:sz w:val="20"/>
              </w:rPr>
              <w:t xml:space="preserve"> &gt;= 3 : 3% of service charges</w:t>
            </w:r>
          </w:p>
          <w:p w14:paraId="0E91552F" w14:textId="5389D78C" w:rsidR="00695017" w:rsidRPr="009441C1" w:rsidRDefault="00CE15F8" w:rsidP="00CE15F8">
            <w:pPr>
              <w:spacing w:before="40" w:after="40"/>
              <w:rPr>
                <w:rFonts w:cs="Arial"/>
                <w:sz w:val="20"/>
              </w:rPr>
            </w:pPr>
            <w:r w:rsidRPr="00CE15F8">
              <w:rPr>
                <w:rFonts w:cs="Arial"/>
                <w:b/>
                <w:sz w:val="20"/>
              </w:rPr>
              <w:t>Failure Level 3</w:t>
            </w:r>
            <w:r w:rsidRPr="00CE15F8">
              <w:rPr>
                <w:rFonts w:cs="Arial"/>
                <w:sz w:val="20"/>
              </w:rPr>
              <w:t xml:space="preserve"> &gt;= 5 : 10% of service charges and Contract terms relating to termination for performance apply</w:t>
            </w:r>
          </w:p>
        </w:tc>
      </w:tr>
      <w:tr w:rsidR="00695017" w:rsidRPr="003A1988" w14:paraId="5DB1CF76" w14:textId="77777777" w:rsidTr="00695017">
        <w:trPr>
          <w:cantSplit/>
        </w:trPr>
        <w:tc>
          <w:tcPr>
            <w:tcW w:w="1097" w:type="dxa"/>
            <w:shd w:val="clear" w:color="auto" w:fill="FFFFFF" w:themeFill="background1"/>
          </w:tcPr>
          <w:p w14:paraId="099D7086" w14:textId="77777777" w:rsidR="00695017" w:rsidRPr="009441C1" w:rsidRDefault="00695017" w:rsidP="00695017">
            <w:pPr>
              <w:spacing w:before="40" w:after="40"/>
              <w:jc w:val="center"/>
              <w:rPr>
                <w:rFonts w:cs="Arial"/>
                <w:sz w:val="20"/>
              </w:rPr>
            </w:pPr>
            <w:r>
              <w:rPr>
                <w:rFonts w:cs="Arial"/>
                <w:sz w:val="20"/>
              </w:rPr>
              <w:t>KPI004</w:t>
            </w:r>
          </w:p>
        </w:tc>
        <w:tc>
          <w:tcPr>
            <w:tcW w:w="2130" w:type="dxa"/>
            <w:shd w:val="clear" w:color="auto" w:fill="FFFFFF" w:themeFill="background1"/>
          </w:tcPr>
          <w:p w14:paraId="2BA7EBD3" w14:textId="70292586" w:rsidR="00695017" w:rsidRPr="009441C1" w:rsidRDefault="00CE15F8" w:rsidP="00695017">
            <w:pPr>
              <w:spacing w:before="40" w:after="40"/>
              <w:rPr>
                <w:rFonts w:cs="Arial"/>
                <w:sz w:val="20"/>
              </w:rPr>
            </w:pPr>
            <w:r w:rsidRPr="00CE15F8">
              <w:rPr>
                <w:rFonts w:cs="Arial"/>
                <w:sz w:val="20"/>
              </w:rPr>
              <w:t xml:space="preserve">Service Desk Web-based, Voicemail and </w:t>
            </w:r>
            <w:proofErr w:type="spellStart"/>
            <w:r w:rsidRPr="00CE15F8">
              <w:rPr>
                <w:rFonts w:cs="Arial"/>
                <w:sz w:val="20"/>
              </w:rPr>
              <w:t>eMail</w:t>
            </w:r>
            <w:proofErr w:type="spellEnd"/>
            <w:r w:rsidRPr="00CE15F8">
              <w:rPr>
                <w:rFonts w:cs="Arial"/>
                <w:sz w:val="20"/>
              </w:rPr>
              <w:t xml:space="preserve"> Response Rate</w:t>
            </w:r>
          </w:p>
        </w:tc>
        <w:tc>
          <w:tcPr>
            <w:tcW w:w="3144" w:type="dxa"/>
            <w:shd w:val="clear" w:color="auto" w:fill="FFFFFF" w:themeFill="background1"/>
          </w:tcPr>
          <w:p w14:paraId="40E79005" w14:textId="77777777" w:rsidR="00CE15F8" w:rsidRPr="00CE15F8" w:rsidRDefault="00CE15F8" w:rsidP="00CE15F8">
            <w:pPr>
              <w:spacing w:before="40" w:after="40"/>
              <w:rPr>
                <w:rFonts w:cs="Arial"/>
                <w:sz w:val="20"/>
              </w:rPr>
            </w:pPr>
            <w:r w:rsidRPr="00CE15F8">
              <w:rPr>
                <w:rFonts w:cs="Arial"/>
                <w:sz w:val="20"/>
              </w:rPr>
              <w:t xml:space="preserve">Percentage of responses to Web-based, Voicemail and </w:t>
            </w:r>
            <w:proofErr w:type="spellStart"/>
            <w:r w:rsidRPr="00CE15F8">
              <w:rPr>
                <w:rFonts w:cs="Arial"/>
                <w:sz w:val="20"/>
              </w:rPr>
              <w:t>eMail</w:t>
            </w:r>
            <w:proofErr w:type="spellEnd"/>
            <w:r w:rsidRPr="00CE15F8">
              <w:rPr>
                <w:rFonts w:cs="Arial"/>
                <w:sz w:val="20"/>
              </w:rPr>
              <w:t xml:space="preserve"> incident reports provided within the specified time-period.</w:t>
            </w:r>
          </w:p>
          <w:p w14:paraId="0E8CF533" w14:textId="77777777" w:rsidR="00CE15F8" w:rsidRPr="00CE15F8" w:rsidRDefault="00CE15F8" w:rsidP="00CE15F8">
            <w:pPr>
              <w:spacing w:before="40" w:after="40"/>
              <w:rPr>
                <w:rFonts w:cs="Arial"/>
                <w:sz w:val="20"/>
              </w:rPr>
            </w:pPr>
          </w:p>
          <w:p w14:paraId="640ED77D" w14:textId="50A74FC9" w:rsidR="00695017" w:rsidRPr="009441C1" w:rsidRDefault="00CE15F8" w:rsidP="00CE15F8">
            <w:pPr>
              <w:spacing w:before="40" w:after="40"/>
              <w:rPr>
                <w:rFonts w:cs="Arial"/>
                <w:sz w:val="20"/>
              </w:rPr>
            </w:pPr>
            <w:r w:rsidRPr="00CE15F8">
              <w:rPr>
                <w:rFonts w:cs="Arial"/>
                <w:sz w:val="20"/>
              </w:rPr>
              <w:t>Initial response time-period 2 hours.</w:t>
            </w:r>
          </w:p>
        </w:tc>
        <w:tc>
          <w:tcPr>
            <w:tcW w:w="2242" w:type="dxa"/>
            <w:shd w:val="clear" w:color="auto" w:fill="FFFFFF" w:themeFill="background1"/>
          </w:tcPr>
          <w:p w14:paraId="286DCE72" w14:textId="77777777" w:rsidR="00695017" w:rsidRPr="009441C1" w:rsidRDefault="00695017" w:rsidP="00695017">
            <w:pPr>
              <w:spacing w:before="40" w:after="40"/>
              <w:jc w:val="center"/>
              <w:rPr>
                <w:rFonts w:cs="Arial"/>
                <w:sz w:val="20"/>
              </w:rPr>
            </w:pPr>
            <w:r>
              <w:rPr>
                <w:rFonts w:cs="Arial"/>
                <w:sz w:val="20"/>
              </w:rPr>
              <w:t>95%</w:t>
            </w:r>
          </w:p>
        </w:tc>
        <w:tc>
          <w:tcPr>
            <w:tcW w:w="2552" w:type="dxa"/>
            <w:shd w:val="clear" w:color="auto" w:fill="FFFFFF" w:themeFill="background1"/>
          </w:tcPr>
          <w:p w14:paraId="7008C126" w14:textId="77777777" w:rsidR="00CE15F8" w:rsidRPr="00CE15F8" w:rsidRDefault="00CE15F8" w:rsidP="00CE15F8">
            <w:pPr>
              <w:spacing w:before="40" w:after="40"/>
              <w:rPr>
                <w:rFonts w:cs="Arial"/>
                <w:sz w:val="20"/>
              </w:rPr>
            </w:pPr>
            <w:r w:rsidRPr="00CE15F8">
              <w:rPr>
                <w:rFonts w:cs="Arial"/>
                <w:sz w:val="20"/>
              </w:rPr>
              <w:t>Resolution  Response Rate (RR) %</w:t>
            </w:r>
          </w:p>
          <w:p w14:paraId="1AE6BA2E" w14:textId="77777777" w:rsidR="00CE15F8" w:rsidRPr="00CE15F8" w:rsidRDefault="00CE15F8" w:rsidP="00CE15F8">
            <w:pPr>
              <w:spacing w:before="40" w:after="40"/>
              <w:rPr>
                <w:rFonts w:cs="Arial"/>
                <w:sz w:val="20"/>
              </w:rPr>
            </w:pPr>
          </w:p>
          <w:p w14:paraId="2081356E" w14:textId="77777777" w:rsidR="00CE15F8" w:rsidRPr="00CE15F8" w:rsidRDefault="00CE15F8" w:rsidP="00CE15F8">
            <w:pPr>
              <w:spacing w:before="40" w:after="40"/>
              <w:rPr>
                <w:rFonts w:cs="Arial"/>
                <w:b/>
                <w:sz w:val="20"/>
              </w:rPr>
            </w:pPr>
            <w:r w:rsidRPr="00CE15F8">
              <w:rPr>
                <w:rFonts w:cs="Arial"/>
                <w:b/>
                <w:sz w:val="20"/>
              </w:rPr>
              <w:t xml:space="preserve">RR% = (RS+NS+SS) / (RT+URT) </w:t>
            </w:r>
          </w:p>
          <w:p w14:paraId="17EB71B7" w14:textId="77777777" w:rsidR="00CE15F8" w:rsidRPr="00CE15F8" w:rsidRDefault="00CE15F8" w:rsidP="00CE15F8">
            <w:pPr>
              <w:spacing w:before="40" w:after="40"/>
              <w:rPr>
                <w:rFonts w:cs="Arial"/>
                <w:sz w:val="20"/>
              </w:rPr>
            </w:pPr>
          </w:p>
          <w:p w14:paraId="3E762829" w14:textId="77777777" w:rsidR="00CE15F8" w:rsidRPr="00CE15F8" w:rsidRDefault="00CE15F8" w:rsidP="00CE15F8">
            <w:pPr>
              <w:spacing w:before="40" w:after="40"/>
              <w:rPr>
                <w:rFonts w:cs="Arial"/>
                <w:sz w:val="20"/>
              </w:rPr>
            </w:pPr>
            <w:r w:rsidRPr="00CE15F8">
              <w:rPr>
                <w:rFonts w:cs="Arial"/>
                <w:sz w:val="20"/>
              </w:rPr>
              <w:t>RS: Responses sent within the specified time-period during the reporting period.</w:t>
            </w:r>
          </w:p>
          <w:p w14:paraId="55EF8CF4" w14:textId="77777777" w:rsidR="00CE15F8" w:rsidRPr="00CE15F8" w:rsidRDefault="00CE15F8" w:rsidP="00CE15F8">
            <w:pPr>
              <w:spacing w:before="40" w:after="40"/>
              <w:rPr>
                <w:rFonts w:cs="Arial"/>
                <w:sz w:val="20"/>
              </w:rPr>
            </w:pPr>
            <w:r w:rsidRPr="00CE15F8">
              <w:rPr>
                <w:rFonts w:cs="Arial"/>
                <w:sz w:val="20"/>
              </w:rPr>
              <w:t>NS: New suspended enquiries</w:t>
            </w:r>
          </w:p>
          <w:p w14:paraId="61FF413C" w14:textId="77777777" w:rsidR="00CE15F8" w:rsidRPr="00CE15F8" w:rsidRDefault="00CE15F8" w:rsidP="00CE15F8">
            <w:pPr>
              <w:spacing w:before="40" w:after="40"/>
              <w:rPr>
                <w:rFonts w:cs="Arial"/>
                <w:sz w:val="20"/>
              </w:rPr>
            </w:pPr>
            <w:r w:rsidRPr="00CE15F8">
              <w:rPr>
                <w:rFonts w:cs="Arial"/>
                <w:sz w:val="20"/>
              </w:rPr>
              <w:t>SS: Still suspended from previous month</w:t>
            </w:r>
          </w:p>
          <w:p w14:paraId="18767769" w14:textId="77777777" w:rsidR="00CE15F8" w:rsidRPr="00CE15F8" w:rsidRDefault="00CE15F8" w:rsidP="00CE15F8">
            <w:pPr>
              <w:spacing w:before="40" w:after="40"/>
              <w:rPr>
                <w:rFonts w:cs="Arial"/>
                <w:sz w:val="20"/>
              </w:rPr>
            </w:pPr>
          </w:p>
          <w:p w14:paraId="13CFBE1B" w14:textId="77777777" w:rsidR="00CE15F8" w:rsidRPr="00CE15F8" w:rsidRDefault="00CE15F8" w:rsidP="00CE15F8">
            <w:pPr>
              <w:spacing w:before="40" w:after="40"/>
              <w:rPr>
                <w:rFonts w:cs="Arial"/>
                <w:sz w:val="20"/>
              </w:rPr>
            </w:pPr>
            <w:r w:rsidRPr="00CE15F8">
              <w:rPr>
                <w:rFonts w:cs="Arial"/>
                <w:sz w:val="20"/>
              </w:rPr>
              <w:t xml:space="preserve">RT: </w:t>
            </w:r>
            <w:proofErr w:type="spellStart"/>
            <w:r w:rsidRPr="00CE15F8">
              <w:rPr>
                <w:rFonts w:cs="Arial"/>
                <w:sz w:val="20"/>
              </w:rPr>
              <w:t>Numbr</w:t>
            </w:r>
            <w:proofErr w:type="spellEnd"/>
            <w:r w:rsidRPr="00CE15F8">
              <w:rPr>
                <w:rFonts w:cs="Arial"/>
                <w:sz w:val="20"/>
              </w:rPr>
              <w:t xml:space="preserve"> of new enquires in the month.</w:t>
            </w:r>
          </w:p>
          <w:p w14:paraId="5AFDFCA7" w14:textId="23BCC5D0" w:rsidR="00695017" w:rsidRPr="009441C1" w:rsidRDefault="00CE15F8" w:rsidP="00CE15F8">
            <w:pPr>
              <w:spacing w:before="40" w:after="40"/>
              <w:rPr>
                <w:rFonts w:cs="Arial"/>
                <w:sz w:val="20"/>
              </w:rPr>
            </w:pPr>
            <w:r w:rsidRPr="00CE15F8">
              <w:rPr>
                <w:rFonts w:cs="Arial"/>
                <w:sz w:val="20"/>
              </w:rPr>
              <w:t>URT: Number of still suspended enquiries from the previous month)</w:t>
            </w:r>
          </w:p>
        </w:tc>
        <w:tc>
          <w:tcPr>
            <w:tcW w:w="2551" w:type="dxa"/>
            <w:shd w:val="clear" w:color="auto" w:fill="FFFFFF" w:themeFill="background1"/>
          </w:tcPr>
          <w:p w14:paraId="5CD2738C" w14:textId="77777777" w:rsidR="00695017" w:rsidRPr="009441C1" w:rsidRDefault="00695017" w:rsidP="00695017">
            <w:pPr>
              <w:spacing w:before="40" w:after="40"/>
              <w:rPr>
                <w:rFonts w:cs="Arial"/>
                <w:sz w:val="20"/>
              </w:rPr>
            </w:pPr>
            <w:r w:rsidRPr="009441C1">
              <w:rPr>
                <w:rFonts w:cs="Arial"/>
                <w:sz w:val="20"/>
              </w:rPr>
              <w:t xml:space="preserve">Service Credits </w:t>
            </w:r>
            <w:r>
              <w:rPr>
                <w:rFonts w:cs="Arial"/>
                <w:sz w:val="20"/>
              </w:rPr>
              <w:t>a</w:t>
            </w:r>
            <w:r w:rsidRPr="009441C1">
              <w:rPr>
                <w:rFonts w:cs="Arial"/>
                <w:sz w:val="20"/>
              </w:rPr>
              <w:t xml:space="preserve">pplicable </w:t>
            </w:r>
          </w:p>
          <w:p w14:paraId="10A7BCBF" w14:textId="77777777" w:rsidR="00695017" w:rsidRPr="009441C1" w:rsidRDefault="00695017" w:rsidP="00695017">
            <w:pPr>
              <w:spacing w:before="40" w:after="40"/>
              <w:rPr>
                <w:rFonts w:cs="Arial"/>
                <w:sz w:val="20"/>
              </w:rPr>
            </w:pPr>
            <w:r>
              <w:rPr>
                <w:rFonts w:cs="Arial"/>
                <w:sz w:val="20"/>
              </w:rPr>
              <w:t>Threshold 95%</w:t>
            </w:r>
          </w:p>
          <w:p w14:paraId="0E009AAB" w14:textId="77777777" w:rsidR="00695017" w:rsidRPr="009441C1" w:rsidRDefault="00695017" w:rsidP="00695017">
            <w:pPr>
              <w:spacing w:before="40" w:after="40"/>
              <w:rPr>
                <w:rFonts w:cs="Arial"/>
                <w:sz w:val="20"/>
              </w:rPr>
            </w:pPr>
            <w:r w:rsidRPr="003C3527">
              <w:rPr>
                <w:rFonts w:cs="Arial"/>
                <w:b/>
                <w:sz w:val="20"/>
              </w:rPr>
              <w:t>Failure Level 1</w:t>
            </w:r>
            <w:r>
              <w:rPr>
                <w:rFonts w:cs="Arial"/>
                <w:sz w:val="20"/>
              </w:rPr>
              <w:t xml:space="preserve"> &lt;</w:t>
            </w:r>
            <w:r w:rsidRPr="009441C1">
              <w:rPr>
                <w:rFonts w:cs="Arial"/>
                <w:sz w:val="20"/>
              </w:rPr>
              <w:t xml:space="preserve"> </w:t>
            </w:r>
            <w:r>
              <w:rPr>
                <w:rFonts w:cs="Arial"/>
                <w:sz w:val="20"/>
              </w:rPr>
              <w:t>95% 1</w:t>
            </w:r>
            <w:r w:rsidRPr="009441C1">
              <w:rPr>
                <w:rFonts w:cs="Arial"/>
                <w:sz w:val="20"/>
              </w:rPr>
              <w:t>% of service charges</w:t>
            </w:r>
          </w:p>
          <w:p w14:paraId="483A5D33" w14:textId="77777777" w:rsidR="00695017" w:rsidRPr="009441C1" w:rsidRDefault="00695017" w:rsidP="00695017">
            <w:pPr>
              <w:spacing w:before="40" w:after="40"/>
              <w:rPr>
                <w:rFonts w:cs="Arial"/>
                <w:sz w:val="20"/>
              </w:rPr>
            </w:pPr>
            <w:r w:rsidRPr="003C3527">
              <w:rPr>
                <w:rFonts w:cs="Arial"/>
                <w:b/>
                <w:sz w:val="20"/>
              </w:rPr>
              <w:t>Failure Level 2</w:t>
            </w:r>
            <w:r>
              <w:rPr>
                <w:rFonts w:cs="Arial"/>
                <w:sz w:val="20"/>
              </w:rPr>
              <w:t xml:space="preserve"> &lt; 85% 3</w:t>
            </w:r>
            <w:r w:rsidRPr="009441C1">
              <w:rPr>
                <w:rFonts w:cs="Arial"/>
                <w:sz w:val="20"/>
              </w:rPr>
              <w:t>% of service charges</w:t>
            </w:r>
          </w:p>
          <w:p w14:paraId="02164785" w14:textId="77777777" w:rsidR="00695017" w:rsidRDefault="00695017" w:rsidP="00695017">
            <w:pPr>
              <w:spacing w:before="40" w:after="40"/>
              <w:rPr>
                <w:rFonts w:cs="Arial"/>
                <w:sz w:val="20"/>
              </w:rPr>
            </w:pPr>
            <w:r w:rsidRPr="003C3527">
              <w:rPr>
                <w:rFonts w:cs="Arial"/>
                <w:b/>
                <w:sz w:val="20"/>
              </w:rPr>
              <w:t>Failure Level 3</w:t>
            </w:r>
            <w:r>
              <w:rPr>
                <w:rFonts w:cs="Arial"/>
                <w:sz w:val="20"/>
              </w:rPr>
              <w:t xml:space="preserve"> &lt; 70%</w:t>
            </w:r>
          </w:p>
          <w:p w14:paraId="047E38D2" w14:textId="77777777" w:rsidR="00695017" w:rsidRDefault="00695017" w:rsidP="00695017">
            <w:pPr>
              <w:spacing w:before="40" w:after="40"/>
              <w:rPr>
                <w:rFonts w:cs="Arial"/>
                <w:sz w:val="20"/>
              </w:rPr>
            </w:pPr>
            <w:r>
              <w:rPr>
                <w:rFonts w:cs="Arial"/>
                <w:sz w:val="20"/>
              </w:rPr>
              <w:t>5</w:t>
            </w:r>
            <w:r w:rsidRPr="009441C1">
              <w:rPr>
                <w:rFonts w:cs="Arial"/>
                <w:sz w:val="20"/>
              </w:rPr>
              <w:t xml:space="preserve">% of service charges </w:t>
            </w:r>
            <w:r>
              <w:rPr>
                <w:rFonts w:cs="Arial"/>
                <w:sz w:val="20"/>
              </w:rPr>
              <w:t>and c</w:t>
            </w:r>
            <w:r w:rsidRPr="009441C1">
              <w:rPr>
                <w:rFonts w:cs="Arial"/>
                <w:sz w:val="20"/>
              </w:rPr>
              <w:t>ontract terms relating to termination for performance</w:t>
            </w:r>
            <w:r>
              <w:rPr>
                <w:rFonts w:cs="Arial"/>
                <w:sz w:val="20"/>
              </w:rPr>
              <w:t xml:space="preserve"> apply</w:t>
            </w:r>
          </w:p>
          <w:p w14:paraId="2BC27290" w14:textId="79567AEC" w:rsidR="00CE15F8" w:rsidRPr="009441C1" w:rsidRDefault="00CE15F8" w:rsidP="00695017">
            <w:pPr>
              <w:spacing w:before="40" w:after="40"/>
              <w:rPr>
                <w:rFonts w:cs="Arial"/>
                <w:sz w:val="20"/>
              </w:rPr>
            </w:pPr>
            <w:r w:rsidRPr="00CE15F8">
              <w:rPr>
                <w:rFonts w:cs="Arial"/>
                <w:b/>
                <w:sz w:val="20"/>
              </w:rPr>
              <w:t>EXCEPTIONS APPLY _ See KPI spreadsheet</w:t>
            </w:r>
          </w:p>
        </w:tc>
      </w:tr>
      <w:tr w:rsidR="00695017" w:rsidRPr="003A1988" w14:paraId="4858AE8F" w14:textId="77777777" w:rsidTr="00695017">
        <w:tc>
          <w:tcPr>
            <w:tcW w:w="1097" w:type="dxa"/>
            <w:shd w:val="clear" w:color="auto" w:fill="FFFFFF" w:themeFill="background1"/>
          </w:tcPr>
          <w:p w14:paraId="0970C7D9" w14:textId="77777777" w:rsidR="00695017" w:rsidRPr="009441C1" w:rsidRDefault="00695017" w:rsidP="00695017">
            <w:pPr>
              <w:spacing w:before="40" w:after="40"/>
              <w:jc w:val="center"/>
              <w:rPr>
                <w:rFonts w:cs="Arial"/>
                <w:sz w:val="20"/>
              </w:rPr>
            </w:pPr>
            <w:r>
              <w:rPr>
                <w:rFonts w:cs="Arial"/>
                <w:sz w:val="20"/>
              </w:rPr>
              <w:lastRenderedPageBreak/>
              <w:t>KPI005</w:t>
            </w:r>
          </w:p>
        </w:tc>
        <w:tc>
          <w:tcPr>
            <w:tcW w:w="2130" w:type="dxa"/>
            <w:shd w:val="clear" w:color="auto" w:fill="FFFFFF" w:themeFill="background1"/>
          </w:tcPr>
          <w:p w14:paraId="46AF8B7A" w14:textId="77777777" w:rsidR="00695017" w:rsidRPr="009441C1" w:rsidRDefault="00695017" w:rsidP="00695017">
            <w:pPr>
              <w:spacing w:before="40" w:after="40"/>
              <w:rPr>
                <w:rFonts w:cs="Arial"/>
                <w:sz w:val="20"/>
              </w:rPr>
            </w:pPr>
            <w:r>
              <w:rPr>
                <w:rFonts w:cs="Arial"/>
                <w:sz w:val="20"/>
              </w:rPr>
              <w:t>Incident Resolution Period</w:t>
            </w:r>
          </w:p>
        </w:tc>
        <w:tc>
          <w:tcPr>
            <w:tcW w:w="3144" w:type="dxa"/>
            <w:shd w:val="clear" w:color="auto" w:fill="FFFFFF" w:themeFill="background1"/>
          </w:tcPr>
          <w:p w14:paraId="57869146" w14:textId="686A394E" w:rsidR="00695017" w:rsidRPr="009441C1" w:rsidRDefault="00CE15F8" w:rsidP="00695017">
            <w:pPr>
              <w:spacing w:before="40" w:after="40"/>
              <w:rPr>
                <w:rFonts w:cs="Arial"/>
                <w:sz w:val="20"/>
              </w:rPr>
            </w:pPr>
            <w:r w:rsidRPr="00CE15F8">
              <w:rPr>
                <w:rFonts w:cs="Arial"/>
                <w:sz w:val="20"/>
              </w:rPr>
              <w:t>Percentage of incidents which are resolved within the specified time period specified</w:t>
            </w:r>
          </w:p>
        </w:tc>
        <w:tc>
          <w:tcPr>
            <w:tcW w:w="2242" w:type="dxa"/>
            <w:shd w:val="clear" w:color="auto" w:fill="FFFFFF" w:themeFill="background1"/>
          </w:tcPr>
          <w:p w14:paraId="60800EFB" w14:textId="33404F5A" w:rsidR="00695017" w:rsidRPr="009441C1" w:rsidRDefault="00CE15F8" w:rsidP="00695017">
            <w:pPr>
              <w:spacing w:before="40" w:after="40"/>
              <w:jc w:val="center"/>
              <w:rPr>
                <w:rFonts w:cs="Arial"/>
                <w:sz w:val="20"/>
              </w:rPr>
            </w:pPr>
            <w:r w:rsidRPr="00CE15F8">
              <w:rPr>
                <w:rFonts w:cs="Arial"/>
                <w:sz w:val="20"/>
              </w:rPr>
              <w:t>All Priority Level 1 incidents and 90% of incident at Priority Levels 2 and 3</w:t>
            </w:r>
          </w:p>
        </w:tc>
        <w:tc>
          <w:tcPr>
            <w:tcW w:w="2552" w:type="dxa"/>
            <w:shd w:val="clear" w:color="auto" w:fill="FFFFFF" w:themeFill="background1"/>
          </w:tcPr>
          <w:p w14:paraId="55376CC4" w14:textId="77777777" w:rsidR="00CE15F8" w:rsidRPr="00CE15F8" w:rsidRDefault="00CE15F8" w:rsidP="00CE15F8">
            <w:pPr>
              <w:spacing w:before="40" w:after="40"/>
              <w:rPr>
                <w:rFonts w:cs="Arial"/>
                <w:sz w:val="20"/>
              </w:rPr>
            </w:pPr>
            <w:r w:rsidRPr="00CE15F8">
              <w:rPr>
                <w:rFonts w:cs="Arial"/>
                <w:sz w:val="20"/>
              </w:rPr>
              <w:t>Incident Resolution Period (</w:t>
            </w:r>
            <w:proofErr w:type="spellStart"/>
            <w:r w:rsidRPr="00CE15F8">
              <w:rPr>
                <w:rFonts w:cs="Arial"/>
                <w:sz w:val="20"/>
              </w:rPr>
              <w:t>IRnP</w:t>
            </w:r>
            <w:proofErr w:type="spellEnd"/>
            <w:r w:rsidRPr="00CE15F8">
              <w:rPr>
                <w:rFonts w:cs="Arial"/>
                <w:sz w:val="20"/>
              </w:rPr>
              <w:t>) %</w:t>
            </w:r>
          </w:p>
          <w:p w14:paraId="4A5489F2" w14:textId="77777777" w:rsidR="00CE15F8" w:rsidRPr="00CE15F8" w:rsidRDefault="00CE15F8" w:rsidP="00CE15F8">
            <w:pPr>
              <w:spacing w:before="40" w:after="40"/>
              <w:rPr>
                <w:rFonts w:cs="Arial"/>
                <w:sz w:val="20"/>
              </w:rPr>
            </w:pPr>
          </w:p>
          <w:p w14:paraId="283CF496" w14:textId="77777777" w:rsidR="00CE15F8" w:rsidRPr="00CE15F8" w:rsidRDefault="00CE15F8" w:rsidP="00CE15F8">
            <w:pPr>
              <w:spacing w:before="40" w:after="40"/>
              <w:rPr>
                <w:rFonts w:cs="Arial"/>
                <w:b/>
                <w:sz w:val="20"/>
              </w:rPr>
            </w:pPr>
            <w:proofErr w:type="spellStart"/>
            <w:r w:rsidRPr="00CE15F8">
              <w:rPr>
                <w:rFonts w:cs="Arial"/>
                <w:b/>
                <w:sz w:val="20"/>
              </w:rPr>
              <w:t>IRnP</w:t>
            </w:r>
            <w:proofErr w:type="spellEnd"/>
            <w:r w:rsidRPr="00CE15F8">
              <w:rPr>
                <w:rFonts w:cs="Arial"/>
                <w:b/>
                <w:sz w:val="20"/>
              </w:rPr>
              <w:t xml:space="preserve">% = </w:t>
            </w:r>
            <w:proofErr w:type="spellStart"/>
            <w:r w:rsidRPr="00CE15F8">
              <w:rPr>
                <w:rFonts w:cs="Arial"/>
                <w:b/>
                <w:sz w:val="20"/>
              </w:rPr>
              <w:t>IRnT</w:t>
            </w:r>
            <w:proofErr w:type="spellEnd"/>
            <w:r w:rsidRPr="00CE15F8">
              <w:rPr>
                <w:rFonts w:cs="Arial"/>
                <w:b/>
                <w:sz w:val="20"/>
              </w:rPr>
              <w:t xml:space="preserve"> x 100 / CI </w:t>
            </w:r>
          </w:p>
          <w:p w14:paraId="457FF901" w14:textId="77777777" w:rsidR="00CE15F8" w:rsidRPr="00CE15F8" w:rsidRDefault="00CE15F8" w:rsidP="00CE15F8">
            <w:pPr>
              <w:spacing w:before="40" w:after="40"/>
              <w:rPr>
                <w:rFonts w:cs="Arial"/>
                <w:sz w:val="20"/>
              </w:rPr>
            </w:pPr>
          </w:p>
          <w:p w14:paraId="59808563" w14:textId="77777777" w:rsidR="00CE15F8" w:rsidRPr="00CE15F8" w:rsidRDefault="00CE15F8" w:rsidP="00CE15F8">
            <w:pPr>
              <w:spacing w:before="40" w:after="40"/>
              <w:rPr>
                <w:rFonts w:cs="Arial"/>
                <w:sz w:val="20"/>
              </w:rPr>
            </w:pPr>
            <w:proofErr w:type="spellStart"/>
            <w:r w:rsidRPr="00CE15F8">
              <w:rPr>
                <w:rFonts w:cs="Arial"/>
                <w:sz w:val="20"/>
              </w:rPr>
              <w:t>IRnT</w:t>
            </w:r>
            <w:proofErr w:type="spellEnd"/>
            <w:r w:rsidRPr="00CE15F8">
              <w:rPr>
                <w:rFonts w:cs="Arial"/>
                <w:sz w:val="20"/>
              </w:rPr>
              <w:t>: Incidents Resolved within the specified time-period during the reporting period at each Priority Level 2 and 3.</w:t>
            </w:r>
          </w:p>
          <w:p w14:paraId="328A01A1" w14:textId="77777777" w:rsidR="00CE15F8" w:rsidRPr="00CE15F8" w:rsidRDefault="00CE15F8" w:rsidP="00CE15F8">
            <w:pPr>
              <w:spacing w:before="40" w:after="40"/>
              <w:rPr>
                <w:rFonts w:cs="Arial"/>
                <w:sz w:val="20"/>
              </w:rPr>
            </w:pPr>
          </w:p>
          <w:p w14:paraId="736D4F15" w14:textId="77777777" w:rsidR="00CE15F8" w:rsidRPr="00CE15F8" w:rsidRDefault="00CE15F8" w:rsidP="00CE15F8">
            <w:pPr>
              <w:spacing w:before="40" w:after="40"/>
              <w:rPr>
                <w:rFonts w:cs="Arial"/>
                <w:sz w:val="20"/>
              </w:rPr>
            </w:pPr>
            <w:r w:rsidRPr="00CE15F8">
              <w:rPr>
                <w:rFonts w:cs="Arial"/>
                <w:sz w:val="20"/>
              </w:rPr>
              <w:t>*CI: Total number of incidents during the reporting period at each Priority Level 2 and 3.</w:t>
            </w:r>
          </w:p>
          <w:p w14:paraId="437FD16A" w14:textId="77777777" w:rsidR="00CE15F8" w:rsidRPr="00CE15F8" w:rsidRDefault="00CE15F8" w:rsidP="00CE15F8">
            <w:pPr>
              <w:spacing w:before="40" w:after="40"/>
              <w:rPr>
                <w:rFonts w:cs="Arial"/>
                <w:sz w:val="20"/>
              </w:rPr>
            </w:pPr>
          </w:p>
          <w:p w14:paraId="1991A1DB" w14:textId="77777777" w:rsidR="00CE15F8" w:rsidRPr="00CE15F8" w:rsidRDefault="00CE15F8" w:rsidP="00CE15F8">
            <w:pPr>
              <w:spacing w:before="40" w:after="40"/>
              <w:rPr>
                <w:rFonts w:cs="Arial"/>
                <w:sz w:val="20"/>
              </w:rPr>
            </w:pPr>
            <w:r w:rsidRPr="00CE15F8">
              <w:rPr>
                <w:rFonts w:cs="Arial"/>
                <w:sz w:val="20"/>
              </w:rPr>
              <w:t>Priority Level 1</w:t>
            </w:r>
          </w:p>
          <w:p w14:paraId="103BD913" w14:textId="02FB19F1" w:rsidR="00695017" w:rsidRDefault="00CE15F8" w:rsidP="00CE15F8">
            <w:pPr>
              <w:spacing w:before="40" w:after="40"/>
              <w:rPr>
                <w:rFonts w:cs="Arial"/>
                <w:sz w:val="20"/>
              </w:rPr>
            </w:pPr>
            <w:r w:rsidRPr="00CE15F8">
              <w:rPr>
                <w:rFonts w:cs="Arial"/>
                <w:sz w:val="20"/>
              </w:rPr>
              <w:t>All Priority Level 1 incidents resolved = Pass or Fail</w:t>
            </w:r>
          </w:p>
          <w:p w14:paraId="63036A11" w14:textId="77777777" w:rsidR="00695017" w:rsidRPr="001C3746" w:rsidRDefault="00695017" w:rsidP="00695017">
            <w:pPr>
              <w:spacing w:before="40" w:after="40"/>
              <w:rPr>
                <w:rFonts w:eastAsiaTheme="minorEastAsia" w:cs="Arial"/>
                <w:b/>
                <w:sz w:val="16"/>
                <w:szCs w:val="16"/>
              </w:rPr>
            </w:pPr>
            <w:r>
              <w:rPr>
                <w:rFonts w:eastAsiaTheme="minorEastAsia" w:cs="Arial"/>
                <w:b/>
                <w:sz w:val="16"/>
                <w:szCs w:val="16"/>
              </w:rPr>
              <w:t>P</w:t>
            </w:r>
            <w:r w:rsidRPr="001C3746">
              <w:rPr>
                <w:rFonts w:eastAsiaTheme="minorEastAsia" w:cs="Arial"/>
                <w:b/>
                <w:sz w:val="16"/>
                <w:szCs w:val="16"/>
              </w:rPr>
              <w:t>1</w:t>
            </w:r>
          </w:p>
          <w:p w14:paraId="150908E9" w14:textId="77777777" w:rsidR="00695017" w:rsidRPr="00E75913" w:rsidRDefault="00695017" w:rsidP="00695017">
            <w:pPr>
              <w:spacing w:before="40" w:after="40"/>
              <w:rPr>
                <w:rFonts w:cs="Arial"/>
                <w:sz w:val="20"/>
              </w:rPr>
            </w:pPr>
            <w:r w:rsidRPr="001C3746">
              <w:rPr>
                <w:rFonts w:eastAsiaTheme="minorEastAsia" w:cs="Arial"/>
                <w:sz w:val="16"/>
                <w:szCs w:val="16"/>
              </w:rPr>
              <w:t xml:space="preserve">All </w:t>
            </w:r>
            <w:r>
              <w:rPr>
                <w:rFonts w:eastAsiaTheme="minorEastAsia" w:cs="Arial"/>
                <w:sz w:val="16"/>
                <w:szCs w:val="16"/>
              </w:rPr>
              <w:t>P</w:t>
            </w:r>
            <w:r w:rsidRPr="001C3746">
              <w:rPr>
                <w:rFonts w:eastAsiaTheme="minorEastAsia" w:cs="Arial"/>
                <w:sz w:val="16"/>
                <w:szCs w:val="16"/>
              </w:rPr>
              <w:t>1 incidents resolved = Pass or Fail</w:t>
            </w:r>
          </w:p>
        </w:tc>
        <w:tc>
          <w:tcPr>
            <w:tcW w:w="2551" w:type="dxa"/>
            <w:shd w:val="clear" w:color="auto" w:fill="FFFFFF" w:themeFill="background1"/>
          </w:tcPr>
          <w:p w14:paraId="16A79A5B" w14:textId="77777777" w:rsidR="00695017" w:rsidRPr="00553307" w:rsidRDefault="00695017" w:rsidP="00695017">
            <w:pPr>
              <w:spacing w:before="40" w:after="40"/>
              <w:rPr>
                <w:rFonts w:cs="Arial"/>
                <w:sz w:val="20"/>
              </w:rPr>
            </w:pPr>
            <w:r w:rsidRPr="00553307">
              <w:rPr>
                <w:rFonts w:cs="Arial"/>
                <w:sz w:val="20"/>
              </w:rPr>
              <w:t xml:space="preserve">Service Credits Applicable, </w:t>
            </w:r>
            <w:r>
              <w:rPr>
                <w:rFonts w:cs="Arial"/>
                <w:sz w:val="20"/>
              </w:rPr>
              <w:t>P</w:t>
            </w:r>
            <w:r w:rsidRPr="00553307">
              <w:rPr>
                <w:rFonts w:cs="Arial"/>
                <w:sz w:val="20"/>
              </w:rPr>
              <w:t>1, 2 &amp; 3</w:t>
            </w:r>
          </w:p>
          <w:p w14:paraId="36D94204" w14:textId="77777777" w:rsidR="00695017" w:rsidRPr="00553307" w:rsidRDefault="00695017" w:rsidP="00695017">
            <w:pPr>
              <w:spacing w:before="40" w:after="40"/>
              <w:rPr>
                <w:rFonts w:cs="Arial"/>
                <w:sz w:val="20"/>
              </w:rPr>
            </w:pPr>
            <w:r w:rsidRPr="00553307">
              <w:rPr>
                <w:rFonts w:cs="Arial"/>
                <w:sz w:val="20"/>
              </w:rPr>
              <w:t xml:space="preserve">No Service Credits Applicable @ </w:t>
            </w:r>
            <w:r>
              <w:rPr>
                <w:rFonts w:cs="Arial"/>
                <w:sz w:val="20"/>
              </w:rPr>
              <w:t>P</w:t>
            </w:r>
            <w:r w:rsidRPr="00553307">
              <w:rPr>
                <w:rFonts w:cs="Arial"/>
                <w:sz w:val="20"/>
              </w:rPr>
              <w:t>4</w:t>
            </w:r>
            <w:r>
              <w:rPr>
                <w:rFonts w:cs="Arial"/>
                <w:sz w:val="20"/>
              </w:rPr>
              <w:t xml:space="preserve"> &amp; P5</w:t>
            </w:r>
          </w:p>
          <w:p w14:paraId="47C66CB1" w14:textId="77777777" w:rsidR="00695017" w:rsidRPr="00553307" w:rsidRDefault="00695017" w:rsidP="00695017">
            <w:pPr>
              <w:spacing w:before="40" w:after="40"/>
              <w:rPr>
                <w:rFonts w:cs="Arial"/>
                <w:sz w:val="20"/>
              </w:rPr>
            </w:pPr>
          </w:p>
          <w:p w14:paraId="2244A8F4" w14:textId="77777777" w:rsidR="00695017" w:rsidRPr="00553307" w:rsidRDefault="00695017" w:rsidP="00695017">
            <w:pPr>
              <w:spacing w:before="40" w:after="40"/>
              <w:rPr>
                <w:rFonts w:cs="Arial"/>
                <w:sz w:val="20"/>
              </w:rPr>
            </w:pPr>
            <w:r w:rsidRPr="00553307">
              <w:rPr>
                <w:rFonts w:cs="Arial"/>
                <w:sz w:val="20"/>
              </w:rPr>
              <w:t xml:space="preserve">Threshold: </w:t>
            </w:r>
            <w:r w:rsidR="00794FD6">
              <w:rPr>
                <w:rFonts w:cs="Arial"/>
                <w:sz w:val="20"/>
              </w:rPr>
              <w:t>Priority</w:t>
            </w:r>
            <w:r w:rsidRPr="00553307">
              <w:rPr>
                <w:rFonts w:cs="Arial"/>
                <w:sz w:val="20"/>
              </w:rPr>
              <w:t xml:space="preserve"> Level 1 = 100 % </w:t>
            </w:r>
          </w:p>
          <w:p w14:paraId="3F126CA3" w14:textId="77777777" w:rsidR="00695017" w:rsidRPr="00553307" w:rsidRDefault="00695017" w:rsidP="00695017">
            <w:pPr>
              <w:spacing w:before="40" w:after="40"/>
              <w:rPr>
                <w:rFonts w:cs="Arial"/>
                <w:sz w:val="20"/>
              </w:rPr>
            </w:pPr>
          </w:p>
          <w:p w14:paraId="40DE7471" w14:textId="77777777" w:rsidR="00695017" w:rsidRPr="00553307" w:rsidRDefault="00695017" w:rsidP="00695017">
            <w:pPr>
              <w:spacing w:before="40" w:after="40"/>
              <w:rPr>
                <w:rFonts w:cs="Arial"/>
                <w:sz w:val="20"/>
              </w:rPr>
            </w:pPr>
            <w:r w:rsidRPr="00553307">
              <w:rPr>
                <w:rFonts w:cs="Arial"/>
                <w:sz w:val="20"/>
              </w:rPr>
              <w:t xml:space="preserve">Threshold: 90% of incidents at </w:t>
            </w:r>
            <w:r>
              <w:rPr>
                <w:rFonts w:cs="Arial"/>
                <w:sz w:val="20"/>
              </w:rPr>
              <w:t>P</w:t>
            </w:r>
            <w:r w:rsidRPr="00553307">
              <w:rPr>
                <w:rFonts w:cs="Arial"/>
                <w:sz w:val="20"/>
              </w:rPr>
              <w:t>2</w:t>
            </w:r>
          </w:p>
          <w:p w14:paraId="3125FAFA" w14:textId="77777777" w:rsidR="00695017" w:rsidRDefault="00695017" w:rsidP="00695017">
            <w:pPr>
              <w:spacing w:before="40" w:after="40"/>
              <w:rPr>
                <w:rFonts w:cs="Arial"/>
                <w:sz w:val="20"/>
              </w:rPr>
            </w:pPr>
            <w:r w:rsidRPr="004639C5">
              <w:rPr>
                <w:rFonts w:cs="Arial"/>
                <w:b/>
                <w:sz w:val="20"/>
              </w:rPr>
              <w:t>Failure Level 1</w:t>
            </w:r>
            <w:r>
              <w:rPr>
                <w:rFonts w:cs="Arial"/>
                <w:sz w:val="20"/>
              </w:rPr>
              <w:t xml:space="preserve"> &lt; 90%</w:t>
            </w:r>
          </w:p>
          <w:p w14:paraId="191A2030" w14:textId="77777777" w:rsidR="00695017" w:rsidRPr="00553307" w:rsidRDefault="00695017" w:rsidP="00695017">
            <w:pPr>
              <w:spacing w:before="40" w:after="40"/>
              <w:rPr>
                <w:rFonts w:cs="Arial"/>
                <w:sz w:val="20"/>
              </w:rPr>
            </w:pPr>
            <w:r>
              <w:rPr>
                <w:rFonts w:cs="Arial"/>
                <w:sz w:val="20"/>
              </w:rPr>
              <w:t>1.5% of service charges</w:t>
            </w:r>
          </w:p>
          <w:p w14:paraId="1A51A356" w14:textId="77777777" w:rsidR="00695017" w:rsidRDefault="00695017" w:rsidP="00695017">
            <w:pPr>
              <w:spacing w:before="40" w:after="40"/>
              <w:rPr>
                <w:rFonts w:cs="Arial"/>
                <w:sz w:val="20"/>
              </w:rPr>
            </w:pPr>
            <w:r w:rsidRPr="004639C5">
              <w:rPr>
                <w:rFonts w:cs="Arial"/>
                <w:b/>
                <w:sz w:val="20"/>
              </w:rPr>
              <w:t>Failure Level 2</w:t>
            </w:r>
            <w:r w:rsidRPr="00553307">
              <w:rPr>
                <w:rFonts w:cs="Arial"/>
                <w:sz w:val="20"/>
              </w:rPr>
              <w:t xml:space="preserve"> </w:t>
            </w:r>
            <w:r>
              <w:rPr>
                <w:rFonts w:cs="Arial"/>
                <w:sz w:val="20"/>
              </w:rPr>
              <w:t>&lt; 80%</w:t>
            </w:r>
          </w:p>
          <w:p w14:paraId="48F3E22C" w14:textId="77777777" w:rsidR="00695017" w:rsidRPr="00553307" w:rsidRDefault="00695017" w:rsidP="00695017">
            <w:pPr>
              <w:spacing w:before="40" w:after="40"/>
              <w:rPr>
                <w:rFonts w:cs="Arial"/>
                <w:sz w:val="20"/>
              </w:rPr>
            </w:pPr>
            <w:r>
              <w:rPr>
                <w:rFonts w:cs="Arial"/>
                <w:sz w:val="20"/>
              </w:rPr>
              <w:t>3% of service charges</w:t>
            </w:r>
          </w:p>
          <w:p w14:paraId="4F389A36" w14:textId="77777777" w:rsidR="00695017" w:rsidRDefault="00695017" w:rsidP="00695017">
            <w:pPr>
              <w:spacing w:before="40" w:after="40"/>
              <w:rPr>
                <w:rFonts w:cs="Arial"/>
                <w:sz w:val="20"/>
              </w:rPr>
            </w:pPr>
            <w:r w:rsidRPr="004639C5">
              <w:rPr>
                <w:rFonts w:cs="Arial"/>
                <w:b/>
                <w:sz w:val="20"/>
              </w:rPr>
              <w:t>Failure Level 3</w:t>
            </w:r>
            <w:r>
              <w:rPr>
                <w:rFonts w:cs="Arial"/>
                <w:sz w:val="20"/>
              </w:rPr>
              <w:t xml:space="preserve"> &lt; 70%</w:t>
            </w:r>
          </w:p>
          <w:p w14:paraId="4980D67E" w14:textId="77777777" w:rsidR="00695017" w:rsidRPr="00553307" w:rsidRDefault="00695017" w:rsidP="00695017">
            <w:pPr>
              <w:spacing w:before="40" w:after="40"/>
              <w:rPr>
                <w:rFonts w:cs="Arial"/>
                <w:sz w:val="20"/>
              </w:rPr>
            </w:pPr>
            <w:r w:rsidRPr="00553307">
              <w:rPr>
                <w:rFonts w:cs="Arial"/>
                <w:sz w:val="20"/>
              </w:rPr>
              <w:t>5% of service charges and Contract terms relating to te</w:t>
            </w:r>
            <w:r>
              <w:rPr>
                <w:rFonts w:cs="Arial"/>
                <w:sz w:val="20"/>
              </w:rPr>
              <w:t>rmination for performance apply</w:t>
            </w:r>
          </w:p>
          <w:p w14:paraId="6EB1878C" w14:textId="77777777" w:rsidR="00695017" w:rsidRPr="00553307" w:rsidRDefault="00695017" w:rsidP="00695017">
            <w:pPr>
              <w:spacing w:before="40" w:after="40"/>
              <w:rPr>
                <w:rFonts w:cs="Arial"/>
                <w:sz w:val="20"/>
              </w:rPr>
            </w:pPr>
          </w:p>
          <w:p w14:paraId="2BA9F5A7" w14:textId="77777777" w:rsidR="00695017" w:rsidRPr="00553307" w:rsidRDefault="00695017" w:rsidP="00695017">
            <w:pPr>
              <w:spacing w:before="40" w:after="40"/>
              <w:rPr>
                <w:rFonts w:cs="Arial"/>
                <w:sz w:val="20"/>
              </w:rPr>
            </w:pPr>
            <w:r w:rsidRPr="00553307">
              <w:rPr>
                <w:rFonts w:cs="Arial"/>
                <w:sz w:val="20"/>
              </w:rPr>
              <w:t xml:space="preserve">Threshold: 80% of incidents at </w:t>
            </w:r>
            <w:r>
              <w:rPr>
                <w:rFonts w:cs="Arial"/>
                <w:sz w:val="20"/>
              </w:rPr>
              <w:t>P</w:t>
            </w:r>
            <w:r w:rsidRPr="00553307">
              <w:rPr>
                <w:rFonts w:cs="Arial"/>
                <w:sz w:val="20"/>
              </w:rPr>
              <w:t>3</w:t>
            </w:r>
          </w:p>
          <w:p w14:paraId="3241E1CF" w14:textId="77777777" w:rsidR="00695017" w:rsidRDefault="00695017" w:rsidP="00695017">
            <w:pPr>
              <w:spacing w:before="40" w:after="40"/>
              <w:rPr>
                <w:rFonts w:cs="Arial"/>
                <w:sz w:val="20"/>
              </w:rPr>
            </w:pPr>
            <w:r w:rsidRPr="004639C5">
              <w:rPr>
                <w:rFonts w:cs="Arial"/>
                <w:b/>
                <w:sz w:val="20"/>
              </w:rPr>
              <w:t>Failure Level 1</w:t>
            </w:r>
            <w:r>
              <w:rPr>
                <w:rFonts w:cs="Arial"/>
                <w:sz w:val="20"/>
              </w:rPr>
              <w:t xml:space="preserve"> &lt; 80%</w:t>
            </w:r>
          </w:p>
          <w:p w14:paraId="24808962" w14:textId="77777777" w:rsidR="00695017" w:rsidRPr="00553307" w:rsidRDefault="00695017" w:rsidP="00695017">
            <w:pPr>
              <w:spacing w:before="40" w:after="40"/>
              <w:rPr>
                <w:rFonts w:cs="Arial"/>
                <w:sz w:val="20"/>
              </w:rPr>
            </w:pPr>
            <w:r>
              <w:rPr>
                <w:rFonts w:cs="Arial"/>
                <w:sz w:val="20"/>
              </w:rPr>
              <w:t>1% of service charges</w:t>
            </w:r>
          </w:p>
          <w:p w14:paraId="72233D81" w14:textId="77777777" w:rsidR="00695017" w:rsidRDefault="00695017" w:rsidP="00695017">
            <w:pPr>
              <w:spacing w:before="40" w:after="40"/>
              <w:rPr>
                <w:rFonts w:cs="Arial"/>
                <w:sz w:val="20"/>
              </w:rPr>
            </w:pPr>
            <w:r w:rsidRPr="004639C5">
              <w:rPr>
                <w:rFonts w:cs="Arial"/>
                <w:b/>
                <w:sz w:val="20"/>
              </w:rPr>
              <w:t>Failure Level 2</w:t>
            </w:r>
            <w:r>
              <w:rPr>
                <w:rFonts w:cs="Arial"/>
                <w:sz w:val="20"/>
              </w:rPr>
              <w:t xml:space="preserve"> &lt; 70%</w:t>
            </w:r>
          </w:p>
          <w:p w14:paraId="4CFB73F3" w14:textId="77777777" w:rsidR="00695017" w:rsidRPr="00553307" w:rsidRDefault="00695017" w:rsidP="00695017">
            <w:pPr>
              <w:spacing w:before="40" w:after="40"/>
              <w:rPr>
                <w:rFonts w:cs="Arial"/>
                <w:sz w:val="20"/>
              </w:rPr>
            </w:pPr>
            <w:r>
              <w:rPr>
                <w:rFonts w:cs="Arial"/>
                <w:sz w:val="20"/>
              </w:rPr>
              <w:t>2% of service charges</w:t>
            </w:r>
          </w:p>
          <w:p w14:paraId="659C154E" w14:textId="77777777" w:rsidR="00695017" w:rsidRDefault="00695017" w:rsidP="00695017">
            <w:pPr>
              <w:spacing w:before="40" w:after="40"/>
              <w:rPr>
                <w:rFonts w:cs="Arial"/>
                <w:sz w:val="20"/>
              </w:rPr>
            </w:pPr>
            <w:r w:rsidRPr="004639C5">
              <w:rPr>
                <w:rFonts w:cs="Arial"/>
                <w:b/>
                <w:sz w:val="20"/>
              </w:rPr>
              <w:t>Failure Level 3</w:t>
            </w:r>
            <w:r w:rsidRPr="00553307">
              <w:rPr>
                <w:rFonts w:cs="Arial"/>
                <w:sz w:val="20"/>
              </w:rPr>
              <w:t xml:space="preserve"> &lt; 60%</w:t>
            </w:r>
          </w:p>
          <w:p w14:paraId="761EDBAF" w14:textId="77777777" w:rsidR="00695017" w:rsidRDefault="00695017" w:rsidP="00695017">
            <w:pPr>
              <w:spacing w:before="40" w:after="40"/>
              <w:rPr>
                <w:rFonts w:cs="Arial"/>
                <w:sz w:val="20"/>
              </w:rPr>
            </w:pPr>
            <w:r w:rsidRPr="00553307">
              <w:rPr>
                <w:rFonts w:cs="Arial"/>
                <w:sz w:val="20"/>
              </w:rPr>
              <w:t>3% of service charges and Contract terms relating to te</w:t>
            </w:r>
            <w:r>
              <w:rPr>
                <w:rFonts w:cs="Arial"/>
                <w:sz w:val="20"/>
              </w:rPr>
              <w:t>rmination for performance apply</w:t>
            </w:r>
          </w:p>
          <w:p w14:paraId="2FEA3DFC" w14:textId="18DEBE11" w:rsidR="00CE15F8" w:rsidRPr="00CE15F8" w:rsidRDefault="00CE15F8" w:rsidP="00695017">
            <w:pPr>
              <w:spacing w:before="40" w:after="40"/>
              <w:rPr>
                <w:rFonts w:cs="Arial"/>
                <w:b/>
                <w:sz w:val="20"/>
              </w:rPr>
            </w:pPr>
            <w:r w:rsidRPr="00CE15F8">
              <w:rPr>
                <w:rFonts w:cs="Arial"/>
                <w:b/>
                <w:sz w:val="20"/>
              </w:rPr>
              <w:lastRenderedPageBreak/>
              <w:t>EXCEPTIONS APPLY _ See KPI spreadsheet</w:t>
            </w:r>
          </w:p>
        </w:tc>
      </w:tr>
      <w:tr w:rsidR="00695017" w:rsidRPr="003A1988" w14:paraId="07EBC625" w14:textId="77777777" w:rsidTr="00695017">
        <w:trPr>
          <w:cantSplit/>
        </w:trPr>
        <w:tc>
          <w:tcPr>
            <w:tcW w:w="1097" w:type="dxa"/>
            <w:shd w:val="clear" w:color="auto" w:fill="FFFFFF" w:themeFill="background1"/>
          </w:tcPr>
          <w:p w14:paraId="0D2D7EC4" w14:textId="77777777" w:rsidR="00695017" w:rsidRPr="009441C1" w:rsidRDefault="00695017" w:rsidP="00695017">
            <w:pPr>
              <w:spacing w:before="40" w:after="40"/>
              <w:jc w:val="center"/>
              <w:rPr>
                <w:rFonts w:cs="Arial"/>
                <w:sz w:val="20"/>
              </w:rPr>
            </w:pPr>
            <w:r>
              <w:rPr>
                <w:rFonts w:cs="Arial"/>
                <w:sz w:val="20"/>
              </w:rPr>
              <w:lastRenderedPageBreak/>
              <w:t>KPI006</w:t>
            </w:r>
          </w:p>
        </w:tc>
        <w:tc>
          <w:tcPr>
            <w:tcW w:w="2130" w:type="dxa"/>
            <w:shd w:val="clear" w:color="auto" w:fill="FFFFFF" w:themeFill="background1"/>
          </w:tcPr>
          <w:p w14:paraId="2564DE60" w14:textId="2F4D0A80" w:rsidR="00695017" w:rsidRPr="009441C1" w:rsidRDefault="00CE15F8" w:rsidP="00695017">
            <w:pPr>
              <w:spacing w:before="40" w:after="40"/>
              <w:rPr>
                <w:rFonts w:cs="Arial"/>
                <w:sz w:val="20"/>
              </w:rPr>
            </w:pPr>
            <w:r w:rsidRPr="00CE15F8">
              <w:rPr>
                <w:rFonts w:cs="Arial"/>
                <w:sz w:val="20"/>
              </w:rPr>
              <w:t>Incident Report / Published Period</w:t>
            </w:r>
          </w:p>
        </w:tc>
        <w:tc>
          <w:tcPr>
            <w:tcW w:w="3144" w:type="dxa"/>
            <w:shd w:val="clear" w:color="auto" w:fill="FFFFFF" w:themeFill="background1"/>
          </w:tcPr>
          <w:p w14:paraId="00670E62" w14:textId="77777777" w:rsidR="00CE15F8" w:rsidRPr="00CE15F8" w:rsidRDefault="00CE15F8" w:rsidP="00CE15F8">
            <w:pPr>
              <w:spacing w:before="40" w:after="40"/>
              <w:rPr>
                <w:rFonts w:cs="Arial"/>
                <w:sz w:val="20"/>
              </w:rPr>
            </w:pPr>
            <w:r w:rsidRPr="00CE15F8">
              <w:rPr>
                <w:rFonts w:cs="Arial"/>
                <w:sz w:val="20"/>
              </w:rPr>
              <w:t>Percentage of incidents for which a report is provided to NICE within the specified time period</w:t>
            </w:r>
          </w:p>
          <w:p w14:paraId="0C9F78DB" w14:textId="77777777" w:rsidR="00CE15F8" w:rsidRPr="00CE15F8" w:rsidRDefault="00CE15F8" w:rsidP="00CE15F8">
            <w:pPr>
              <w:spacing w:before="40" w:after="40"/>
              <w:rPr>
                <w:rFonts w:cs="Arial"/>
                <w:sz w:val="20"/>
              </w:rPr>
            </w:pPr>
          </w:p>
          <w:p w14:paraId="5CEC2653" w14:textId="77777777" w:rsidR="00CE15F8" w:rsidRPr="00CE15F8" w:rsidRDefault="00CE15F8" w:rsidP="00CE15F8">
            <w:pPr>
              <w:spacing w:before="40" w:after="40"/>
              <w:rPr>
                <w:rFonts w:cs="Arial"/>
                <w:sz w:val="20"/>
              </w:rPr>
            </w:pPr>
            <w:r w:rsidRPr="00CE15F8">
              <w:rPr>
                <w:rFonts w:cs="Arial"/>
                <w:sz w:val="20"/>
              </w:rPr>
              <w:t xml:space="preserve">Report = a notification sent to the Authority, </w:t>
            </w:r>
          </w:p>
          <w:p w14:paraId="6A873248" w14:textId="77777777" w:rsidR="00CE15F8" w:rsidRPr="00CE15F8" w:rsidRDefault="00CE15F8" w:rsidP="00CE15F8">
            <w:pPr>
              <w:spacing w:before="40" w:after="40"/>
              <w:rPr>
                <w:rFonts w:cs="Arial"/>
                <w:sz w:val="20"/>
              </w:rPr>
            </w:pPr>
          </w:p>
          <w:p w14:paraId="29B3D30E" w14:textId="5FA0D38A" w:rsidR="00695017" w:rsidRPr="009441C1" w:rsidRDefault="00CE15F8" w:rsidP="00CE15F8">
            <w:pPr>
              <w:spacing w:before="40" w:after="40"/>
              <w:rPr>
                <w:rFonts w:cs="Arial"/>
                <w:sz w:val="20"/>
              </w:rPr>
            </w:pPr>
            <w:r w:rsidRPr="00CE15F8">
              <w:rPr>
                <w:rFonts w:cs="Arial"/>
                <w:sz w:val="20"/>
              </w:rPr>
              <w:t>Published = a notification published on a web based Alert Page</w:t>
            </w:r>
          </w:p>
        </w:tc>
        <w:tc>
          <w:tcPr>
            <w:tcW w:w="2242" w:type="dxa"/>
            <w:shd w:val="clear" w:color="auto" w:fill="FFFFFF" w:themeFill="background1"/>
          </w:tcPr>
          <w:p w14:paraId="72B4932E" w14:textId="775C562F" w:rsidR="00695017" w:rsidRPr="009441C1" w:rsidRDefault="00CE15F8" w:rsidP="00695017">
            <w:pPr>
              <w:spacing w:before="40" w:after="40"/>
              <w:jc w:val="center"/>
              <w:rPr>
                <w:rFonts w:cs="Arial"/>
                <w:sz w:val="20"/>
              </w:rPr>
            </w:pPr>
            <w:r w:rsidRPr="00CE15F8">
              <w:rPr>
                <w:rFonts w:cs="Arial"/>
                <w:sz w:val="20"/>
              </w:rPr>
              <w:t>All Priority Level 1 incidents and 95% of remaining incidents</w:t>
            </w:r>
          </w:p>
        </w:tc>
        <w:tc>
          <w:tcPr>
            <w:tcW w:w="2552" w:type="dxa"/>
            <w:shd w:val="clear" w:color="auto" w:fill="FFFFFF" w:themeFill="background1"/>
          </w:tcPr>
          <w:p w14:paraId="7DCB4ECC" w14:textId="77777777" w:rsidR="00CE15F8" w:rsidRPr="00CE15F8" w:rsidRDefault="00CE15F8" w:rsidP="00CE15F8">
            <w:pPr>
              <w:spacing w:before="40" w:after="40"/>
              <w:rPr>
                <w:rFonts w:cs="Arial"/>
                <w:sz w:val="20"/>
              </w:rPr>
            </w:pPr>
            <w:r w:rsidRPr="00CE15F8">
              <w:rPr>
                <w:rFonts w:cs="Arial"/>
                <w:sz w:val="20"/>
              </w:rPr>
              <w:t>Incident Report Period (IRP) %</w:t>
            </w:r>
          </w:p>
          <w:p w14:paraId="7B9AF4E5" w14:textId="77777777" w:rsidR="00CE15F8" w:rsidRPr="00CE15F8" w:rsidRDefault="00CE15F8" w:rsidP="00CE15F8">
            <w:pPr>
              <w:spacing w:before="40" w:after="40"/>
              <w:rPr>
                <w:rFonts w:cs="Arial"/>
                <w:sz w:val="20"/>
              </w:rPr>
            </w:pPr>
          </w:p>
          <w:p w14:paraId="02B20116" w14:textId="77777777" w:rsidR="00CE15F8" w:rsidRPr="00CE15F8" w:rsidRDefault="00CE15F8" w:rsidP="00CE15F8">
            <w:pPr>
              <w:spacing w:before="40" w:after="40"/>
              <w:rPr>
                <w:rFonts w:cs="Arial"/>
                <w:b/>
                <w:sz w:val="20"/>
              </w:rPr>
            </w:pPr>
            <w:r w:rsidRPr="00CE15F8">
              <w:rPr>
                <w:rFonts w:cs="Arial"/>
                <w:b/>
                <w:sz w:val="20"/>
              </w:rPr>
              <w:t xml:space="preserve">IRP% = IRT x 100 / CI </w:t>
            </w:r>
          </w:p>
          <w:p w14:paraId="01E06144" w14:textId="77777777" w:rsidR="00CE15F8" w:rsidRPr="00CE15F8" w:rsidRDefault="00CE15F8" w:rsidP="00CE15F8">
            <w:pPr>
              <w:spacing w:before="40" w:after="40"/>
              <w:rPr>
                <w:rFonts w:cs="Arial"/>
                <w:sz w:val="20"/>
              </w:rPr>
            </w:pPr>
          </w:p>
          <w:p w14:paraId="180030FE" w14:textId="77777777" w:rsidR="00CE15F8" w:rsidRPr="00CE15F8" w:rsidRDefault="00CE15F8" w:rsidP="00CE15F8">
            <w:pPr>
              <w:spacing w:before="40" w:after="40"/>
              <w:rPr>
                <w:rFonts w:cs="Arial"/>
                <w:sz w:val="20"/>
              </w:rPr>
            </w:pPr>
            <w:r w:rsidRPr="00CE15F8">
              <w:rPr>
                <w:rFonts w:cs="Arial"/>
                <w:sz w:val="20"/>
              </w:rPr>
              <w:t>IRT: Incident Reports issued within the specified time-period during the reporting period.</w:t>
            </w:r>
          </w:p>
          <w:p w14:paraId="5A644F18" w14:textId="77777777" w:rsidR="00CE15F8" w:rsidRPr="00CE15F8" w:rsidRDefault="00CE15F8" w:rsidP="00CE15F8">
            <w:pPr>
              <w:spacing w:before="40" w:after="40"/>
              <w:rPr>
                <w:rFonts w:cs="Arial"/>
                <w:sz w:val="20"/>
              </w:rPr>
            </w:pPr>
          </w:p>
          <w:p w14:paraId="07489D21" w14:textId="553B213B" w:rsidR="00695017" w:rsidRPr="009441C1" w:rsidRDefault="00CE15F8" w:rsidP="00CE15F8">
            <w:pPr>
              <w:spacing w:before="40" w:after="40"/>
              <w:rPr>
                <w:rFonts w:cs="Arial"/>
                <w:sz w:val="20"/>
              </w:rPr>
            </w:pPr>
            <w:r w:rsidRPr="00CE15F8">
              <w:rPr>
                <w:rFonts w:cs="Arial"/>
                <w:sz w:val="20"/>
              </w:rPr>
              <w:t>CI: Total number of incidents during the reporting period.</w:t>
            </w:r>
          </w:p>
        </w:tc>
        <w:tc>
          <w:tcPr>
            <w:tcW w:w="2551" w:type="dxa"/>
            <w:shd w:val="clear" w:color="auto" w:fill="FFFFFF" w:themeFill="background1"/>
          </w:tcPr>
          <w:p w14:paraId="07C0BBA8" w14:textId="77777777" w:rsidR="00695017" w:rsidRPr="009441C1" w:rsidRDefault="00695017" w:rsidP="00695017">
            <w:pPr>
              <w:spacing w:before="40" w:after="40"/>
              <w:rPr>
                <w:rFonts w:cs="Arial"/>
                <w:sz w:val="20"/>
              </w:rPr>
            </w:pPr>
            <w:r w:rsidRPr="009441C1">
              <w:rPr>
                <w:rFonts w:cs="Arial"/>
                <w:sz w:val="20"/>
              </w:rPr>
              <w:t>Service Credits</w:t>
            </w:r>
            <w:r>
              <w:rPr>
                <w:rFonts w:cs="Arial"/>
                <w:sz w:val="20"/>
              </w:rPr>
              <w:t xml:space="preserve"> </w:t>
            </w:r>
            <w:r w:rsidRPr="007E3096">
              <w:rPr>
                <w:rFonts w:cs="Arial"/>
                <w:b/>
                <w:i/>
                <w:sz w:val="20"/>
              </w:rPr>
              <w:t>not</w:t>
            </w:r>
            <w:r w:rsidRPr="009441C1">
              <w:rPr>
                <w:rFonts w:cs="Arial"/>
                <w:sz w:val="20"/>
              </w:rPr>
              <w:t xml:space="preserve"> </w:t>
            </w:r>
            <w:r>
              <w:rPr>
                <w:rFonts w:cs="Arial"/>
                <w:sz w:val="20"/>
              </w:rPr>
              <w:t>a</w:t>
            </w:r>
            <w:r w:rsidRPr="009441C1">
              <w:rPr>
                <w:rFonts w:cs="Arial"/>
                <w:sz w:val="20"/>
              </w:rPr>
              <w:t>pplicable</w:t>
            </w:r>
          </w:p>
        </w:tc>
      </w:tr>
      <w:tr w:rsidR="00695017" w:rsidRPr="003A1988" w14:paraId="2432627C" w14:textId="77777777" w:rsidTr="00695017">
        <w:trPr>
          <w:cantSplit/>
        </w:trPr>
        <w:tc>
          <w:tcPr>
            <w:tcW w:w="1097" w:type="dxa"/>
            <w:shd w:val="clear" w:color="auto" w:fill="FFFFFF" w:themeFill="background1"/>
          </w:tcPr>
          <w:p w14:paraId="7B1D3010" w14:textId="77777777" w:rsidR="00695017" w:rsidRDefault="00695017" w:rsidP="00695017">
            <w:pPr>
              <w:spacing w:before="40" w:after="40"/>
              <w:jc w:val="center"/>
              <w:rPr>
                <w:rFonts w:cs="Arial"/>
                <w:sz w:val="20"/>
              </w:rPr>
            </w:pPr>
            <w:r>
              <w:rPr>
                <w:rFonts w:cs="Arial"/>
                <w:sz w:val="20"/>
              </w:rPr>
              <w:lastRenderedPageBreak/>
              <w:t>KPI007</w:t>
            </w:r>
          </w:p>
        </w:tc>
        <w:tc>
          <w:tcPr>
            <w:tcW w:w="2130" w:type="dxa"/>
            <w:shd w:val="clear" w:color="auto" w:fill="FFFFFF" w:themeFill="background1"/>
          </w:tcPr>
          <w:p w14:paraId="29C9BF9D" w14:textId="77777777" w:rsidR="00695017" w:rsidRDefault="00695017" w:rsidP="00695017">
            <w:pPr>
              <w:spacing w:before="40" w:after="40"/>
              <w:rPr>
                <w:rFonts w:cs="Arial"/>
                <w:sz w:val="20"/>
              </w:rPr>
            </w:pPr>
            <w:r>
              <w:rPr>
                <w:rFonts w:cs="Arial"/>
                <w:sz w:val="20"/>
              </w:rPr>
              <w:t>Transaction response time</w:t>
            </w:r>
          </w:p>
        </w:tc>
        <w:tc>
          <w:tcPr>
            <w:tcW w:w="3144" w:type="dxa"/>
            <w:shd w:val="clear" w:color="auto" w:fill="FFFFFF" w:themeFill="background1"/>
          </w:tcPr>
          <w:p w14:paraId="3BC8AFCB" w14:textId="77777777" w:rsidR="00695017" w:rsidRDefault="00695017" w:rsidP="00695017">
            <w:pPr>
              <w:spacing w:before="40" w:after="40"/>
              <w:rPr>
                <w:rFonts w:cs="Arial"/>
                <w:sz w:val="20"/>
              </w:rPr>
            </w:pPr>
            <w:r>
              <w:rPr>
                <w:rFonts w:cs="Arial"/>
                <w:sz w:val="20"/>
              </w:rPr>
              <w:t>The percentage of user client-server transactions, during Core Service Hours, satisfied within 1 second.</w:t>
            </w:r>
          </w:p>
        </w:tc>
        <w:tc>
          <w:tcPr>
            <w:tcW w:w="2242" w:type="dxa"/>
            <w:shd w:val="clear" w:color="auto" w:fill="FFFFFF" w:themeFill="background1"/>
          </w:tcPr>
          <w:p w14:paraId="1D0CDCB5" w14:textId="77777777" w:rsidR="00695017" w:rsidRDefault="00695017" w:rsidP="00695017">
            <w:pPr>
              <w:spacing w:before="40" w:after="40"/>
              <w:jc w:val="center"/>
              <w:rPr>
                <w:rFonts w:cs="Arial"/>
                <w:sz w:val="20"/>
              </w:rPr>
            </w:pPr>
            <w:r>
              <w:rPr>
                <w:rFonts w:cs="Arial"/>
                <w:sz w:val="20"/>
              </w:rPr>
              <w:t>95%</w:t>
            </w:r>
          </w:p>
        </w:tc>
        <w:tc>
          <w:tcPr>
            <w:tcW w:w="2552" w:type="dxa"/>
            <w:shd w:val="clear" w:color="auto" w:fill="FFFFFF" w:themeFill="background1"/>
          </w:tcPr>
          <w:p w14:paraId="2C8F9727" w14:textId="77777777" w:rsidR="00CE15F8" w:rsidRPr="00CE15F8" w:rsidRDefault="00CE15F8" w:rsidP="00CE15F8">
            <w:pPr>
              <w:spacing w:before="40" w:after="40"/>
              <w:rPr>
                <w:rFonts w:cs="Arial"/>
                <w:sz w:val="20"/>
              </w:rPr>
            </w:pPr>
            <w:r w:rsidRPr="00CE15F8">
              <w:rPr>
                <w:rFonts w:cs="Arial"/>
                <w:sz w:val="20"/>
              </w:rPr>
              <w:t>Transaction Response Time (</w:t>
            </w:r>
            <w:proofErr w:type="spellStart"/>
            <w:r w:rsidRPr="00CE15F8">
              <w:rPr>
                <w:rFonts w:cs="Arial"/>
                <w:sz w:val="20"/>
              </w:rPr>
              <w:t>TRt</w:t>
            </w:r>
            <w:proofErr w:type="spellEnd"/>
            <w:r w:rsidRPr="00CE15F8">
              <w:rPr>
                <w:rFonts w:cs="Arial"/>
                <w:sz w:val="20"/>
              </w:rPr>
              <w:t>) %</w:t>
            </w:r>
          </w:p>
          <w:p w14:paraId="1BA67B40" w14:textId="77777777" w:rsidR="00CE15F8" w:rsidRPr="00CE15F8" w:rsidRDefault="00CE15F8" w:rsidP="00CE15F8">
            <w:pPr>
              <w:spacing w:before="40" w:after="40"/>
              <w:rPr>
                <w:rFonts w:cs="Arial"/>
                <w:sz w:val="20"/>
              </w:rPr>
            </w:pPr>
          </w:p>
          <w:p w14:paraId="5CD3160C" w14:textId="77777777" w:rsidR="00CE15F8" w:rsidRPr="00CE15F8" w:rsidRDefault="00CE15F8" w:rsidP="00CE15F8">
            <w:pPr>
              <w:spacing w:before="40" w:after="40"/>
              <w:rPr>
                <w:rFonts w:cs="Arial"/>
                <w:b/>
                <w:sz w:val="20"/>
              </w:rPr>
            </w:pPr>
            <w:proofErr w:type="spellStart"/>
            <w:r w:rsidRPr="00CE15F8">
              <w:rPr>
                <w:rFonts w:cs="Arial"/>
                <w:b/>
                <w:sz w:val="20"/>
              </w:rPr>
              <w:t>TRt</w:t>
            </w:r>
            <w:proofErr w:type="spellEnd"/>
            <w:r w:rsidRPr="00CE15F8">
              <w:rPr>
                <w:rFonts w:cs="Arial"/>
                <w:b/>
                <w:sz w:val="20"/>
              </w:rPr>
              <w:t xml:space="preserve">% = </w:t>
            </w:r>
            <w:proofErr w:type="spellStart"/>
            <w:r w:rsidRPr="00CE15F8">
              <w:rPr>
                <w:rFonts w:cs="Arial"/>
                <w:b/>
                <w:sz w:val="20"/>
              </w:rPr>
              <w:t>STRt</w:t>
            </w:r>
            <w:proofErr w:type="spellEnd"/>
            <w:r w:rsidRPr="00CE15F8">
              <w:rPr>
                <w:rFonts w:cs="Arial"/>
                <w:b/>
                <w:sz w:val="20"/>
              </w:rPr>
              <w:t xml:space="preserve"> x 100 / TT</w:t>
            </w:r>
          </w:p>
          <w:p w14:paraId="2901B55C" w14:textId="77777777" w:rsidR="00CE15F8" w:rsidRPr="00CE15F8" w:rsidRDefault="00CE15F8" w:rsidP="00CE15F8">
            <w:pPr>
              <w:spacing w:before="40" w:after="40"/>
              <w:rPr>
                <w:rFonts w:cs="Arial"/>
                <w:sz w:val="20"/>
              </w:rPr>
            </w:pPr>
          </w:p>
          <w:p w14:paraId="41974C95" w14:textId="77777777" w:rsidR="00CE15F8" w:rsidRPr="00CE15F8" w:rsidRDefault="00CE15F8" w:rsidP="00CE15F8">
            <w:pPr>
              <w:spacing w:before="40" w:after="40"/>
              <w:rPr>
                <w:rFonts w:cs="Arial"/>
                <w:sz w:val="20"/>
              </w:rPr>
            </w:pPr>
            <w:r w:rsidRPr="00CE15F8">
              <w:rPr>
                <w:rFonts w:cs="Arial"/>
                <w:sz w:val="20"/>
              </w:rPr>
              <w:t>*</w:t>
            </w:r>
            <w:proofErr w:type="spellStart"/>
            <w:r w:rsidRPr="00CE15F8">
              <w:rPr>
                <w:rFonts w:cs="Arial"/>
                <w:sz w:val="20"/>
              </w:rPr>
              <w:t>STRt</w:t>
            </w:r>
            <w:proofErr w:type="spellEnd"/>
            <w:r w:rsidRPr="00CE15F8">
              <w:rPr>
                <w:rFonts w:cs="Arial"/>
                <w:sz w:val="20"/>
              </w:rPr>
              <w:t xml:space="preserve">: Number of sample </w:t>
            </w:r>
            <w:proofErr w:type="spellStart"/>
            <w:r w:rsidRPr="00CE15F8">
              <w:rPr>
                <w:rFonts w:cs="Arial"/>
                <w:sz w:val="20"/>
              </w:rPr>
              <w:t>transations</w:t>
            </w:r>
            <w:proofErr w:type="spellEnd"/>
            <w:r w:rsidRPr="00CE15F8">
              <w:rPr>
                <w:rFonts w:cs="Arial"/>
                <w:sz w:val="20"/>
              </w:rPr>
              <w:t xml:space="preserve"> that meet the response time during the reporting period.</w:t>
            </w:r>
          </w:p>
          <w:p w14:paraId="6461D8E0" w14:textId="77777777" w:rsidR="00CE15F8" w:rsidRPr="00CE15F8" w:rsidRDefault="00CE15F8" w:rsidP="00CE15F8">
            <w:pPr>
              <w:spacing w:before="40" w:after="40"/>
              <w:rPr>
                <w:rFonts w:cs="Arial"/>
                <w:sz w:val="20"/>
              </w:rPr>
            </w:pPr>
          </w:p>
          <w:p w14:paraId="18CA0708" w14:textId="77777777" w:rsidR="00CE15F8" w:rsidRPr="00CE15F8" w:rsidRDefault="00CE15F8" w:rsidP="00CE15F8">
            <w:pPr>
              <w:spacing w:before="40" w:after="40"/>
              <w:rPr>
                <w:rFonts w:cs="Arial"/>
                <w:sz w:val="20"/>
              </w:rPr>
            </w:pPr>
            <w:r w:rsidRPr="00CE15F8">
              <w:rPr>
                <w:rFonts w:cs="Arial"/>
                <w:sz w:val="20"/>
              </w:rPr>
              <w:t xml:space="preserve">TT: Total number of sample </w:t>
            </w:r>
            <w:proofErr w:type="spellStart"/>
            <w:r w:rsidRPr="00CE15F8">
              <w:rPr>
                <w:rFonts w:cs="Arial"/>
                <w:sz w:val="20"/>
              </w:rPr>
              <w:t>transations</w:t>
            </w:r>
            <w:proofErr w:type="spellEnd"/>
            <w:r w:rsidRPr="00CE15F8">
              <w:rPr>
                <w:rFonts w:cs="Arial"/>
                <w:sz w:val="20"/>
              </w:rPr>
              <w:t>.</w:t>
            </w:r>
          </w:p>
          <w:p w14:paraId="197C88D6" w14:textId="77777777" w:rsidR="00CE15F8" w:rsidRPr="00CE15F8" w:rsidRDefault="00CE15F8" w:rsidP="00CE15F8">
            <w:pPr>
              <w:spacing w:before="40" w:after="40"/>
              <w:rPr>
                <w:rFonts w:cs="Arial"/>
                <w:sz w:val="20"/>
              </w:rPr>
            </w:pPr>
          </w:p>
          <w:p w14:paraId="599A45CB" w14:textId="77777777" w:rsidR="00CE15F8" w:rsidRPr="00CE15F8" w:rsidRDefault="00CE15F8" w:rsidP="00CE15F8">
            <w:pPr>
              <w:spacing w:before="40" w:after="40"/>
              <w:rPr>
                <w:rFonts w:cs="Arial"/>
                <w:sz w:val="20"/>
              </w:rPr>
            </w:pPr>
            <w:r w:rsidRPr="00CE15F8">
              <w:rPr>
                <w:rFonts w:cs="Arial"/>
                <w:sz w:val="20"/>
              </w:rPr>
              <w:t>* Measured at the point of direct interaction with the service i.e. excluding any proxy, middleware or network latency.</w:t>
            </w:r>
          </w:p>
          <w:p w14:paraId="0E74649A" w14:textId="77777777" w:rsidR="00CE15F8" w:rsidRPr="00CE15F8" w:rsidRDefault="00CE15F8" w:rsidP="00CE15F8">
            <w:pPr>
              <w:spacing w:before="40" w:after="40"/>
              <w:rPr>
                <w:rFonts w:cs="Arial"/>
                <w:sz w:val="20"/>
              </w:rPr>
            </w:pPr>
          </w:p>
          <w:p w14:paraId="0B3AFFBB" w14:textId="224411FB" w:rsidR="00695017" w:rsidRDefault="00CE15F8" w:rsidP="00CE15F8">
            <w:pPr>
              <w:spacing w:before="40" w:after="40"/>
              <w:rPr>
                <w:rFonts w:cs="Arial"/>
                <w:sz w:val="20"/>
              </w:rPr>
            </w:pPr>
            <w:r w:rsidRPr="00CE15F8">
              <w:rPr>
                <w:rFonts w:cs="Arial"/>
                <w:sz w:val="20"/>
              </w:rPr>
              <w:t>[Note: Measurement sample and method to be determined based on the agreed technical solution]</w:t>
            </w:r>
          </w:p>
        </w:tc>
        <w:tc>
          <w:tcPr>
            <w:tcW w:w="2551" w:type="dxa"/>
            <w:shd w:val="clear" w:color="auto" w:fill="FFFFFF" w:themeFill="background1"/>
          </w:tcPr>
          <w:p w14:paraId="71715763" w14:textId="77777777" w:rsidR="00695017" w:rsidRPr="009441C1" w:rsidRDefault="00695017" w:rsidP="00695017">
            <w:pPr>
              <w:spacing w:before="40" w:after="40"/>
              <w:rPr>
                <w:rFonts w:cs="Arial"/>
                <w:sz w:val="20"/>
              </w:rPr>
            </w:pPr>
            <w:r w:rsidRPr="009441C1">
              <w:rPr>
                <w:rFonts w:cs="Arial"/>
                <w:sz w:val="20"/>
              </w:rPr>
              <w:t>Service Credits</w:t>
            </w:r>
            <w:r>
              <w:rPr>
                <w:rFonts w:cs="Arial"/>
                <w:sz w:val="20"/>
              </w:rPr>
              <w:t xml:space="preserve"> </w:t>
            </w:r>
            <w:r w:rsidRPr="007E3096">
              <w:rPr>
                <w:rFonts w:cs="Arial"/>
                <w:b/>
                <w:i/>
                <w:sz w:val="20"/>
              </w:rPr>
              <w:t>not</w:t>
            </w:r>
            <w:r w:rsidRPr="009441C1">
              <w:rPr>
                <w:rFonts w:cs="Arial"/>
                <w:sz w:val="20"/>
              </w:rPr>
              <w:t xml:space="preserve"> </w:t>
            </w:r>
            <w:r>
              <w:rPr>
                <w:rFonts w:cs="Arial"/>
                <w:sz w:val="20"/>
              </w:rPr>
              <w:t>a</w:t>
            </w:r>
            <w:r w:rsidRPr="009441C1">
              <w:rPr>
                <w:rFonts w:cs="Arial"/>
                <w:sz w:val="20"/>
              </w:rPr>
              <w:t>pplicable</w:t>
            </w:r>
          </w:p>
        </w:tc>
      </w:tr>
    </w:tbl>
    <w:p w14:paraId="3BF8E9B7" w14:textId="77777777" w:rsidR="00695017" w:rsidRDefault="00695017" w:rsidP="00695017">
      <w:pPr>
        <w:pStyle w:val="ITTBodyLevel2"/>
        <w:ind w:left="0" w:firstLine="0"/>
      </w:pPr>
    </w:p>
    <w:p w14:paraId="572AF3EF" w14:textId="77777777" w:rsidR="00695017" w:rsidRDefault="00695017" w:rsidP="00695017">
      <w:pPr>
        <w:pStyle w:val="ITTBodyLevel2"/>
        <w:ind w:left="0" w:firstLine="0"/>
        <w:rPr>
          <w:b/>
        </w:rPr>
        <w:sectPr w:rsidR="00695017" w:rsidSect="008C19C1">
          <w:pgSz w:w="16834" w:h="11909" w:orient="landscape" w:code="9"/>
          <w:pgMar w:top="1440" w:right="1151" w:bottom="1440" w:left="862" w:header="709" w:footer="431" w:gutter="0"/>
          <w:paperSrc w:first="7" w:other="7"/>
          <w:cols w:space="720"/>
          <w:formProt w:val="0"/>
          <w:noEndnote/>
          <w:titlePg/>
          <w:docGrid w:linePitch="272"/>
        </w:sectPr>
      </w:pPr>
    </w:p>
    <w:p w14:paraId="25DD0B97" w14:textId="77777777" w:rsidR="00695017" w:rsidRDefault="00695017" w:rsidP="00695017">
      <w:pPr>
        <w:pStyle w:val="ITTBodyLevel2"/>
        <w:ind w:left="0" w:firstLine="0"/>
        <w:rPr>
          <w:b/>
        </w:rPr>
      </w:pPr>
    </w:p>
    <w:p w14:paraId="2C126BAF" w14:textId="77777777" w:rsidR="00695017" w:rsidRDefault="00695017" w:rsidP="00695017">
      <w:pPr>
        <w:pStyle w:val="ITTBodyLevel2"/>
        <w:ind w:left="0" w:firstLine="0"/>
      </w:pPr>
      <w:r w:rsidRPr="003C3527">
        <w:rPr>
          <w:b/>
        </w:rPr>
        <w:t>Note</w:t>
      </w:r>
      <w:r>
        <w:t>: Service Credits applicable will be capped at 15% of each quarterly service charge.</w:t>
      </w:r>
    </w:p>
    <w:p w14:paraId="59B9EB85" w14:textId="7A6776F8" w:rsidR="00695017" w:rsidRPr="00E87AA1" w:rsidRDefault="00695017" w:rsidP="00695017">
      <w:pPr>
        <w:spacing w:before="0" w:after="0"/>
      </w:pPr>
      <w:r w:rsidRPr="006B3A08">
        <w:t xml:space="preserve">Refer to the Microsoft Excel Workbook, </w:t>
      </w:r>
      <w:r w:rsidRPr="00E87AA1">
        <w:t>Annex 2, Key Performance Indicators (KPI), Service Credits and Reporting. To be fully completed post contract award with the winning bidder.</w:t>
      </w:r>
    </w:p>
    <w:p w14:paraId="4C8D2A14" w14:textId="7509D2C6" w:rsidR="00695017" w:rsidRPr="006B3A08" w:rsidRDefault="00695017" w:rsidP="00695017">
      <w:pPr>
        <w:pStyle w:val="TCBodyNormal"/>
      </w:pPr>
      <w:r w:rsidRPr="00E87AA1">
        <w:t>The Contractor must complete the KPI and Reporting template as provided by the Authority in the format required by the Authority, as detailed in Annex 2 – KPI, Service Credits and Reporting Microsoft Excel Workbook.</w:t>
      </w:r>
      <w:r w:rsidRPr="006B3A08">
        <w:t xml:space="preserve"> </w:t>
      </w:r>
    </w:p>
    <w:p w14:paraId="5E941628" w14:textId="77777777" w:rsidR="00695017" w:rsidRPr="006B3A08" w:rsidRDefault="00695017" w:rsidP="00695017">
      <w:pPr>
        <w:pStyle w:val="TCBodyNormal"/>
      </w:pPr>
      <w:r w:rsidRPr="006B3A08">
        <w:t>All requested fields must be completed by the Contractor.</w:t>
      </w:r>
    </w:p>
    <w:p w14:paraId="7222F503" w14:textId="77777777" w:rsidR="00695017" w:rsidRPr="006B3A08" w:rsidRDefault="00695017" w:rsidP="00695017">
      <w:pPr>
        <w:pStyle w:val="TCBodyNormal"/>
      </w:pPr>
      <w:r w:rsidRPr="006B3A08">
        <w:t xml:space="preserve">The KPI, Service Credits and Reporting Microsoft Excel Workbook, shall be issued to the Authority no later than ten (10) working days before the scheduled quarterly review meeting, to summarise performance against the key KPIs as detailed in clause. </w:t>
      </w:r>
    </w:p>
    <w:p w14:paraId="421E774A" w14:textId="77777777" w:rsidR="00695017" w:rsidRPr="006B3A08" w:rsidRDefault="00695017" w:rsidP="00695017">
      <w:pPr>
        <w:pStyle w:val="TCH2Annex"/>
      </w:pPr>
      <w:bookmarkStart w:id="156" w:name="_Toc324435195"/>
      <w:bookmarkStart w:id="157" w:name="_Toc468789109"/>
      <w:r w:rsidRPr="006B3A08">
        <w:t>2.2</w:t>
      </w:r>
      <w:r w:rsidRPr="006B3A08">
        <w:tab/>
        <w:t>Monthly Reporting</w:t>
      </w:r>
      <w:bookmarkEnd w:id="156"/>
      <w:bookmarkEnd w:id="157"/>
      <w:r w:rsidRPr="006B3A08">
        <w:t xml:space="preserve"> </w:t>
      </w:r>
    </w:p>
    <w:p w14:paraId="25D32DD2" w14:textId="77777777" w:rsidR="00695017" w:rsidRPr="006B3A08" w:rsidRDefault="00695017" w:rsidP="00695017">
      <w:pPr>
        <w:pStyle w:val="TCBodyNormal"/>
      </w:pPr>
      <w:r w:rsidRPr="006B3A08">
        <w:t xml:space="preserve">The Contractor shall provide the following information, monthly to the Authority as detailed in clause 22.3: </w:t>
      </w:r>
    </w:p>
    <w:p w14:paraId="3191A642" w14:textId="77777777" w:rsidR="00EC6703" w:rsidRPr="006B3A08" w:rsidRDefault="00695017" w:rsidP="00EC6703">
      <w:pPr>
        <w:pStyle w:val="TCBodyNormal"/>
        <w:ind w:left="709"/>
      </w:pPr>
      <w:r w:rsidRPr="006B3A08">
        <w:t xml:space="preserve"> </w:t>
      </w:r>
    </w:p>
    <w:tbl>
      <w:tblPr>
        <w:tblStyle w:val="TableGrid"/>
        <w:tblW w:w="0" w:type="auto"/>
        <w:tblLook w:val="04A0" w:firstRow="1" w:lastRow="0" w:firstColumn="1" w:lastColumn="0" w:noHBand="0" w:noVBand="1"/>
      </w:tblPr>
      <w:tblGrid>
        <w:gridCol w:w="5896"/>
        <w:gridCol w:w="3123"/>
      </w:tblGrid>
      <w:tr w:rsidR="00EC6703" w:rsidRPr="00695017" w14:paraId="5D89FE10" w14:textId="77777777" w:rsidTr="00A23AEC">
        <w:tc>
          <w:tcPr>
            <w:tcW w:w="5896" w:type="dxa"/>
          </w:tcPr>
          <w:p w14:paraId="3BA40B11" w14:textId="77777777" w:rsidR="00EC6703" w:rsidRPr="00695017" w:rsidRDefault="00EC6703" w:rsidP="00652DD8">
            <w:pPr>
              <w:pStyle w:val="TCBodyNormal"/>
              <w:rPr>
                <w:b/>
              </w:rPr>
            </w:pPr>
            <w:bookmarkStart w:id="158" w:name="_Toc323636612"/>
            <w:bookmarkStart w:id="159" w:name="_Toc324435196"/>
            <w:r w:rsidRPr="00695017">
              <w:rPr>
                <w:b/>
              </w:rPr>
              <w:t>Item</w:t>
            </w:r>
            <w:bookmarkEnd w:id="158"/>
            <w:bookmarkEnd w:id="159"/>
          </w:p>
        </w:tc>
        <w:tc>
          <w:tcPr>
            <w:tcW w:w="3123" w:type="dxa"/>
          </w:tcPr>
          <w:p w14:paraId="1F4963E5" w14:textId="77777777" w:rsidR="00EC6703" w:rsidRPr="00695017" w:rsidRDefault="00EC6703" w:rsidP="00652DD8">
            <w:pPr>
              <w:pStyle w:val="TCBodyNormal"/>
              <w:rPr>
                <w:b/>
              </w:rPr>
            </w:pPr>
            <w:bookmarkStart w:id="160" w:name="_Toc323636613"/>
            <w:bookmarkStart w:id="161" w:name="_Toc324435197"/>
            <w:r w:rsidRPr="00695017">
              <w:rPr>
                <w:b/>
              </w:rPr>
              <w:t>[Month/Year]</w:t>
            </w:r>
            <w:bookmarkEnd w:id="160"/>
            <w:bookmarkEnd w:id="161"/>
            <w:r w:rsidRPr="00695017">
              <w:rPr>
                <w:b/>
              </w:rPr>
              <w:t xml:space="preserve"> </w:t>
            </w:r>
          </w:p>
        </w:tc>
      </w:tr>
      <w:tr w:rsidR="00410AA1" w:rsidRPr="006B3A08" w14:paraId="757331AB" w14:textId="77777777" w:rsidTr="00A23AEC">
        <w:tc>
          <w:tcPr>
            <w:tcW w:w="5896" w:type="dxa"/>
          </w:tcPr>
          <w:p w14:paraId="4511F552" w14:textId="77777777" w:rsidR="00410AA1" w:rsidRDefault="00410AA1" w:rsidP="00652DD8">
            <w:pPr>
              <w:pStyle w:val="TCBodyNormal"/>
            </w:pPr>
            <w:r>
              <w:t>Total number of organisations</w:t>
            </w:r>
          </w:p>
        </w:tc>
        <w:tc>
          <w:tcPr>
            <w:tcW w:w="3123" w:type="dxa"/>
          </w:tcPr>
          <w:p w14:paraId="5CFD1DF5" w14:textId="77777777" w:rsidR="00410AA1" w:rsidRPr="006B3A08" w:rsidRDefault="00410AA1" w:rsidP="00652DD8">
            <w:pPr>
              <w:pStyle w:val="TCBodyNormal"/>
            </w:pPr>
          </w:p>
        </w:tc>
      </w:tr>
      <w:tr w:rsidR="00EC6703" w:rsidRPr="006B3A08" w14:paraId="13711D4D" w14:textId="77777777" w:rsidTr="00A23AEC">
        <w:tc>
          <w:tcPr>
            <w:tcW w:w="5896" w:type="dxa"/>
          </w:tcPr>
          <w:p w14:paraId="5F455C03" w14:textId="77777777" w:rsidR="00EC6703" w:rsidRPr="006B3A08" w:rsidRDefault="00695017" w:rsidP="00652DD8">
            <w:pPr>
              <w:pStyle w:val="TCBodyNormal"/>
            </w:pPr>
            <w:r>
              <w:t xml:space="preserve">Total number of </w:t>
            </w:r>
            <w:r w:rsidR="00410AA1">
              <w:t xml:space="preserve">Administrator </w:t>
            </w:r>
            <w:r>
              <w:t>accounts</w:t>
            </w:r>
          </w:p>
        </w:tc>
        <w:tc>
          <w:tcPr>
            <w:tcW w:w="3123" w:type="dxa"/>
          </w:tcPr>
          <w:p w14:paraId="02E7D8B4" w14:textId="77777777" w:rsidR="00EC6703" w:rsidRPr="006B3A08" w:rsidRDefault="00EC6703" w:rsidP="00652DD8">
            <w:pPr>
              <w:pStyle w:val="TCBodyNormal"/>
            </w:pPr>
          </w:p>
        </w:tc>
      </w:tr>
      <w:tr w:rsidR="00410AA1" w:rsidRPr="006B3A08" w14:paraId="1D8137D5" w14:textId="77777777" w:rsidTr="00A23AEC">
        <w:tc>
          <w:tcPr>
            <w:tcW w:w="5896" w:type="dxa"/>
          </w:tcPr>
          <w:p w14:paraId="757DD762" w14:textId="77777777" w:rsidR="00410AA1" w:rsidRDefault="00410AA1" w:rsidP="00652DD8">
            <w:pPr>
              <w:pStyle w:val="TCBodyNormal"/>
            </w:pPr>
            <w:r>
              <w:t>Number of new Administrator accounts</w:t>
            </w:r>
          </w:p>
        </w:tc>
        <w:tc>
          <w:tcPr>
            <w:tcW w:w="3123" w:type="dxa"/>
          </w:tcPr>
          <w:p w14:paraId="77BCB539" w14:textId="77777777" w:rsidR="00410AA1" w:rsidRPr="006B3A08" w:rsidRDefault="00410AA1" w:rsidP="00652DD8">
            <w:pPr>
              <w:pStyle w:val="TCBodyNormal"/>
            </w:pPr>
          </w:p>
        </w:tc>
      </w:tr>
      <w:tr w:rsidR="00EC6703" w:rsidRPr="006B3A08" w14:paraId="646F32B3" w14:textId="77777777" w:rsidTr="00A23AEC">
        <w:tc>
          <w:tcPr>
            <w:tcW w:w="5896" w:type="dxa"/>
          </w:tcPr>
          <w:p w14:paraId="01479E0E" w14:textId="5017C596" w:rsidR="00EC6703" w:rsidRPr="006B3A08" w:rsidRDefault="00695017" w:rsidP="00410AA1">
            <w:pPr>
              <w:pStyle w:val="TCBodyNormal"/>
            </w:pPr>
            <w:r>
              <w:t xml:space="preserve">Number of </w:t>
            </w:r>
            <w:r w:rsidR="00410AA1">
              <w:t xml:space="preserve">closed / deleted Administration </w:t>
            </w:r>
            <w:r>
              <w:t>account</w:t>
            </w:r>
            <w:r w:rsidR="00410AA1">
              <w:t>s</w:t>
            </w:r>
            <w:r>
              <w:t xml:space="preserve"> </w:t>
            </w:r>
          </w:p>
        </w:tc>
        <w:tc>
          <w:tcPr>
            <w:tcW w:w="3123" w:type="dxa"/>
          </w:tcPr>
          <w:p w14:paraId="338730FD" w14:textId="77777777" w:rsidR="00EC6703" w:rsidRPr="006B3A08" w:rsidRDefault="00EC6703" w:rsidP="00652DD8">
            <w:pPr>
              <w:pStyle w:val="TCBodyNormal"/>
            </w:pPr>
          </w:p>
        </w:tc>
      </w:tr>
      <w:tr w:rsidR="00CE15F8" w:rsidRPr="006B3A08" w14:paraId="6F541ACD" w14:textId="77777777" w:rsidTr="00A23AEC">
        <w:tc>
          <w:tcPr>
            <w:tcW w:w="5896" w:type="dxa"/>
          </w:tcPr>
          <w:p w14:paraId="395C50BC" w14:textId="34D54B0C" w:rsidR="00CE15F8" w:rsidRDefault="00A23AEC" w:rsidP="00410AA1">
            <w:pPr>
              <w:pStyle w:val="TCBodyNormal"/>
            </w:pPr>
            <w:r>
              <w:t>the number of queries to the Knowledge Base</w:t>
            </w:r>
          </w:p>
        </w:tc>
        <w:tc>
          <w:tcPr>
            <w:tcW w:w="3123" w:type="dxa"/>
          </w:tcPr>
          <w:p w14:paraId="25920EF2" w14:textId="77777777" w:rsidR="00CE15F8" w:rsidRPr="006B3A08" w:rsidRDefault="00CE15F8" w:rsidP="00652DD8">
            <w:pPr>
              <w:pStyle w:val="TCBodyNormal"/>
            </w:pPr>
          </w:p>
        </w:tc>
      </w:tr>
      <w:tr w:rsidR="00CE15F8" w:rsidRPr="006B3A08" w14:paraId="48C6E30A" w14:textId="77777777" w:rsidTr="00A23AEC">
        <w:tc>
          <w:tcPr>
            <w:tcW w:w="5896" w:type="dxa"/>
          </w:tcPr>
          <w:p w14:paraId="351292B8" w14:textId="3E8A1B20" w:rsidR="00CE15F8" w:rsidRDefault="00A23AEC" w:rsidP="00410AA1">
            <w:pPr>
              <w:pStyle w:val="TCBodyNormal"/>
            </w:pPr>
            <w:r>
              <w:t>the number of</w:t>
            </w:r>
            <w:r w:rsidRPr="00481BA6">
              <w:t xml:space="preserve"> links </w:t>
            </w:r>
            <w:r>
              <w:t>created</w:t>
            </w:r>
          </w:p>
        </w:tc>
        <w:tc>
          <w:tcPr>
            <w:tcW w:w="3123" w:type="dxa"/>
          </w:tcPr>
          <w:p w14:paraId="24937A48" w14:textId="77777777" w:rsidR="00CE15F8" w:rsidRPr="006B3A08" w:rsidRDefault="00CE15F8" w:rsidP="00652DD8">
            <w:pPr>
              <w:pStyle w:val="TCBodyNormal"/>
            </w:pPr>
          </w:p>
        </w:tc>
      </w:tr>
      <w:tr w:rsidR="00CE15F8" w:rsidRPr="006B3A08" w14:paraId="3F76D6C0" w14:textId="77777777" w:rsidTr="00A23AEC">
        <w:tc>
          <w:tcPr>
            <w:tcW w:w="5896" w:type="dxa"/>
          </w:tcPr>
          <w:p w14:paraId="2500FE48" w14:textId="04402E3D" w:rsidR="00CE15F8" w:rsidRDefault="00A23AEC" w:rsidP="00410AA1">
            <w:pPr>
              <w:pStyle w:val="TCBodyNormal"/>
            </w:pPr>
            <w:r w:rsidRPr="00481BA6">
              <w:t>redirected and resolved</w:t>
            </w:r>
          </w:p>
        </w:tc>
        <w:tc>
          <w:tcPr>
            <w:tcW w:w="3123" w:type="dxa"/>
          </w:tcPr>
          <w:p w14:paraId="3227E487" w14:textId="77777777" w:rsidR="00CE15F8" w:rsidRPr="006B3A08" w:rsidRDefault="00CE15F8" w:rsidP="00652DD8">
            <w:pPr>
              <w:pStyle w:val="TCBodyNormal"/>
            </w:pPr>
          </w:p>
        </w:tc>
      </w:tr>
      <w:tr w:rsidR="00CE15F8" w:rsidRPr="006B3A08" w14:paraId="2C6846E0" w14:textId="77777777" w:rsidTr="00A23AEC">
        <w:tc>
          <w:tcPr>
            <w:tcW w:w="5896" w:type="dxa"/>
          </w:tcPr>
          <w:p w14:paraId="659286F1" w14:textId="61ABDC68" w:rsidR="00CE15F8" w:rsidRDefault="00A23AEC" w:rsidP="00410AA1">
            <w:pPr>
              <w:pStyle w:val="TCBodyNormal"/>
            </w:pPr>
            <w:r>
              <w:t>the number of failed links</w:t>
            </w:r>
          </w:p>
        </w:tc>
        <w:tc>
          <w:tcPr>
            <w:tcW w:w="3123" w:type="dxa"/>
          </w:tcPr>
          <w:p w14:paraId="414FC5E9" w14:textId="77777777" w:rsidR="00CE15F8" w:rsidRPr="006B3A08" w:rsidRDefault="00CE15F8" w:rsidP="00652DD8">
            <w:pPr>
              <w:pStyle w:val="TCBodyNormal"/>
            </w:pPr>
          </w:p>
        </w:tc>
      </w:tr>
      <w:tr w:rsidR="00CE15F8" w:rsidRPr="006B3A08" w14:paraId="092011FF" w14:textId="77777777" w:rsidTr="00A23AEC">
        <w:tc>
          <w:tcPr>
            <w:tcW w:w="5896" w:type="dxa"/>
          </w:tcPr>
          <w:p w14:paraId="7912AF7B" w14:textId="3CEB09CE" w:rsidR="00CE15F8" w:rsidRDefault="00A23AEC" w:rsidP="00410AA1">
            <w:pPr>
              <w:pStyle w:val="TCBodyNormal"/>
            </w:pPr>
            <w:r>
              <w:t xml:space="preserve">the </w:t>
            </w:r>
            <w:r w:rsidR="00465186">
              <w:t xml:space="preserve">average </w:t>
            </w:r>
            <w:r>
              <w:t>time taken to resolve links</w:t>
            </w:r>
          </w:p>
        </w:tc>
        <w:tc>
          <w:tcPr>
            <w:tcW w:w="3123" w:type="dxa"/>
          </w:tcPr>
          <w:p w14:paraId="5CE2F00D" w14:textId="77777777" w:rsidR="00CE15F8" w:rsidRPr="006B3A08" w:rsidRDefault="00CE15F8" w:rsidP="00652DD8">
            <w:pPr>
              <w:pStyle w:val="TCBodyNormal"/>
            </w:pPr>
          </w:p>
        </w:tc>
      </w:tr>
      <w:tr w:rsidR="0071725A" w:rsidRPr="006B3A08" w14:paraId="58AB8E9F" w14:textId="77777777" w:rsidTr="00A23AEC">
        <w:tc>
          <w:tcPr>
            <w:tcW w:w="9019" w:type="dxa"/>
            <w:gridSpan w:val="2"/>
          </w:tcPr>
          <w:p w14:paraId="15EA4D7E" w14:textId="77777777" w:rsidR="0071725A" w:rsidRPr="0071725A" w:rsidRDefault="0071725A" w:rsidP="0071725A">
            <w:pPr>
              <w:pStyle w:val="TCBodyNormal"/>
              <w:jc w:val="center"/>
              <w:rPr>
                <w:b/>
              </w:rPr>
            </w:pPr>
            <w:r w:rsidRPr="0071725A">
              <w:rPr>
                <w:b/>
                <w:highlight w:val="yellow"/>
              </w:rPr>
              <w:t>To be fully completed post contract award with the winning bidder.</w:t>
            </w:r>
          </w:p>
        </w:tc>
      </w:tr>
    </w:tbl>
    <w:p w14:paraId="488B5E46" w14:textId="01C00774" w:rsidR="000E194D" w:rsidRPr="006B3A08" w:rsidRDefault="000E194D" w:rsidP="00D555D0">
      <w:pPr>
        <w:pStyle w:val="TCH2Annex"/>
      </w:pPr>
      <w:bookmarkStart w:id="162" w:name="_Toc324435204"/>
      <w:bookmarkStart w:id="163" w:name="_Toc468789110"/>
      <w:r w:rsidRPr="006B3A08">
        <w:t>2.</w:t>
      </w:r>
      <w:r w:rsidR="00C80935">
        <w:t>3</w:t>
      </w:r>
      <w:r w:rsidRPr="006B3A08">
        <w:tab/>
        <w:t>Quarterly Reporting</w:t>
      </w:r>
      <w:bookmarkEnd w:id="162"/>
      <w:bookmarkEnd w:id="163"/>
      <w:r w:rsidRPr="006B3A08">
        <w:t xml:space="preserve"> </w:t>
      </w:r>
    </w:p>
    <w:p w14:paraId="25AC8E94" w14:textId="77777777" w:rsidR="000E194D" w:rsidRPr="0086605D" w:rsidRDefault="000E194D" w:rsidP="000E194D">
      <w:pPr>
        <w:pStyle w:val="TCBodyNormal"/>
      </w:pPr>
      <w:r w:rsidRPr="006B3A08">
        <w:t>The Contractor shall provide the information as required in clause 2</w:t>
      </w:r>
      <w:r w:rsidR="00F00D12" w:rsidRPr="006B3A08">
        <w:t>2</w:t>
      </w:r>
      <w:r w:rsidRPr="006B3A08">
        <w:t xml:space="preserve">.4 and Annex </w:t>
      </w:r>
      <w:r w:rsidR="00F00D12" w:rsidRPr="006B3A08">
        <w:t>2</w:t>
      </w:r>
      <w:r w:rsidR="00A66656" w:rsidRPr="006B3A08">
        <w:t xml:space="preserve"> – 2.1 and Annex 2 – 2.2</w:t>
      </w:r>
      <w:r w:rsidRPr="006B3A08">
        <w:t>, quarterly to the Authority.</w:t>
      </w:r>
      <w:r w:rsidR="0071725A">
        <w:t xml:space="preserve"> </w:t>
      </w:r>
    </w:p>
    <w:p w14:paraId="67E693DD" w14:textId="77777777" w:rsidR="000E194D" w:rsidRPr="0086605D" w:rsidRDefault="000E194D" w:rsidP="000E194D">
      <w:pPr>
        <w:pStyle w:val="TCBodyNormal"/>
        <w:ind w:left="709"/>
      </w:pPr>
    </w:p>
    <w:p w14:paraId="13C365CC" w14:textId="59F019D7" w:rsidR="00D65A68" w:rsidRPr="0086605D" w:rsidRDefault="00D65A68" w:rsidP="00D555D0">
      <w:pPr>
        <w:pStyle w:val="TCH1Annex"/>
      </w:pPr>
      <w:bookmarkStart w:id="164" w:name="_GoBack"/>
      <w:bookmarkEnd w:id="164"/>
      <w:r w:rsidRPr="0086605D">
        <w:rPr>
          <w:sz w:val="22"/>
          <w:szCs w:val="20"/>
        </w:rPr>
        <w:br w:type="page"/>
      </w:r>
      <w:bookmarkStart w:id="165" w:name="_Toc276465560"/>
      <w:bookmarkStart w:id="166" w:name="_Toc468789111"/>
      <w:r w:rsidRPr="0086605D">
        <w:lastRenderedPageBreak/>
        <w:t>A</w:t>
      </w:r>
      <w:r w:rsidR="00BF3970">
        <w:t>NNEX</w:t>
      </w:r>
      <w:r w:rsidRPr="0086605D">
        <w:t xml:space="preserve"> 3</w:t>
      </w:r>
      <w:bookmarkEnd w:id="165"/>
      <w:bookmarkEnd w:id="166"/>
    </w:p>
    <w:p w14:paraId="4A24F4C9" w14:textId="77777777" w:rsidR="00E15C88" w:rsidRPr="0086605D" w:rsidRDefault="00E15C88" w:rsidP="00D555D0">
      <w:pPr>
        <w:pStyle w:val="TCH2Annex"/>
      </w:pPr>
      <w:bookmarkStart w:id="167" w:name="_Toc276465561"/>
      <w:bookmarkStart w:id="168" w:name="_Toc468789112"/>
      <w:r w:rsidRPr="0086605D">
        <w:t>M</w:t>
      </w:r>
      <w:r w:rsidR="00293D49" w:rsidRPr="0086605D">
        <w:t>ilestones</w:t>
      </w:r>
      <w:bookmarkEnd w:id="168"/>
    </w:p>
    <w:p w14:paraId="06CFAD46" w14:textId="77777777" w:rsidR="00AB65EB" w:rsidRPr="00A23AEC" w:rsidRDefault="00550FF6" w:rsidP="00AB65EB">
      <w:pPr>
        <w:pStyle w:val="TCBodyNormal"/>
      </w:pPr>
      <w:bookmarkStart w:id="169" w:name="_Toc276465562"/>
      <w:bookmarkStart w:id="170" w:name="_Toc314501420"/>
      <w:bookmarkEnd w:id="151"/>
      <w:bookmarkEnd w:id="167"/>
      <w:r>
        <w:t xml:space="preserve">A fully detailed implementation plan must be agreed by both parties no later than </w:t>
      </w:r>
      <w:r w:rsidR="00D002C1">
        <w:t>14 working days</w:t>
      </w:r>
      <w:r w:rsidR="00DF35E0">
        <w:t xml:space="preserve"> after</w:t>
      </w:r>
      <w:r w:rsidR="00D002C1">
        <w:t xml:space="preserve"> the</w:t>
      </w:r>
      <w:r w:rsidR="00DF35E0">
        <w:t xml:space="preserve"> contract commencement date</w:t>
      </w:r>
      <w:r>
        <w:t>.</w:t>
      </w:r>
      <w:r w:rsidR="00BD5D7D">
        <w:t xml:space="preserve"> The plan shall detail the key milestones for all </w:t>
      </w:r>
      <w:r w:rsidR="00BD5D7D" w:rsidRPr="006B3A08">
        <w:t>phases on the plan.</w:t>
      </w:r>
      <w:r w:rsidR="00DF35E0" w:rsidRPr="006B3A08">
        <w:t xml:space="preserve"> </w:t>
      </w:r>
    </w:p>
    <w:p w14:paraId="6836F945" w14:textId="77777777" w:rsidR="00550FF6" w:rsidRPr="00A23AEC" w:rsidRDefault="00550FF6" w:rsidP="00AB65EB">
      <w:pPr>
        <w:pStyle w:val="TCBodyNormal"/>
      </w:pPr>
      <w:r w:rsidRPr="00A23AEC">
        <w:t xml:space="preserve">The implementation </w:t>
      </w:r>
      <w:r w:rsidR="00D002C1" w:rsidRPr="00A23AEC">
        <w:t>of the Services</w:t>
      </w:r>
      <w:r w:rsidRPr="00A23AEC">
        <w:t xml:space="preserve"> </w:t>
      </w:r>
      <w:r w:rsidR="00D002C1" w:rsidRPr="00A23AEC">
        <w:t xml:space="preserve">must be fully completed no later than </w:t>
      </w:r>
      <w:r w:rsidR="003964C5" w:rsidRPr="00A23AEC">
        <w:t>30 September</w:t>
      </w:r>
      <w:r w:rsidR="008D48A9" w:rsidRPr="00A23AEC">
        <w:t xml:space="preserve"> 2017</w:t>
      </w:r>
      <w:r w:rsidR="00DF35E0" w:rsidRPr="00A23AEC">
        <w:t>.</w:t>
      </w:r>
      <w:r w:rsidR="00BD5D7D" w:rsidRPr="00A23AEC">
        <w:t xml:space="preserve"> Should the plan not be completed by </w:t>
      </w:r>
      <w:r w:rsidR="00D53E42" w:rsidRPr="00A23AEC">
        <w:t xml:space="preserve">the </w:t>
      </w:r>
      <w:r w:rsidR="003964C5" w:rsidRPr="00A23AEC">
        <w:t>30 September</w:t>
      </w:r>
      <w:r w:rsidR="00B45470" w:rsidRPr="00A23AEC">
        <w:t xml:space="preserve"> </w:t>
      </w:r>
      <w:r w:rsidR="008D48A9" w:rsidRPr="00A23AEC">
        <w:t>2017</w:t>
      </w:r>
      <w:r w:rsidR="00BD5D7D" w:rsidRPr="00A23AEC">
        <w:t xml:space="preserve">, clause </w:t>
      </w:r>
      <w:r w:rsidR="00985C42" w:rsidRPr="00A23AEC">
        <w:t>13 (Liquidated Damages)</w:t>
      </w:r>
      <w:r w:rsidR="00BD5D7D" w:rsidRPr="00A23AEC">
        <w:t xml:space="preserve"> shall become effective.</w:t>
      </w:r>
    </w:p>
    <w:p w14:paraId="2005B7AA" w14:textId="77777777" w:rsidR="00BD5D7D" w:rsidRPr="00A23AEC" w:rsidRDefault="00BD5D7D" w:rsidP="00AB65EB">
      <w:pPr>
        <w:pStyle w:val="TCBodyNormal"/>
      </w:pPr>
      <w:r w:rsidRPr="00A23AEC">
        <w:t xml:space="preserve">The Contracting Authority at its sole discretion reserves the right to grant additional extension times to the Contractor therefore </w:t>
      </w:r>
      <w:r w:rsidR="001A7E87" w:rsidRPr="00A23AEC">
        <w:t xml:space="preserve">waiving </w:t>
      </w:r>
      <w:r w:rsidRPr="00A23AEC">
        <w:t>any potential Liquidated Damages. This clause shall only be invoked by the Contracting Authority.</w:t>
      </w:r>
    </w:p>
    <w:p w14:paraId="1663C84E" w14:textId="77777777" w:rsidR="00293D49" w:rsidRPr="00A23AEC" w:rsidRDefault="00293D49" w:rsidP="00293D49">
      <w:pPr>
        <w:pStyle w:val="TCBodyNormal"/>
      </w:pPr>
    </w:p>
    <w:p w14:paraId="0D08201F" w14:textId="77777777" w:rsidR="00632470" w:rsidRDefault="00632470" w:rsidP="00293D49">
      <w:pPr>
        <w:pStyle w:val="TCBodyNormal"/>
      </w:pPr>
      <w:r w:rsidRPr="00A23AEC">
        <w:t>The Key milestone dates are:</w:t>
      </w:r>
    </w:p>
    <w:p w14:paraId="6BC51470" w14:textId="02ADFC1C" w:rsidR="00A23AEC" w:rsidRPr="00A23AEC" w:rsidRDefault="00A23AEC" w:rsidP="00293D49">
      <w:pPr>
        <w:pStyle w:val="TCBodyNormal"/>
      </w:pPr>
      <w:r w:rsidRPr="0071725A">
        <w:rPr>
          <w:b/>
          <w:highlight w:val="yellow"/>
        </w:rPr>
        <w:t>To be fully completed post contract award with the winning bidder.</w:t>
      </w:r>
    </w:p>
    <w:p w14:paraId="5EC1AF55" w14:textId="77777777" w:rsidR="00632470" w:rsidRDefault="00632470" w:rsidP="00293D49">
      <w:pPr>
        <w:pStyle w:val="TCBodyNormal"/>
      </w:pPr>
    </w:p>
    <w:p w14:paraId="477029B8" w14:textId="77777777" w:rsidR="00632470" w:rsidRPr="0086605D" w:rsidRDefault="00632470" w:rsidP="00293D49">
      <w:pPr>
        <w:pStyle w:val="TCBodyNormal"/>
      </w:pPr>
    </w:p>
    <w:p w14:paraId="34FD4984" w14:textId="77777777" w:rsidR="00293D49" w:rsidRPr="0086605D" w:rsidRDefault="00293D49">
      <w:pPr>
        <w:spacing w:before="0" w:after="0"/>
      </w:pPr>
      <w:r w:rsidRPr="0086605D">
        <w:br w:type="page"/>
      </w:r>
    </w:p>
    <w:p w14:paraId="73FA2657" w14:textId="77777777" w:rsidR="00D65A68" w:rsidRPr="0086605D" w:rsidRDefault="00E9212D" w:rsidP="00D555D0">
      <w:pPr>
        <w:pStyle w:val="TCH1Annex"/>
      </w:pPr>
      <w:bookmarkStart w:id="171" w:name="_Toc468789113"/>
      <w:r w:rsidRPr="0086605D">
        <w:lastRenderedPageBreak/>
        <w:t xml:space="preserve">ANNEX </w:t>
      </w:r>
      <w:bookmarkEnd w:id="169"/>
      <w:bookmarkEnd w:id="170"/>
      <w:r w:rsidR="008211B7" w:rsidRPr="0086605D">
        <w:t>4</w:t>
      </w:r>
      <w:bookmarkEnd w:id="171"/>
    </w:p>
    <w:p w14:paraId="5E9DCC31" w14:textId="77777777" w:rsidR="00D65A68" w:rsidRPr="0086605D" w:rsidRDefault="00D65A68" w:rsidP="00D555D0">
      <w:pPr>
        <w:pStyle w:val="TCH2Annex"/>
      </w:pPr>
      <w:bookmarkStart w:id="172" w:name="_Toc276036512"/>
      <w:bookmarkStart w:id="173" w:name="_Toc276465563"/>
      <w:bookmarkStart w:id="174" w:name="_Toc468789114"/>
      <w:r w:rsidRPr="0086605D">
        <w:t>Payment Schedule</w:t>
      </w:r>
      <w:bookmarkEnd w:id="172"/>
      <w:bookmarkEnd w:id="173"/>
      <w:bookmarkEnd w:id="174"/>
    </w:p>
    <w:p w14:paraId="66AF65EA" w14:textId="77777777" w:rsidR="00D65A68" w:rsidRDefault="00D65A68" w:rsidP="00B47060">
      <w:pPr>
        <w:pStyle w:val="TCBodyNormal"/>
      </w:pPr>
      <w:r w:rsidRPr="0086605D">
        <w:t xml:space="preserve">The </w:t>
      </w:r>
      <w:r w:rsidR="007B4D59" w:rsidRPr="0086605D">
        <w:t>Contractor</w:t>
      </w:r>
      <w:r w:rsidRPr="0086605D">
        <w:t xml:space="preserve"> will invoice NICE quarterly in arrears according to the schedule below. </w:t>
      </w:r>
    </w:p>
    <w:p w14:paraId="1C8E5094" w14:textId="1AB60147" w:rsidR="00A23AEC" w:rsidRPr="0086605D" w:rsidRDefault="00A23AEC" w:rsidP="00B47060">
      <w:pPr>
        <w:pStyle w:val="TCBodyNormal"/>
      </w:pPr>
      <w:r w:rsidRPr="0071725A">
        <w:rPr>
          <w:b/>
          <w:highlight w:val="yellow"/>
        </w:rPr>
        <w:t>To be fully completed post contract award with the winning bidder.</w:t>
      </w:r>
    </w:p>
    <w:tbl>
      <w:tblPr>
        <w:tblW w:w="924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86605D" w14:paraId="14449B38" w14:textId="77777777" w:rsidTr="003D7EAD">
        <w:tc>
          <w:tcPr>
            <w:tcW w:w="9240" w:type="dxa"/>
            <w:gridSpan w:val="4"/>
            <w:tcBorders>
              <w:top w:val="single" w:sz="12" w:space="0" w:color="auto"/>
              <w:left w:val="single" w:sz="12" w:space="0" w:color="auto"/>
              <w:bottom w:val="single" w:sz="12" w:space="0" w:color="auto"/>
              <w:right w:val="single" w:sz="12" w:space="0" w:color="auto"/>
            </w:tcBorders>
          </w:tcPr>
          <w:p w14:paraId="71E5B458" w14:textId="77777777" w:rsidR="00D65A68" w:rsidRPr="0086605D" w:rsidRDefault="00D65A68" w:rsidP="00B47060"/>
        </w:tc>
      </w:tr>
      <w:tr w:rsidR="00926174" w:rsidRPr="0086605D" w14:paraId="71CA5F81" w14:textId="77777777" w:rsidTr="00F26B50">
        <w:tc>
          <w:tcPr>
            <w:tcW w:w="4077" w:type="dxa"/>
            <w:gridSpan w:val="2"/>
            <w:tcBorders>
              <w:top w:val="single" w:sz="12" w:space="0" w:color="auto"/>
              <w:left w:val="single" w:sz="12" w:space="0" w:color="auto"/>
              <w:bottom w:val="single" w:sz="12" w:space="0" w:color="auto"/>
              <w:right w:val="single" w:sz="6" w:space="0" w:color="auto"/>
            </w:tcBorders>
          </w:tcPr>
          <w:p w14:paraId="27036194" w14:textId="77777777" w:rsidR="00926174" w:rsidRPr="0086605D" w:rsidRDefault="00926174" w:rsidP="00F26B5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47C32103" w14:textId="77777777" w:rsidR="00926174" w:rsidRPr="0086605D" w:rsidRDefault="00926174" w:rsidP="00F26B50">
            <w:r w:rsidRPr="0086605D">
              <w:t>Financial Year 1</w:t>
            </w:r>
          </w:p>
        </w:tc>
        <w:tc>
          <w:tcPr>
            <w:tcW w:w="3725" w:type="dxa"/>
            <w:tcBorders>
              <w:top w:val="single" w:sz="12" w:space="0" w:color="auto"/>
              <w:left w:val="single" w:sz="6" w:space="0" w:color="auto"/>
              <w:bottom w:val="single" w:sz="12" w:space="0" w:color="auto"/>
              <w:right w:val="single" w:sz="12" w:space="0" w:color="auto"/>
            </w:tcBorders>
          </w:tcPr>
          <w:p w14:paraId="23D65D6A" w14:textId="77777777" w:rsidR="00926174" w:rsidRPr="0086605D" w:rsidRDefault="00926174" w:rsidP="00F26B50">
            <w:r w:rsidRPr="0086605D">
              <w:t>Date(s) for Submission of Invoice(s)</w:t>
            </w:r>
          </w:p>
        </w:tc>
      </w:tr>
      <w:tr w:rsidR="00D74141" w:rsidRPr="0086605D" w14:paraId="155EB68B" w14:textId="77777777" w:rsidTr="00782CCC">
        <w:tc>
          <w:tcPr>
            <w:tcW w:w="2518" w:type="dxa"/>
            <w:tcBorders>
              <w:top w:val="single" w:sz="6" w:space="0" w:color="auto"/>
              <w:left w:val="single" w:sz="12" w:space="0" w:color="auto"/>
              <w:bottom w:val="single" w:sz="6" w:space="0" w:color="auto"/>
              <w:right w:val="single" w:sz="6" w:space="0" w:color="auto"/>
            </w:tcBorders>
            <w:vAlign w:val="center"/>
          </w:tcPr>
          <w:p w14:paraId="7D9534A9" w14:textId="77777777" w:rsidR="00D74141" w:rsidRPr="0086605D" w:rsidRDefault="00D74141" w:rsidP="00782CCC">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60123EA3" w14:textId="77777777" w:rsidR="00D74141" w:rsidRPr="0086605D" w:rsidRDefault="00D74141" w:rsidP="00782CCC"/>
        </w:tc>
        <w:tc>
          <w:tcPr>
            <w:tcW w:w="1438" w:type="dxa"/>
            <w:tcBorders>
              <w:top w:val="single" w:sz="6" w:space="0" w:color="auto"/>
              <w:left w:val="single" w:sz="6" w:space="0" w:color="auto"/>
              <w:bottom w:val="single" w:sz="6" w:space="0" w:color="auto"/>
              <w:right w:val="single" w:sz="6" w:space="0" w:color="auto"/>
            </w:tcBorders>
            <w:vAlign w:val="center"/>
          </w:tcPr>
          <w:p w14:paraId="36F9EE2C" w14:textId="77777777" w:rsidR="00D74141" w:rsidRPr="0086605D" w:rsidDel="003D1E79" w:rsidRDefault="00D74141" w:rsidP="00782CCC"/>
        </w:tc>
        <w:tc>
          <w:tcPr>
            <w:tcW w:w="3725" w:type="dxa"/>
            <w:tcBorders>
              <w:top w:val="single" w:sz="6" w:space="0" w:color="auto"/>
              <w:left w:val="single" w:sz="6" w:space="0" w:color="auto"/>
              <w:bottom w:val="single" w:sz="6" w:space="0" w:color="auto"/>
              <w:right w:val="single" w:sz="12" w:space="0" w:color="auto"/>
            </w:tcBorders>
            <w:vAlign w:val="center"/>
          </w:tcPr>
          <w:p w14:paraId="2D32EA99" w14:textId="77777777" w:rsidR="00D74141" w:rsidRPr="0086605D" w:rsidRDefault="00D74141" w:rsidP="00782CCC"/>
        </w:tc>
      </w:tr>
      <w:tr w:rsidR="00D74141" w:rsidRPr="0086605D" w14:paraId="3F0F2B54" w14:textId="77777777" w:rsidTr="00782CCC">
        <w:tc>
          <w:tcPr>
            <w:tcW w:w="2518" w:type="dxa"/>
            <w:tcBorders>
              <w:top w:val="single" w:sz="6" w:space="0" w:color="auto"/>
              <w:left w:val="single" w:sz="12" w:space="0" w:color="auto"/>
              <w:bottom w:val="single" w:sz="6" w:space="0" w:color="auto"/>
              <w:right w:val="single" w:sz="6" w:space="0" w:color="auto"/>
            </w:tcBorders>
            <w:vAlign w:val="center"/>
          </w:tcPr>
          <w:p w14:paraId="6D8DA67E" w14:textId="77777777" w:rsidR="00D74141" w:rsidRPr="0086605D" w:rsidRDefault="00D74141" w:rsidP="00782CCC">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6E393239" w14:textId="77777777" w:rsidR="00D74141" w:rsidRPr="0086605D" w:rsidRDefault="00D74141" w:rsidP="00782CCC"/>
        </w:tc>
        <w:tc>
          <w:tcPr>
            <w:tcW w:w="1438" w:type="dxa"/>
            <w:tcBorders>
              <w:top w:val="single" w:sz="6" w:space="0" w:color="auto"/>
              <w:left w:val="single" w:sz="6" w:space="0" w:color="auto"/>
              <w:bottom w:val="single" w:sz="6" w:space="0" w:color="auto"/>
              <w:right w:val="single" w:sz="6" w:space="0" w:color="auto"/>
            </w:tcBorders>
            <w:vAlign w:val="center"/>
          </w:tcPr>
          <w:p w14:paraId="234897B0" w14:textId="77777777" w:rsidR="00D74141" w:rsidRPr="0086605D" w:rsidRDefault="00D74141" w:rsidP="00782CCC"/>
        </w:tc>
        <w:tc>
          <w:tcPr>
            <w:tcW w:w="3725" w:type="dxa"/>
            <w:tcBorders>
              <w:top w:val="single" w:sz="6" w:space="0" w:color="auto"/>
              <w:left w:val="single" w:sz="6" w:space="0" w:color="auto"/>
              <w:bottom w:val="single" w:sz="6" w:space="0" w:color="auto"/>
              <w:right w:val="single" w:sz="12" w:space="0" w:color="auto"/>
            </w:tcBorders>
            <w:vAlign w:val="center"/>
          </w:tcPr>
          <w:p w14:paraId="32F012D4" w14:textId="77777777" w:rsidR="00D74141" w:rsidRPr="0086605D" w:rsidRDefault="00D74141" w:rsidP="00782CCC"/>
        </w:tc>
      </w:tr>
      <w:tr w:rsidR="00680CFE" w:rsidRPr="0086605D" w14:paraId="4B1D82BD"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7BBEDA4F" w14:textId="77777777" w:rsidR="00680CFE" w:rsidRPr="0086605D" w:rsidRDefault="00680CFE" w:rsidP="00F26B50">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63CA120A"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5A2307E3" w14:textId="04833842" w:rsidR="00680CFE" w:rsidRPr="0086605D" w:rsidDel="003D1E79"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0CF26BC8" w14:textId="67AD758B" w:rsidR="00680CFE" w:rsidRPr="0086605D" w:rsidRDefault="00680CFE" w:rsidP="00F76D22"/>
        </w:tc>
      </w:tr>
      <w:tr w:rsidR="00680CFE" w:rsidRPr="0086605D" w14:paraId="204175F6"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462D7782" w14:textId="77777777" w:rsidR="00680CFE" w:rsidRPr="0086605D" w:rsidRDefault="00680CFE" w:rsidP="00F26B50">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594E90D0"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36166C8E" w14:textId="001EE6B0"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154F5A22" w14:textId="3911EF87" w:rsidR="00680CFE" w:rsidRPr="0086605D" w:rsidRDefault="00680CFE" w:rsidP="00680CFE"/>
        </w:tc>
      </w:tr>
      <w:tr w:rsidR="00680CFE" w:rsidRPr="0086605D" w14:paraId="7A8BB13E"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0A572D45" w14:textId="77777777" w:rsidR="00680CFE" w:rsidRPr="00985C42" w:rsidRDefault="00680CFE" w:rsidP="00F26B5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4D706DCF" w14:textId="77777777"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6D316B73"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1BF3FF09" w14:textId="77777777" w:rsidR="00680CFE" w:rsidRPr="0086605D" w:rsidRDefault="00680CFE" w:rsidP="00F26B50"/>
        </w:tc>
      </w:tr>
      <w:tr w:rsidR="00680CFE" w:rsidRPr="0086605D" w14:paraId="0725C771"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5C1B8178" w14:textId="77777777" w:rsidR="00680CFE" w:rsidRPr="0086605D" w:rsidRDefault="00680CFE" w:rsidP="00F26B5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2642D2CE" w14:textId="77777777" w:rsidR="00680CFE" w:rsidRPr="0086605D" w:rsidRDefault="00680CFE" w:rsidP="00F26B50"/>
        </w:tc>
        <w:tc>
          <w:tcPr>
            <w:tcW w:w="1438" w:type="dxa"/>
            <w:tcBorders>
              <w:top w:val="single" w:sz="6" w:space="0" w:color="auto"/>
              <w:left w:val="single" w:sz="6" w:space="0" w:color="auto"/>
              <w:bottom w:val="single" w:sz="6" w:space="0" w:color="auto"/>
              <w:right w:val="single" w:sz="6" w:space="0" w:color="auto"/>
            </w:tcBorders>
            <w:vAlign w:val="center"/>
          </w:tcPr>
          <w:p w14:paraId="6C9DE620"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009249CC" w14:textId="77777777" w:rsidR="00680CFE" w:rsidRPr="0086605D" w:rsidRDefault="00680CFE" w:rsidP="00F26B50"/>
        </w:tc>
      </w:tr>
      <w:tr w:rsidR="00680CFE" w:rsidRPr="0086605D" w14:paraId="14B0FBF3" w14:textId="77777777" w:rsidTr="00F26B50">
        <w:tc>
          <w:tcPr>
            <w:tcW w:w="2518" w:type="dxa"/>
            <w:tcBorders>
              <w:top w:val="single" w:sz="6" w:space="0" w:color="auto"/>
              <w:left w:val="single" w:sz="12" w:space="0" w:color="auto"/>
              <w:bottom w:val="single" w:sz="6" w:space="0" w:color="auto"/>
              <w:right w:val="single" w:sz="6" w:space="0" w:color="auto"/>
            </w:tcBorders>
            <w:vAlign w:val="center"/>
          </w:tcPr>
          <w:p w14:paraId="4F60F399" w14:textId="77777777" w:rsidR="00680CFE" w:rsidRPr="00985C42" w:rsidRDefault="00680CFE" w:rsidP="00F26B50">
            <w:pPr>
              <w:rPr>
                <w:b/>
              </w:rPr>
            </w:pPr>
            <w:r w:rsidRPr="00985C42">
              <w:rPr>
                <w:b/>
              </w:rPr>
              <w:t>Year 1 Total</w:t>
            </w:r>
          </w:p>
        </w:tc>
        <w:tc>
          <w:tcPr>
            <w:tcW w:w="1559" w:type="dxa"/>
            <w:tcBorders>
              <w:top w:val="single" w:sz="6" w:space="0" w:color="auto"/>
              <w:left w:val="single" w:sz="6" w:space="0" w:color="auto"/>
              <w:bottom w:val="single" w:sz="6" w:space="0" w:color="auto"/>
              <w:right w:val="single" w:sz="6" w:space="0" w:color="auto"/>
            </w:tcBorders>
            <w:vAlign w:val="center"/>
          </w:tcPr>
          <w:p w14:paraId="556E06BD" w14:textId="77777777" w:rsidR="00680CFE" w:rsidRPr="00985C42" w:rsidRDefault="00680CFE" w:rsidP="00F26B5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79057432" w14:textId="77777777" w:rsidR="00680CFE" w:rsidRPr="0086605D" w:rsidRDefault="00680CFE" w:rsidP="00F26B50"/>
        </w:tc>
        <w:tc>
          <w:tcPr>
            <w:tcW w:w="3725" w:type="dxa"/>
            <w:tcBorders>
              <w:top w:val="single" w:sz="6" w:space="0" w:color="auto"/>
              <w:left w:val="single" w:sz="6" w:space="0" w:color="auto"/>
              <w:bottom w:val="single" w:sz="6" w:space="0" w:color="auto"/>
              <w:right w:val="single" w:sz="12" w:space="0" w:color="auto"/>
            </w:tcBorders>
            <w:vAlign w:val="center"/>
          </w:tcPr>
          <w:p w14:paraId="6147A5D0" w14:textId="77777777" w:rsidR="00680CFE" w:rsidRPr="0086605D" w:rsidRDefault="00680CFE" w:rsidP="00F26B50"/>
        </w:tc>
      </w:tr>
      <w:tr w:rsidR="00680CFE" w:rsidRPr="0086605D" w14:paraId="4ACF2B3E"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64BE5585" w14:textId="77777777"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14:paraId="74E3AAA7" w14:textId="77777777"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14:paraId="5D16B29D" w14:textId="77777777" w:rsidR="00680CFE" w:rsidRPr="0086605D" w:rsidRDefault="00680CFE" w:rsidP="00B47060"/>
        </w:tc>
      </w:tr>
      <w:tr w:rsidR="00680CFE" w:rsidRPr="0086605D" w14:paraId="7C27BEFA"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08BACD2F" w14:textId="77777777" w:rsidR="00680CFE" w:rsidRPr="0086605D" w:rsidRDefault="00680CFE" w:rsidP="00B47060">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015E2785" w14:textId="77777777" w:rsidR="00680CFE" w:rsidRPr="0086605D" w:rsidRDefault="00F76D22" w:rsidP="00B47060">
            <w:r>
              <w:t>Financial Year 2</w:t>
            </w:r>
          </w:p>
        </w:tc>
        <w:tc>
          <w:tcPr>
            <w:tcW w:w="3725" w:type="dxa"/>
            <w:tcBorders>
              <w:top w:val="single" w:sz="12" w:space="0" w:color="auto"/>
              <w:left w:val="single" w:sz="6" w:space="0" w:color="auto"/>
              <w:bottom w:val="single" w:sz="12" w:space="0" w:color="auto"/>
              <w:right w:val="single" w:sz="12" w:space="0" w:color="auto"/>
            </w:tcBorders>
          </w:tcPr>
          <w:p w14:paraId="141EC993" w14:textId="77777777" w:rsidR="00680CFE" w:rsidRPr="0086605D" w:rsidRDefault="00680CFE" w:rsidP="00B47060">
            <w:r w:rsidRPr="0086605D">
              <w:t>Date(s) for Submission of Invoice(s)</w:t>
            </w:r>
          </w:p>
        </w:tc>
      </w:tr>
      <w:tr w:rsidR="00680CFE" w:rsidRPr="0086605D" w14:paraId="614BFCBE"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1BD67977" w14:textId="77777777" w:rsidR="00680CFE" w:rsidRPr="0086605D" w:rsidRDefault="00680CFE" w:rsidP="00B47060">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0DFE9709"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7AF4EEB6" w14:textId="4681D912" w:rsidR="00680CFE" w:rsidRPr="0086605D" w:rsidDel="003D1E79"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2176B009" w14:textId="3C849CD8" w:rsidR="00680CFE" w:rsidRPr="0086605D" w:rsidRDefault="00680CFE" w:rsidP="00B47060"/>
        </w:tc>
      </w:tr>
      <w:tr w:rsidR="00680CFE" w:rsidRPr="0086605D" w14:paraId="072335D5"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3B2BFD0F" w14:textId="77777777" w:rsidR="00680CFE" w:rsidRPr="0086605D" w:rsidRDefault="00680CFE" w:rsidP="00B47060">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219801D7"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5F8B6354" w14:textId="5E35FD78"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016E7FA3" w14:textId="7E715E27" w:rsidR="00680CFE" w:rsidRPr="0086605D" w:rsidRDefault="00680CFE" w:rsidP="00F76D22"/>
        </w:tc>
      </w:tr>
      <w:tr w:rsidR="00680CFE" w:rsidRPr="0086605D" w14:paraId="71848E3E"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6CD4E6E6" w14:textId="77777777" w:rsidR="00680CFE" w:rsidRPr="0086605D" w:rsidRDefault="00680CFE" w:rsidP="00B47060">
            <w:r w:rsidRPr="0086605D">
              <w:t>3rd Quarter</w:t>
            </w:r>
          </w:p>
        </w:tc>
        <w:tc>
          <w:tcPr>
            <w:tcW w:w="1559" w:type="dxa"/>
            <w:tcBorders>
              <w:top w:val="single" w:sz="6" w:space="0" w:color="auto"/>
              <w:left w:val="single" w:sz="6" w:space="0" w:color="auto"/>
              <w:bottom w:val="single" w:sz="6" w:space="0" w:color="auto"/>
              <w:right w:val="single" w:sz="6" w:space="0" w:color="auto"/>
            </w:tcBorders>
            <w:vAlign w:val="center"/>
          </w:tcPr>
          <w:p w14:paraId="3EAAE593"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3D361CBB" w14:textId="239C51A6" w:rsidR="00680CFE" w:rsidRPr="0086605D" w:rsidDel="003D1E79"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5FF91417" w14:textId="5849D5CF" w:rsidR="00680CFE" w:rsidRPr="0086605D" w:rsidRDefault="00680CFE" w:rsidP="00F76D22"/>
        </w:tc>
      </w:tr>
      <w:tr w:rsidR="00680CFE" w:rsidRPr="0086605D" w14:paraId="28935FCE"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0551E334" w14:textId="77777777" w:rsidR="00680CFE" w:rsidRPr="0086605D" w:rsidRDefault="00680CFE" w:rsidP="00B47060">
            <w:r w:rsidRPr="0086605D">
              <w:t>4th Quarter</w:t>
            </w:r>
          </w:p>
        </w:tc>
        <w:tc>
          <w:tcPr>
            <w:tcW w:w="1559" w:type="dxa"/>
            <w:tcBorders>
              <w:top w:val="single" w:sz="6" w:space="0" w:color="auto"/>
              <w:left w:val="single" w:sz="6" w:space="0" w:color="auto"/>
              <w:bottom w:val="single" w:sz="6" w:space="0" w:color="auto"/>
              <w:right w:val="single" w:sz="6" w:space="0" w:color="auto"/>
            </w:tcBorders>
            <w:vAlign w:val="center"/>
          </w:tcPr>
          <w:p w14:paraId="3185ECFA"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79E0F74D" w14:textId="5AE36B08"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467C45ED" w14:textId="3EF512EA" w:rsidR="00680CFE" w:rsidRPr="0086605D" w:rsidRDefault="00680CFE" w:rsidP="00F26B50"/>
        </w:tc>
      </w:tr>
      <w:tr w:rsidR="00680CFE" w:rsidRPr="0086605D" w14:paraId="69C6DDD5"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38CF18FC" w14:textId="77777777" w:rsidR="00680CFE" w:rsidRPr="00985C42" w:rsidRDefault="00680CFE" w:rsidP="00B47060">
            <w:pPr>
              <w:rPr>
                <w:b/>
              </w:rPr>
            </w:pPr>
            <w:r w:rsidRPr="00985C42">
              <w:rPr>
                <w:b/>
              </w:rPr>
              <w:t xml:space="preserve">Total </w:t>
            </w:r>
          </w:p>
        </w:tc>
        <w:tc>
          <w:tcPr>
            <w:tcW w:w="1559" w:type="dxa"/>
            <w:tcBorders>
              <w:top w:val="single" w:sz="6" w:space="0" w:color="auto"/>
              <w:left w:val="single" w:sz="6" w:space="0" w:color="auto"/>
              <w:bottom w:val="single" w:sz="6" w:space="0" w:color="auto"/>
              <w:right w:val="single" w:sz="6" w:space="0" w:color="auto"/>
            </w:tcBorders>
            <w:vAlign w:val="center"/>
          </w:tcPr>
          <w:p w14:paraId="7BFE4965" w14:textId="77777777"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65529D54"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2D6A8040" w14:textId="77777777" w:rsidR="00680CFE" w:rsidRPr="0086605D" w:rsidRDefault="00680CFE" w:rsidP="00B47060"/>
        </w:tc>
      </w:tr>
      <w:tr w:rsidR="00680CFE" w:rsidRPr="0086605D" w14:paraId="698EE057"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0D391244" w14:textId="77777777" w:rsidR="00680CFE" w:rsidRPr="0086605D" w:rsidRDefault="00680CFE" w:rsidP="00B47060">
            <w:r w:rsidRPr="0086605D">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617E8508" w14:textId="77777777" w:rsidR="00680CFE" w:rsidRPr="0086605D" w:rsidRDefault="00680CFE" w:rsidP="00B47060"/>
        </w:tc>
        <w:tc>
          <w:tcPr>
            <w:tcW w:w="1438" w:type="dxa"/>
            <w:tcBorders>
              <w:top w:val="single" w:sz="6" w:space="0" w:color="auto"/>
              <w:left w:val="single" w:sz="6" w:space="0" w:color="auto"/>
              <w:bottom w:val="single" w:sz="6" w:space="0" w:color="auto"/>
              <w:right w:val="single" w:sz="6" w:space="0" w:color="auto"/>
            </w:tcBorders>
            <w:vAlign w:val="center"/>
          </w:tcPr>
          <w:p w14:paraId="4DC264F0"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35A72DA5" w14:textId="77777777" w:rsidR="00680CFE" w:rsidRPr="0086605D" w:rsidRDefault="00680CFE" w:rsidP="00B47060"/>
        </w:tc>
      </w:tr>
      <w:tr w:rsidR="00680CFE" w:rsidRPr="0086605D" w14:paraId="5230A7C4" w14:textId="77777777" w:rsidTr="00985C42">
        <w:tc>
          <w:tcPr>
            <w:tcW w:w="2518" w:type="dxa"/>
            <w:tcBorders>
              <w:top w:val="single" w:sz="6" w:space="0" w:color="auto"/>
              <w:left w:val="single" w:sz="12" w:space="0" w:color="auto"/>
              <w:bottom w:val="single" w:sz="6" w:space="0" w:color="auto"/>
              <w:right w:val="single" w:sz="6" w:space="0" w:color="auto"/>
            </w:tcBorders>
            <w:vAlign w:val="center"/>
          </w:tcPr>
          <w:p w14:paraId="29415BCC" w14:textId="77777777" w:rsidR="00680CFE" w:rsidRPr="00985C42" w:rsidRDefault="00680CFE" w:rsidP="00680CFE">
            <w:pPr>
              <w:rPr>
                <w:b/>
              </w:rPr>
            </w:pPr>
            <w:r w:rsidRPr="00985C42">
              <w:rPr>
                <w:b/>
              </w:rPr>
              <w:t xml:space="preserve">Year </w:t>
            </w:r>
            <w:r>
              <w:rPr>
                <w:b/>
              </w:rPr>
              <w:t>2</w:t>
            </w:r>
            <w:r w:rsidRPr="00985C42">
              <w:rPr>
                <w:b/>
              </w:rPr>
              <w:t xml:space="preserve"> Total</w:t>
            </w:r>
          </w:p>
        </w:tc>
        <w:tc>
          <w:tcPr>
            <w:tcW w:w="1559" w:type="dxa"/>
            <w:tcBorders>
              <w:top w:val="single" w:sz="6" w:space="0" w:color="auto"/>
              <w:left w:val="single" w:sz="6" w:space="0" w:color="auto"/>
              <w:bottom w:val="single" w:sz="6" w:space="0" w:color="auto"/>
              <w:right w:val="single" w:sz="6" w:space="0" w:color="auto"/>
            </w:tcBorders>
            <w:vAlign w:val="center"/>
          </w:tcPr>
          <w:p w14:paraId="4B6B740E" w14:textId="77777777" w:rsidR="00680CFE" w:rsidRPr="00985C42" w:rsidRDefault="00680CFE" w:rsidP="00B47060">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745019D8" w14:textId="77777777" w:rsidR="00680CFE" w:rsidRPr="0086605D" w:rsidRDefault="00680CFE" w:rsidP="00B47060"/>
        </w:tc>
        <w:tc>
          <w:tcPr>
            <w:tcW w:w="3725" w:type="dxa"/>
            <w:tcBorders>
              <w:top w:val="single" w:sz="6" w:space="0" w:color="auto"/>
              <w:left w:val="single" w:sz="6" w:space="0" w:color="auto"/>
              <w:bottom w:val="single" w:sz="6" w:space="0" w:color="auto"/>
              <w:right w:val="single" w:sz="12" w:space="0" w:color="auto"/>
            </w:tcBorders>
            <w:vAlign w:val="center"/>
          </w:tcPr>
          <w:p w14:paraId="3FFC6EBA" w14:textId="77777777" w:rsidR="00680CFE" w:rsidRPr="0086605D" w:rsidRDefault="00680CFE" w:rsidP="00B47060"/>
        </w:tc>
      </w:tr>
      <w:tr w:rsidR="00680CFE" w:rsidRPr="0086605D" w14:paraId="2630F2C9" w14:textId="77777777" w:rsidTr="00985C42">
        <w:tc>
          <w:tcPr>
            <w:tcW w:w="4077" w:type="dxa"/>
            <w:gridSpan w:val="2"/>
            <w:tcBorders>
              <w:top w:val="single" w:sz="12" w:space="0" w:color="auto"/>
              <w:left w:val="single" w:sz="12" w:space="0" w:color="auto"/>
              <w:bottom w:val="single" w:sz="12" w:space="0" w:color="auto"/>
              <w:right w:val="single" w:sz="6" w:space="0" w:color="auto"/>
            </w:tcBorders>
          </w:tcPr>
          <w:p w14:paraId="2FA0EE02" w14:textId="77777777" w:rsidR="00680CFE" w:rsidRPr="0086605D" w:rsidRDefault="00680CFE" w:rsidP="00B47060"/>
        </w:tc>
        <w:tc>
          <w:tcPr>
            <w:tcW w:w="1438" w:type="dxa"/>
            <w:tcBorders>
              <w:top w:val="single" w:sz="12" w:space="0" w:color="auto"/>
              <w:left w:val="single" w:sz="6" w:space="0" w:color="auto"/>
              <w:bottom w:val="single" w:sz="12" w:space="0" w:color="auto"/>
              <w:right w:val="single" w:sz="6" w:space="0" w:color="auto"/>
            </w:tcBorders>
          </w:tcPr>
          <w:p w14:paraId="4BD79A78" w14:textId="77777777" w:rsidR="00680CFE" w:rsidRPr="0086605D" w:rsidRDefault="00680CFE" w:rsidP="00B47060"/>
        </w:tc>
        <w:tc>
          <w:tcPr>
            <w:tcW w:w="3725" w:type="dxa"/>
            <w:tcBorders>
              <w:top w:val="single" w:sz="12" w:space="0" w:color="auto"/>
              <w:left w:val="single" w:sz="6" w:space="0" w:color="auto"/>
              <w:bottom w:val="single" w:sz="12" w:space="0" w:color="auto"/>
              <w:right w:val="single" w:sz="12" w:space="0" w:color="auto"/>
            </w:tcBorders>
          </w:tcPr>
          <w:p w14:paraId="294DBBF8" w14:textId="77777777" w:rsidR="00680CFE" w:rsidRPr="0086605D" w:rsidRDefault="00680CFE" w:rsidP="00B47060"/>
        </w:tc>
      </w:tr>
      <w:tr w:rsidR="00F76D22" w:rsidRPr="0086605D" w14:paraId="30271E15"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3EDECCC1" w14:textId="77777777" w:rsidR="00F76D22" w:rsidRPr="0086605D" w:rsidRDefault="00F76D22" w:rsidP="00FA0422">
            <w:r w:rsidRPr="0086605D">
              <w:t>Amount of Funding</w:t>
            </w:r>
          </w:p>
        </w:tc>
        <w:tc>
          <w:tcPr>
            <w:tcW w:w="1438" w:type="dxa"/>
            <w:tcBorders>
              <w:top w:val="single" w:sz="12" w:space="0" w:color="auto"/>
              <w:left w:val="single" w:sz="6" w:space="0" w:color="auto"/>
              <w:bottom w:val="single" w:sz="12" w:space="0" w:color="auto"/>
              <w:right w:val="single" w:sz="6" w:space="0" w:color="auto"/>
            </w:tcBorders>
          </w:tcPr>
          <w:p w14:paraId="0461E9C0" w14:textId="77777777" w:rsidR="00F76D22" w:rsidRPr="0086605D" w:rsidRDefault="00F76D22" w:rsidP="00F76D22">
            <w:r>
              <w:t>Financial Year 3</w:t>
            </w:r>
          </w:p>
        </w:tc>
        <w:tc>
          <w:tcPr>
            <w:tcW w:w="3725" w:type="dxa"/>
            <w:tcBorders>
              <w:top w:val="single" w:sz="12" w:space="0" w:color="auto"/>
              <w:left w:val="single" w:sz="6" w:space="0" w:color="auto"/>
              <w:bottom w:val="single" w:sz="12" w:space="0" w:color="auto"/>
              <w:right w:val="single" w:sz="12" w:space="0" w:color="auto"/>
            </w:tcBorders>
          </w:tcPr>
          <w:p w14:paraId="3B5111DD" w14:textId="77777777" w:rsidR="00F76D22" w:rsidRPr="0086605D" w:rsidRDefault="00F76D22" w:rsidP="00FA0422">
            <w:r w:rsidRPr="0086605D">
              <w:t>Date(s) for Submission of Invoice(s)</w:t>
            </w:r>
          </w:p>
        </w:tc>
      </w:tr>
      <w:tr w:rsidR="00F76D22" w:rsidRPr="0086605D" w14:paraId="7710426C"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67B9DA74" w14:textId="77777777" w:rsidR="00F76D22" w:rsidRPr="0086605D" w:rsidRDefault="00F76D22" w:rsidP="00FA0422">
            <w:r w:rsidRPr="0086605D">
              <w:t>1st Quarter</w:t>
            </w:r>
          </w:p>
        </w:tc>
        <w:tc>
          <w:tcPr>
            <w:tcW w:w="1559" w:type="dxa"/>
            <w:tcBorders>
              <w:top w:val="single" w:sz="6" w:space="0" w:color="auto"/>
              <w:left w:val="single" w:sz="6" w:space="0" w:color="auto"/>
              <w:bottom w:val="single" w:sz="6" w:space="0" w:color="auto"/>
              <w:right w:val="single" w:sz="6" w:space="0" w:color="auto"/>
            </w:tcBorders>
            <w:vAlign w:val="center"/>
          </w:tcPr>
          <w:p w14:paraId="5FFE7146"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3F4C822A" w14:textId="77777777" w:rsidR="00F76D22" w:rsidRPr="0086605D" w:rsidDel="003D1E79" w:rsidRDefault="00F76D22" w:rsidP="00F76D22">
            <w:r>
              <w:t>2018/2019</w:t>
            </w:r>
          </w:p>
        </w:tc>
        <w:tc>
          <w:tcPr>
            <w:tcW w:w="3725" w:type="dxa"/>
            <w:tcBorders>
              <w:top w:val="single" w:sz="6" w:space="0" w:color="auto"/>
              <w:left w:val="single" w:sz="6" w:space="0" w:color="auto"/>
              <w:bottom w:val="single" w:sz="6" w:space="0" w:color="auto"/>
              <w:right w:val="single" w:sz="12" w:space="0" w:color="auto"/>
            </w:tcBorders>
            <w:vAlign w:val="center"/>
          </w:tcPr>
          <w:p w14:paraId="752A6922" w14:textId="46BB7692" w:rsidR="00F76D22" w:rsidRPr="0086605D" w:rsidRDefault="00F76D22" w:rsidP="00F76D22"/>
        </w:tc>
      </w:tr>
      <w:tr w:rsidR="00F76D22" w:rsidRPr="0086605D" w14:paraId="4E609D97"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45D119DA" w14:textId="77777777" w:rsidR="00F76D22" w:rsidRPr="0086605D" w:rsidRDefault="00F76D22" w:rsidP="00FA0422">
            <w:r w:rsidRPr="0086605D">
              <w:t>2nd Quarter</w:t>
            </w:r>
          </w:p>
        </w:tc>
        <w:tc>
          <w:tcPr>
            <w:tcW w:w="1559" w:type="dxa"/>
            <w:tcBorders>
              <w:top w:val="single" w:sz="6" w:space="0" w:color="auto"/>
              <w:left w:val="single" w:sz="6" w:space="0" w:color="auto"/>
              <w:bottom w:val="single" w:sz="6" w:space="0" w:color="auto"/>
              <w:right w:val="single" w:sz="6" w:space="0" w:color="auto"/>
            </w:tcBorders>
            <w:vAlign w:val="center"/>
          </w:tcPr>
          <w:p w14:paraId="01D99A57"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14029C6D" w14:textId="77777777" w:rsidR="00F76D22" w:rsidRPr="0086605D" w:rsidRDefault="00F76D22" w:rsidP="00F76D22">
            <w:r>
              <w:t>2018/2019</w:t>
            </w:r>
          </w:p>
        </w:tc>
        <w:tc>
          <w:tcPr>
            <w:tcW w:w="3725" w:type="dxa"/>
            <w:tcBorders>
              <w:top w:val="single" w:sz="6" w:space="0" w:color="auto"/>
              <w:left w:val="single" w:sz="6" w:space="0" w:color="auto"/>
              <w:bottom w:val="single" w:sz="6" w:space="0" w:color="auto"/>
              <w:right w:val="single" w:sz="12" w:space="0" w:color="auto"/>
            </w:tcBorders>
            <w:vAlign w:val="center"/>
          </w:tcPr>
          <w:p w14:paraId="4337CA81" w14:textId="20C089AB" w:rsidR="00F76D22" w:rsidRPr="0086605D" w:rsidRDefault="00F76D22" w:rsidP="00F76D22"/>
        </w:tc>
      </w:tr>
      <w:tr w:rsidR="00F76D22" w:rsidRPr="0086605D" w14:paraId="0A886CA3"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40D74B52" w14:textId="77777777" w:rsidR="00F76D22" w:rsidRPr="0086605D" w:rsidRDefault="00F76D22" w:rsidP="00FA0422">
            <w:r w:rsidRPr="0086605D">
              <w:lastRenderedPageBreak/>
              <w:t>VAT (at prevailing rate)</w:t>
            </w:r>
          </w:p>
        </w:tc>
        <w:tc>
          <w:tcPr>
            <w:tcW w:w="1559" w:type="dxa"/>
            <w:tcBorders>
              <w:top w:val="single" w:sz="6" w:space="0" w:color="auto"/>
              <w:left w:val="single" w:sz="6" w:space="0" w:color="auto"/>
              <w:bottom w:val="single" w:sz="6" w:space="0" w:color="auto"/>
              <w:right w:val="single" w:sz="6" w:space="0" w:color="auto"/>
            </w:tcBorders>
            <w:vAlign w:val="center"/>
          </w:tcPr>
          <w:p w14:paraId="1E714F60" w14:textId="77777777" w:rsidR="00F76D22" w:rsidRPr="0086605D" w:rsidRDefault="00F76D22" w:rsidP="00FA0422"/>
        </w:tc>
        <w:tc>
          <w:tcPr>
            <w:tcW w:w="1438" w:type="dxa"/>
            <w:tcBorders>
              <w:top w:val="single" w:sz="6" w:space="0" w:color="auto"/>
              <w:left w:val="single" w:sz="6" w:space="0" w:color="auto"/>
              <w:bottom w:val="single" w:sz="6" w:space="0" w:color="auto"/>
              <w:right w:val="single" w:sz="6" w:space="0" w:color="auto"/>
            </w:tcBorders>
            <w:vAlign w:val="center"/>
          </w:tcPr>
          <w:p w14:paraId="7BFECD65"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791A8C61" w14:textId="77777777" w:rsidR="00F76D22" w:rsidRPr="0086605D" w:rsidRDefault="00F76D22" w:rsidP="00FA0422"/>
        </w:tc>
      </w:tr>
      <w:tr w:rsidR="00F76D22" w:rsidRPr="0086605D" w14:paraId="18E8C902" w14:textId="77777777" w:rsidTr="00FA0422">
        <w:tc>
          <w:tcPr>
            <w:tcW w:w="2518" w:type="dxa"/>
            <w:tcBorders>
              <w:top w:val="single" w:sz="6" w:space="0" w:color="auto"/>
              <w:left w:val="single" w:sz="12" w:space="0" w:color="auto"/>
              <w:bottom w:val="single" w:sz="6" w:space="0" w:color="auto"/>
              <w:right w:val="single" w:sz="6" w:space="0" w:color="auto"/>
            </w:tcBorders>
            <w:vAlign w:val="center"/>
          </w:tcPr>
          <w:p w14:paraId="2EBC6562" w14:textId="1BB7890C" w:rsidR="00F76D22" w:rsidRPr="00985C42" w:rsidRDefault="00F76D22" w:rsidP="00D74141">
            <w:pPr>
              <w:rPr>
                <w:b/>
              </w:rPr>
            </w:pPr>
            <w:r w:rsidRPr="00985C42">
              <w:rPr>
                <w:b/>
              </w:rPr>
              <w:t xml:space="preserve">Year </w:t>
            </w:r>
            <w:r w:rsidR="00D74141">
              <w:rPr>
                <w:b/>
              </w:rPr>
              <w:t>3 Total</w:t>
            </w:r>
          </w:p>
        </w:tc>
        <w:tc>
          <w:tcPr>
            <w:tcW w:w="1559" w:type="dxa"/>
            <w:tcBorders>
              <w:top w:val="single" w:sz="6" w:space="0" w:color="auto"/>
              <w:left w:val="single" w:sz="6" w:space="0" w:color="auto"/>
              <w:bottom w:val="single" w:sz="6" w:space="0" w:color="auto"/>
              <w:right w:val="single" w:sz="6" w:space="0" w:color="auto"/>
            </w:tcBorders>
            <w:vAlign w:val="center"/>
          </w:tcPr>
          <w:p w14:paraId="0C8A34F9" w14:textId="77777777" w:rsidR="00F76D22" w:rsidRPr="00985C42" w:rsidRDefault="00F76D22" w:rsidP="00FA0422">
            <w:pPr>
              <w:rPr>
                <w:b/>
              </w:rPr>
            </w:pPr>
          </w:p>
        </w:tc>
        <w:tc>
          <w:tcPr>
            <w:tcW w:w="1438" w:type="dxa"/>
            <w:tcBorders>
              <w:top w:val="single" w:sz="6" w:space="0" w:color="auto"/>
              <w:left w:val="single" w:sz="6" w:space="0" w:color="auto"/>
              <w:bottom w:val="single" w:sz="6" w:space="0" w:color="auto"/>
              <w:right w:val="single" w:sz="6" w:space="0" w:color="auto"/>
            </w:tcBorders>
            <w:vAlign w:val="center"/>
          </w:tcPr>
          <w:p w14:paraId="2D1EFC2A" w14:textId="77777777" w:rsidR="00F76D22" w:rsidRPr="0086605D" w:rsidRDefault="00F76D22" w:rsidP="00FA0422"/>
        </w:tc>
        <w:tc>
          <w:tcPr>
            <w:tcW w:w="3725" w:type="dxa"/>
            <w:tcBorders>
              <w:top w:val="single" w:sz="6" w:space="0" w:color="auto"/>
              <w:left w:val="single" w:sz="6" w:space="0" w:color="auto"/>
              <w:bottom w:val="single" w:sz="6" w:space="0" w:color="auto"/>
              <w:right w:val="single" w:sz="12" w:space="0" w:color="auto"/>
            </w:tcBorders>
            <w:vAlign w:val="center"/>
          </w:tcPr>
          <w:p w14:paraId="18BCAA95" w14:textId="77777777" w:rsidR="00F76D22" w:rsidRPr="0086605D" w:rsidRDefault="00F76D22" w:rsidP="00FA0422"/>
        </w:tc>
      </w:tr>
      <w:tr w:rsidR="00F76D22" w:rsidRPr="0086605D" w14:paraId="73578849" w14:textId="77777777" w:rsidTr="00FA0422">
        <w:tc>
          <w:tcPr>
            <w:tcW w:w="4077" w:type="dxa"/>
            <w:gridSpan w:val="2"/>
            <w:tcBorders>
              <w:top w:val="single" w:sz="12" w:space="0" w:color="auto"/>
              <w:left w:val="single" w:sz="12" w:space="0" w:color="auto"/>
              <w:bottom w:val="single" w:sz="12" w:space="0" w:color="auto"/>
              <w:right w:val="single" w:sz="6" w:space="0" w:color="auto"/>
            </w:tcBorders>
          </w:tcPr>
          <w:p w14:paraId="35741204" w14:textId="77777777" w:rsidR="00F76D22" w:rsidRPr="0086605D" w:rsidRDefault="00F76D22" w:rsidP="00FA0422"/>
        </w:tc>
        <w:tc>
          <w:tcPr>
            <w:tcW w:w="1438" w:type="dxa"/>
            <w:tcBorders>
              <w:top w:val="single" w:sz="12" w:space="0" w:color="auto"/>
              <w:left w:val="single" w:sz="6" w:space="0" w:color="auto"/>
              <w:bottom w:val="single" w:sz="12" w:space="0" w:color="auto"/>
              <w:right w:val="single" w:sz="6" w:space="0" w:color="auto"/>
            </w:tcBorders>
          </w:tcPr>
          <w:p w14:paraId="40E3F773" w14:textId="77777777" w:rsidR="00F76D22" w:rsidRPr="0086605D" w:rsidRDefault="00F76D22" w:rsidP="00FA0422"/>
        </w:tc>
        <w:tc>
          <w:tcPr>
            <w:tcW w:w="3725" w:type="dxa"/>
            <w:tcBorders>
              <w:top w:val="single" w:sz="12" w:space="0" w:color="auto"/>
              <w:left w:val="single" w:sz="6" w:space="0" w:color="auto"/>
              <w:bottom w:val="single" w:sz="12" w:space="0" w:color="auto"/>
              <w:right w:val="single" w:sz="12" w:space="0" w:color="auto"/>
            </w:tcBorders>
          </w:tcPr>
          <w:p w14:paraId="0498C202" w14:textId="77777777" w:rsidR="00F76D22" w:rsidRPr="0086605D" w:rsidRDefault="00F76D22" w:rsidP="00FA0422"/>
        </w:tc>
      </w:tr>
    </w:tbl>
    <w:p w14:paraId="284429E6" w14:textId="77777777" w:rsidR="00D65A68" w:rsidRPr="0086605D" w:rsidRDefault="00D65A68" w:rsidP="00B47060"/>
    <w:tbl>
      <w:tblPr>
        <w:tblW w:w="92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518"/>
        <w:gridCol w:w="1559"/>
        <w:gridCol w:w="1438"/>
        <w:gridCol w:w="3725"/>
      </w:tblGrid>
      <w:tr w:rsidR="00D65A68" w:rsidRPr="00985C42" w14:paraId="5438D809" w14:textId="77777777" w:rsidTr="00985C42">
        <w:trPr>
          <w:trHeight w:val="500"/>
        </w:trPr>
        <w:tc>
          <w:tcPr>
            <w:tcW w:w="2518" w:type="dxa"/>
            <w:vAlign w:val="center"/>
          </w:tcPr>
          <w:p w14:paraId="5A0834BE" w14:textId="3E28DD7C" w:rsidR="00D65A68" w:rsidRPr="00985C42" w:rsidRDefault="00B30D21" w:rsidP="00D74141">
            <w:pPr>
              <w:rPr>
                <w:b/>
              </w:rPr>
            </w:pPr>
            <w:r w:rsidRPr="00985C42">
              <w:rPr>
                <w:b/>
              </w:rPr>
              <w:t>AGREEMENT</w:t>
            </w:r>
            <w:r w:rsidR="00305B7C">
              <w:rPr>
                <w:b/>
              </w:rPr>
              <w:t xml:space="preserve"> TOTAL (</w:t>
            </w:r>
            <w:r w:rsidR="00D74141">
              <w:rPr>
                <w:b/>
              </w:rPr>
              <w:t>2</w:t>
            </w:r>
            <w:r w:rsidR="00D65A68" w:rsidRPr="00985C42">
              <w:rPr>
                <w:b/>
              </w:rPr>
              <w:t>yrs</w:t>
            </w:r>
            <w:r w:rsidR="00680CFE">
              <w:rPr>
                <w:b/>
              </w:rPr>
              <w:t xml:space="preserve"> </w:t>
            </w:r>
            <w:r w:rsidR="00F76D22">
              <w:rPr>
                <w:b/>
              </w:rPr>
              <w:t>6</w:t>
            </w:r>
            <w:r w:rsidR="00680CFE">
              <w:rPr>
                <w:b/>
              </w:rPr>
              <w:t>mths</w:t>
            </w:r>
            <w:r w:rsidR="00D65A68" w:rsidRPr="00985C42">
              <w:rPr>
                <w:b/>
              </w:rPr>
              <w:t>)</w:t>
            </w:r>
            <w:r w:rsidR="00985C42">
              <w:rPr>
                <w:b/>
              </w:rPr>
              <w:t xml:space="preserve"> ex VAT</w:t>
            </w:r>
          </w:p>
        </w:tc>
        <w:tc>
          <w:tcPr>
            <w:tcW w:w="1559" w:type="dxa"/>
            <w:vAlign w:val="center"/>
          </w:tcPr>
          <w:p w14:paraId="07DC5536" w14:textId="77777777" w:rsidR="00D65A68" w:rsidRPr="00985C42" w:rsidRDefault="00D65A68" w:rsidP="00B47060">
            <w:pPr>
              <w:rPr>
                <w:b/>
              </w:rPr>
            </w:pPr>
          </w:p>
        </w:tc>
        <w:tc>
          <w:tcPr>
            <w:tcW w:w="1438" w:type="dxa"/>
            <w:vAlign w:val="center"/>
          </w:tcPr>
          <w:p w14:paraId="2ABDB995" w14:textId="77777777" w:rsidR="00D65A68" w:rsidRPr="00985C42" w:rsidRDefault="00D65A68" w:rsidP="00B47060">
            <w:pPr>
              <w:rPr>
                <w:b/>
              </w:rPr>
            </w:pPr>
          </w:p>
        </w:tc>
        <w:tc>
          <w:tcPr>
            <w:tcW w:w="3725" w:type="dxa"/>
            <w:vAlign w:val="center"/>
          </w:tcPr>
          <w:p w14:paraId="4B854F1D" w14:textId="77777777" w:rsidR="00D65A68" w:rsidRPr="00985C42" w:rsidRDefault="00D65A68" w:rsidP="00B47060">
            <w:pPr>
              <w:rPr>
                <w:b/>
              </w:rPr>
            </w:pPr>
          </w:p>
        </w:tc>
      </w:tr>
    </w:tbl>
    <w:p w14:paraId="23C4BC92" w14:textId="77777777" w:rsidR="00D65A68" w:rsidRPr="0086605D" w:rsidRDefault="00D65A68" w:rsidP="00B47060"/>
    <w:p w14:paraId="4D82E4B6" w14:textId="77777777" w:rsidR="00985C42" w:rsidRDefault="00985C42">
      <w:pPr>
        <w:spacing w:before="0" w:after="0"/>
      </w:pPr>
      <w:bookmarkStart w:id="175" w:name="_Toc272854193"/>
      <w:bookmarkStart w:id="176" w:name="_Toc272939235"/>
      <w:bookmarkStart w:id="177" w:name="_Toc273539168"/>
      <w:bookmarkStart w:id="178" w:name="_Toc273545796"/>
      <w:bookmarkStart w:id="179" w:name="_Toc276036513"/>
      <w:bookmarkStart w:id="180" w:name="_Toc276465564"/>
      <w:r>
        <w:br w:type="page"/>
      </w:r>
    </w:p>
    <w:p w14:paraId="318CF262" w14:textId="77777777" w:rsidR="00C601CA" w:rsidRPr="0086605D" w:rsidRDefault="00C601CA" w:rsidP="00D555D0">
      <w:pPr>
        <w:pStyle w:val="TCH1Annex"/>
      </w:pPr>
      <w:bookmarkStart w:id="181" w:name="_Toc276036514"/>
      <w:bookmarkStart w:id="182" w:name="_Toc468789115"/>
      <w:bookmarkEnd w:id="175"/>
      <w:bookmarkEnd w:id="176"/>
      <w:bookmarkEnd w:id="177"/>
      <w:bookmarkEnd w:id="178"/>
      <w:bookmarkEnd w:id="179"/>
      <w:bookmarkEnd w:id="180"/>
      <w:r w:rsidRPr="0086605D">
        <w:lastRenderedPageBreak/>
        <w:t>ANNEX 5</w:t>
      </w:r>
      <w:bookmarkEnd w:id="182"/>
    </w:p>
    <w:p w14:paraId="073B7265" w14:textId="77777777" w:rsidR="00C601CA" w:rsidRPr="0086605D" w:rsidRDefault="008C38A7" w:rsidP="00D555D0">
      <w:pPr>
        <w:pStyle w:val="TCH2Annex"/>
      </w:pPr>
      <w:bookmarkStart w:id="183" w:name="_Toc468789116"/>
      <w:r w:rsidRPr="0086605D">
        <w:t>5.</w:t>
      </w:r>
      <w:r w:rsidR="00DF35E0">
        <w:t>1</w:t>
      </w:r>
      <w:r w:rsidRPr="0086605D">
        <w:tab/>
      </w:r>
      <w:r w:rsidR="00DE5ABA" w:rsidRPr="0086605D">
        <w:t>Implementation and Transition</w:t>
      </w:r>
      <w:bookmarkEnd w:id="183"/>
    </w:p>
    <w:p w14:paraId="0EA04989" w14:textId="77777777" w:rsidR="00A022AC" w:rsidRPr="00A23AEC" w:rsidRDefault="00A022AC" w:rsidP="00A022AC">
      <w:pPr>
        <w:pStyle w:val="TCBodyNormal"/>
      </w:pPr>
      <w:r>
        <w:t>A fully detailed implementation plan must be agreed</w:t>
      </w:r>
      <w:r w:rsidR="001355A4">
        <w:t xml:space="preserve"> by both parties no later than </w:t>
      </w:r>
      <w:r w:rsidR="005E58BD" w:rsidRPr="00A23AEC">
        <w:t>17</w:t>
      </w:r>
      <w:r w:rsidR="000D613F" w:rsidRPr="00A23AEC">
        <w:t>/0</w:t>
      </w:r>
      <w:r w:rsidR="005E58BD" w:rsidRPr="00A23AEC">
        <w:t>4</w:t>
      </w:r>
      <w:r w:rsidR="000D613F" w:rsidRPr="00A23AEC">
        <w:t xml:space="preserve">/2017, </w:t>
      </w:r>
      <w:r w:rsidR="005E58BD" w:rsidRPr="00A23AEC">
        <w:t>2 weeks</w:t>
      </w:r>
      <w:r w:rsidR="00315A7B" w:rsidRPr="00A23AEC">
        <w:t xml:space="preserve"> </w:t>
      </w:r>
      <w:r w:rsidRPr="00A23AEC">
        <w:t xml:space="preserve">after </w:t>
      </w:r>
      <w:r w:rsidR="000D613F" w:rsidRPr="00A23AEC">
        <w:t xml:space="preserve">the </w:t>
      </w:r>
      <w:r w:rsidRPr="00A23AEC">
        <w:t>contract commencement date</w:t>
      </w:r>
      <w:r w:rsidR="000D613F" w:rsidRPr="00A23AEC">
        <w:t xml:space="preserve"> which is 03/04/2017</w:t>
      </w:r>
      <w:r w:rsidRPr="00A23AEC">
        <w:t xml:space="preserve">. The plan shall detail the key milestones for all phases on the plan. </w:t>
      </w:r>
    </w:p>
    <w:p w14:paraId="3631D321" w14:textId="77777777" w:rsidR="00A022AC" w:rsidRPr="00F76D22" w:rsidRDefault="00A022AC" w:rsidP="00A022AC">
      <w:pPr>
        <w:pStyle w:val="TCBodyNormal"/>
      </w:pPr>
      <w:r w:rsidRPr="00A23AEC">
        <w:t>The implementation p</w:t>
      </w:r>
      <w:r w:rsidR="000D613F" w:rsidRPr="00A23AEC">
        <w:t xml:space="preserve">eriod </w:t>
      </w:r>
      <w:r w:rsidRPr="00A23AEC">
        <w:t xml:space="preserve">shall </w:t>
      </w:r>
      <w:r w:rsidR="000D613F" w:rsidRPr="00A23AEC">
        <w:t>commence at contract commencement date and end on the Acceptance Completion Date which is 30/09/2017.</w:t>
      </w:r>
      <w:r w:rsidRPr="00A23AEC">
        <w:t xml:space="preserve"> Should the plan no</w:t>
      </w:r>
      <w:r w:rsidR="00D53E42" w:rsidRPr="00A23AEC">
        <w:t xml:space="preserve">t be completed by the </w:t>
      </w:r>
      <w:r w:rsidR="00D53E42">
        <w:t>agreed A</w:t>
      </w:r>
      <w:r w:rsidR="00CC12E4">
        <w:t xml:space="preserve">cceptance </w:t>
      </w:r>
      <w:r w:rsidR="00D53E42">
        <w:t>C</w:t>
      </w:r>
      <w:r w:rsidR="00CC12E4">
        <w:t xml:space="preserve">ompletion </w:t>
      </w:r>
      <w:r w:rsidR="00D53E42" w:rsidRPr="00F76D22">
        <w:t>D</w:t>
      </w:r>
      <w:r w:rsidR="00CC12E4" w:rsidRPr="00F76D22">
        <w:t>ate</w:t>
      </w:r>
      <w:r w:rsidRPr="00F76D22">
        <w:t>, clause 13 (Liquidated Damages) shall become effective.</w:t>
      </w:r>
    </w:p>
    <w:p w14:paraId="307D61F8" w14:textId="77777777" w:rsidR="00A022AC" w:rsidRPr="00F76D22" w:rsidRDefault="00A022AC" w:rsidP="00A022AC">
      <w:pPr>
        <w:pStyle w:val="TCBodyNormal"/>
      </w:pPr>
      <w:r w:rsidRPr="00F76D22">
        <w:t xml:space="preserve">The Contracting Authority at its sole discretion reserves the right to grant additional extension times to the Contractor therefore </w:t>
      </w:r>
      <w:r w:rsidR="001A7E87" w:rsidRPr="00F76D22">
        <w:t xml:space="preserve">waiving </w:t>
      </w:r>
      <w:r w:rsidRPr="00F76D22">
        <w:t>any potential Liquidated Damages. This clause shall only be invoked by the Contracting Authority.</w:t>
      </w:r>
    </w:p>
    <w:p w14:paraId="55243DC9" w14:textId="77777777" w:rsidR="00DA11F6" w:rsidRPr="00FC6D84" w:rsidRDefault="00DA11F6" w:rsidP="00DA11F6">
      <w:pPr>
        <w:pStyle w:val="AABH1"/>
      </w:pPr>
      <w:r w:rsidRPr="00F76D22">
        <w:t>The Contractor will provide appropriate documentation of any interfaces or APIs provided as part of the Service that the Authority will need to integrate with in order to perform Acceptance Testing, as defined in Annex 5, and to</w:t>
      </w:r>
      <w:r w:rsidRPr="00FC6D84">
        <w:t xml:space="preserve"> integrate with the live Service.</w:t>
      </w:r>
    </w:p>
    <w:p w14:paraId="6A6327ED" w14:textId="77777777" w:rsidR="00DA11F6" w:rsidRDefault="00DA11F6" w:rsidP="00DA11F6">
      <w:pPr>
        <w:pStyle w:val="AABH1"/>
      </w:pPr>
      <w:r w:rsidRPr="00FC6D84">
        <w:t xml:space="preserve">The Contractor will provide reasonable direct access to technical resource for members of the Authority for the purpose of resolving technical issues encountered during the Acceptance Testing phase(s) </w:t>
      </w:r>
    </w:p>
    <w:p w14:paraId="78FF9C1D" w14:textId="77777777" w:rsidR="00DA11F6" w:rsidRPr="009F6322" w:rsidRDefault="00DA11F6" w:rsidP="00D555D0">
      <w:pPr>
        <w:pStyle w:val="TCH2Annex"/>
      </w:pPr>
      <w:bookmarkStart w:id="184" w:name="_Toc468789117"/>
      <w:r w:rsidRPr="0086605D">
        <w:t>5.</w:t>
      </w:r>
      <w:r w:rsidR="00DF35E0">
        <w:t>2</w:t>
      </w:r>
      <w:r w:rsidRPr="0086605D">
        <w:tab/>
      </w:r>
      <w:r w:rsidRPr="009F6322">
        <w:t>Acceptance</w:t>
      </w:r>
      <w:bookmarkEnd w:id="184"/>
    </w:p>
    <w:p w14:paraId="01150FC2" w14:textId="77777777" w:rsidR="00DA11F6" w:rsidRDefault="00DA11F6" w:rsidP="00DA11F6">
      <w:pPr>
        <w:rPr>
          <w:rFonts w:cs="Arial"/>
          <w:color w:val="000000"/>
        </w:rPr>
      </w:pPr>
      <w:r>
        <w:rPr>
          <w:rFonts w:cs="Arial"/>
          <w:color w:val="000000"/>
        </w:rPr>
        <w:t xml:space="preserve">The implementation of the service will be delivered through a series of phases and milestones. </w:t>
      </w:r>
    </w:p>
    <w:p w14:paraId="200A2579" w14:textId="77777777" w:rsidR="00DA11F6" w:rsidRDefault="00DA11F6" w:rsidP="00DA11F6">
      <w:pPr>
        <w:rPr>
          <w:rFonts w:cs="Arial"/>
          <w:color w:val="000000"/>
        </w:rPr>
      </w:pPr>
      <w:r>
        <w:rPr>
          <w:rFonts w:cs="Arial"/>
          <w:color w:val="000000"/>
        </w:rPr>
        <w:t xml:space="preserve">The Contractors shall agree with NICE </w:t>
      </w:r>
      <w:r w:rsidR="00DF5FC9" w:rsidRPr="00D74141">
        <w:rPr>
          <w:rFonts w:cs="Arial"/>
          <w:color w:val="000000"/>
        </w:rPr>
        <w:t xml:space="preserve">by </w:t>
      </w:r>
      <w:r w:rsidR="005E58BD" w:rsidRPr="00D74141">
        <w:rPr>
          <w:rFonts w:cs="Arial"/>
          <w:color w:val="000000"/>
        </w:rPr>
        <w:t>17/04</w:t>
      </w:r>
      <w:r w:rsidR="00DF5FC9" w:rsidRPr="00D74141">
        <w:rPr>
          <w:rFonts w:cs="Arial"/>
          <w:color w:val="000000"/>
        </w:rPr>
        <w:t xml:space="preserve">/2016, </w:t>
      </w:r>
      <w:r w:rsidR="005E58BD" w:rsidRPr="00D74141">
        <w:rPr>
          <w:rFonts w:cs="Arial"/>
          <w:color w:val="000000"/>
        </w:rPr>
        <w:t xml:space="preserve">2 weeks </w:t>
      </w:r>
      <w:r w:rsidR="00DF5FC9" w:rsidRPr="00D74141">
        <w:rPr>
          <w:rFonts w:cs="Arial"/>
          <w:color w:val="000000"/>
        </w:rPr>
        <w:t>from</w:t>
      </w:r>
      <w:r w:rsidRPr="00D74141">
        <w:rPr>
          <w:rFonts w:cs="Arial"/>
          <w:color w:val="000000"/>
        </w:rPr>
        <w:t xml:space="preserve"> the contract commencement date</w:t>
      </w:r>
      <w:r w:rsidR="00DF5FC9" w:rsidRPr="00D74141">
        <w:rPr>
          <w:rFonts w:cs="Arial"/>
          <w:color w:val="000000"/>
        </w:rPr>
        <w:t>,</w:t>
      </w:r>
      <w:r w:rsidRPr="00D74141">
        <w:rPr>
          <w:rFonts w:cs="Arial"/>
          <w:color w:val="000000"/>
        </w:rPr>
        <w:t xml:space="preserve"> a detailed phased pl</w:t>
      </w:r>
      <w:r>
        <w:rPr>
          <w:rFonts w:cs="Arial"/>
          <w:color w:val="000000"/>
        </w:rPr>
        <w:t>an and milestones delivery.</w:t>
      </w:r>
    </w:p>
    <w:p w14:paraId="404C5BF0" w14:textId="77777777" w:rsidR="00EA6FD4" w:rsidRDefault="00EA6FD4" w:rsidP="00EA6FD4">
      <w:pPr>
        <w:rPr>
          <w:rFonts w:cs="Arial"/>
          <w:color w:val="000000"/>
        </w:rPr>
      </w:pPr>
      <w:r>
        <w:rPr>
          <w:rFonts w:cs="Arial"/>
          <w:color w:val="000000"/>
        </w:rPr>
        <w:t>Newly developed features will be exposed to the Authority through test environments and User Acceptance Testing (UAT) carried out against those environments.</w:t>
      </w:r>
    </w:p>
    <w:p w14:paraId="4C6FE861" w14:textId="77777777" w:rsidR="00DA11F6" w:rsidRPr="00EA6FD4" w:rsidRDefault="00DA11F6" w:rsidP="00DA11F6">
      <w:pPr>
        <w:rPr>
          <w:rFonts w:cs="Arial"/>
          <w:b/>
          <w:color w:val="000000"/>
        </w:rPr>
      </w:pPr>
      <w:r w:rsidRPr="00EA6FD4">
        <w:rPr>
          <w:rFonts w:cs="Arial"/>
          <w:b/>
          <w:color w:val="000000"/>
        </w:rPr>
        <w:t>The Acceptance Criteria for each agreed milestone shall satisfy:</w:t>
      </w:r>
    </w:p>
    <w:tbl>
      <w:tblPr>
        <w:tblW w:w="10206" w:type="dxa"/>
        <w:tblLook w:val="04A0" w:firstRow="1" w:lastRow="0" w:firstColumn="1" w:lastColumn="0" w:noHBand="0" w:noVBand="1"/>
      </w:tblPr>
      <w:tblGrid>
        <w:gridCol w:w="1298"/>
        <w:gridCol w:w="8908"/>
      </w:tblGrid>
      <w:tr w:rsidR="00A23AEC" w:rsidRPr="00A23AEC" w14:paraId="4C5400E3" w14:textId="77777777" w:rsidTr="00A23AEC">
        <w:trPr>
          <w:trHeight w:val="900"/>
        </w:trPr>
        <w:tc>
          <w:tcPr>
            <w:tcW w:w="1400"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FA7F954"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P1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3A14D59F"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major incident that results in a complete failure of the Service affecting all users at one or more sites or regions.</w:t>
            </w:r>
          </w:p>
        </w:tc>
      </w:tr>
      <w:tr w:rsidR="00A23AEC" w:rsidRPr="00A23AEC" w14:paraId="649A7F80" w14:textId="77777777" w:rsidTr="00A23AEC">
        <w:trPr>
          <w:trHeight w:val="1095"/>
        </w:trPr>
        <w:tc>
          <w:tcPr>
            <w:tcW w:w="1400" w:type="dxa"/>
            <w:tcBorders>
              <w:top w:val="nil"/>
              <w:left w:val="single" w:sz="8" w:space="0" w:color="auto"/>
              <w:bottom w:val="single" w:sz="4" w:space="0" w:color="auto"/>
              <w:right w:val="single" w:sz="4" w:space="0" w:color="auto"/>
            </w:tcBorders>
            <w:shd w:val="clear" w:color="auto" w:fill="auto"/>
            <w:vAlign w:val="center"/>
            <w:hideMark/>
          </w:tcPr>
          <w:p w14:paraId="4DB2F349"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P2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652C03CB"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high level problem that results in a failure of the Service resulting in the unavailability of one or more key functions of the Service to users.</w:t>
            </w:r>
          </w:p>
        </w:tc>
      </w:tr>
      <w:tr w:rsidR="00A23AEC" w:rsidRPr="00A23AEC" w14:paraId="3E123905" w14:textId="77777777" w:rsidTr="00A23AEC">
        <w:trPr>
          <w:trHeight w:val="1140"/>
        </w:trPr>
        <w:tc>
          <w:tcPr>
            <w:tcW w:w="1400" w:type="dxa"/>
            <w:tcBorders>
              <w:top w:val="nil"/>
              <w:left w:val="single" w:sz="8" w:space="0" w:color="auto"/>
              <w:bottom w:val="single" w:sz="4" w:space="0" w:color="auto"/>
              <w:right w:val="single" w:sz="4" w:space="0" w:color="auto"/>
            </w:tcBorders>
            <w:shd w:val="clear" w:color="auto" w:fill="auto"/>
            <w:vAlign w:val="center"/>
            <w:hideMark/>
          </w:tcPr>
          <w:p w14:paraId="161A3BE7"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P3 Incident</w:t>
            </w:r>
          </w:p>
        </w:tc>
        <w:tc>
          <w:tcPr>
            <w:tcW w:w="11340" w:type="dxa"/>
            <w:tcBorders>
              <w:top w:val="single" w:sz="4" w:space="0" w:color="auto"/>
              <w:left w:val="nil"/>
              <w:bottom w:val="single" w:sz="4" w:space="0" w:color="auto"/>
              <w:right w:val="single" w:sz="4" w:space="0" w:color="auto"/>
            </w:tcBorders>
            <w:shd w:val="clear" w:color="auto" w:fill="auto"/>
            <w:vAlign w:val="center"/>
            <w:hideMark/>
          </w:tcPr>
          <w:p w14:paraId="0778BDB3"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medium level problem that results in a partial failure of the Service resulting in the unavailability of part of one or more key functions of the Service to users.</w:t>
            </w:r>
          </w:p>
        </w:tc>
      </w:tr>
      <w:tr w:rsidR="00A23AEC" w:rsidRPr="00A23AEC" w14:paraId="17D3BAE0" w14:textId="77777777" w:rsidTr="00A23AEC">
        <w:trPr>
          <w:trHeight w:val="1170"/>
        </w:trPr>
        <w:tc>
          <w:tcPr>
            <w:tcW w:w="1400" w:type="dxa"/>
            <w:tcBorders>
              <w:top w:val="nil"/>
              <w:left w:val="single" w:sz="8" w:space="0" w:color="auto"/>
              <w:bottom w:val="single" w:sz="8" w:space="0" w:color="auto"/>
              <w:right w:val="single" w:sz="4" w:space="0" w:color="auto"/>
            </w:tcBorders>
            <w:shd w:val="clear" w:color="auto" w:fill="auto"/>
            <w:vAlign w:val="center"/>
            <w:hideMark/>
          </w:tcPr>
          <w:p w14:paraId="5C22491C"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P4 Incident</w:t>
            </w:r>
          </w:p>
        </w:tc>
        <w:tc>
          <w:tcPr>
            <w:tcW w:w="11340" w:type="dxa"/>
            <w:tcBorders>
              <w:top w:val="single" w:sz="4" w:space="0" w:color="auto"/>
              <w:left w:val="nil"/>
              <w:bottom w:val="single" w:sz="8" w:space="0" w:color="auto"/>
              <w:right w:val="single" w:sz="4" w:space="0" w:color="auto"/>
            </w:tcBorders>
            <w:shd w:val="clear" w:color="auto" w:fill="auto"/>
            <w:vAlign w:val="center"/>
            <w:hideMark/>
          </w:tcPr>
          <w:p w14:paraId="2A5B9E46"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low level problem that results in a partial failure of the Service resulting in usability or cosmetic issues with part of one or more functions of the Service for users.</w:t>
            </w:r>
          </w:p>
        </w:tc>
      </w:tr>
      <w:tr w:rsidR="00A23AEC" w:rsidRPr="00A23AEC" w14:paraId="0B82CF76" w14:textId="77777777" w:rsidTr="00A23AEC">
        <w:trPr>
          <w:trHeight w:val="1170"/>
        </w:trPr>
        <w:tc>
          <w:tcPr>
            <w:tcW w:w="1400" w:type="dxa"/>
            <w:tcBorders>
              <w:top w:val="single" w:sz="4" w:space="0" w:color="auto"/>
              <w:left w:val="single" w:sz="8" w:space="0" w:color="auto"/>
              <w:bottom w:val="single" w:sz="8" w:space="0" w:color="auto"/>
              <w:right w:val="single" w:sz="4" w:space="0" w:color="auto"/>
            </w:tcBorders>
            <w:shd w:val="clear" w:color="auto" w:fill="auto"/>
            <w:vAlign w:val="center"/>
            <w:hideMark/>
          </w:tcPr>
          <w:p w14:paraId="30B4D5E1" w14:textId="77777777" w:rsidR="00A23AEC" w:rsidRPr="00A23AEC" w:rsidRDefault="00A23AEC" w:rsidP="00A23AEC">
            <w:pPr>
              <w:spacing w:before="0" w:after="0"/>
              <w:rPr>
                <w:rFonts w:cs="Arial"/>
                <w:b/>
                <w:bCs/>
                <w:color w:val="000000"/>
                <w:sz w:val="20"/>
                <w:lang w:eastAsia="en-GB"/>
              </w:rPr>
            </w:pPr>
            <w:r w:rsidRPr="00A23AEC">
              <w:rPr>
                <w:rFonts w:cs="Arial"/>
                <w:b/>
                <w:bCs/>
                <w:color w:val="000000"/>
                <w:sz w:val="20"/>
                <w:lang w:eastAsia="en-GB"/>
              </w:rPr>
              <w:t>P5 Incident</w:t>
            </w:r>
          </w:p>
        </w:tc>
        <w:tc>
          <w:tcPr>
            <w:tcW w:w="11340" w:type="dxa"/>
            <w:tcBorders>
              <w:top w:val="single" w:sz="4" w:space="0" w:color="auto"/>
              <w:left w:val="nil"/>
              <w:bottom w:val="single" w:sz="8" w:space="0" w:color="auto"/>
              <w:right w:val="single" w:sz="4" w:space="0" w:color="auto"/>
            </w:tcBorders>
            <w:shd w:val="clear" w:color="auto" w:fill="auto"/>
            <w:vAlign w:val="center"/>
            <w:hideMark/>
          </w:tcPr>
          <w:p w14:paraId="247DDC8D" w14:textId="77777777" w:rsidR="00A23AEC" w:rsidRPr="00A23AEC" w:rsidRDefault="00A23AEC" w:rsidP="00A23AEC">
            <w:pPr>
              <w:spacing w:before="0" w:after="0"/>
              <w:rPr>
                <w:rFonts w:cs="Arial"/>
                <w:color w:val="000000"/>
                <w:sz w:val="20"/>
                <w:lang w:eastAsia="en-GB"/>
              </w:rPr>
            </w:pPr>
            <w:r w:rsidRPr="00A23AEC">
              <w:rPr>
                <w:rFonts w:cs="Arial"/>
                <w:color w:val="000000"/>
                <w:sz w:val="20"/>
                <w:lang w:eastAsia="en-GB"/>
              </w:rPr>
              <w:t>A very low level problem that results in a partial failure of the Service resulting in minor usability or cosmetic issues with part of one or more functions of the Service for users.</w:t>
            </w:r>
          </w:p>
        </w:tc>
      </w:tr>
    </w:tbl>
    <w:p w14:paraId="7095C161" w14:textId="77777777" w:rsidR="00A23AEC" w:rsidRPr="00EA6FD4" w:rsidRDefault="00A23AEC" w:rsidP="00A23AEC">
      <w:pPr>
        <w:pStyle w:val="ListParagraph"/>
        <w:rPr>
          <w:rFonts w:cs="Arial"/>
          <w:color w:val="000000"/>
        </w:rPr>
      </w:pPr>
    </w:p>
    <w:p w14:paraId="4F567921" w14:textId="77777777" w:rsidR="00A022AC" w:rsidRPr="00EA6FD4" w:rsidRDefault="00A022AC" w:rsidP="00A022AC">
      <w:pPr>
        <w:rPr>
          <w:rFonts w:cs="Arial"/>
          <w:b/>
          <w:color w:val="000000"/>
        </w:rPr>
      </w:pPr>
      <w:r w:rsidRPr="00EA6FD4">
        <w:rPr>
          <w:rFonts w:cs="Arial"/>
          <w:b/>
          <w:color w:val="000000"/>
        </w:rPr>
        <w:t>A release would be deemed acceptable on its due date as long as the defect levels are at or below</w:t>
      </w:r>
      <w:r w:rsidR="00EA6FD4" w:rsidRPr="00EA6FD4">
        <w:rPr>
          <w:rFonts w:cs="Arial"/>
          <w:b/>
          <w:color w:val="000000"/>
        </w:rPr>
        <w:t>:</w:t>
      </w:r>
    </w:p>
    <w:p w14:paraId="4371BBCF" w14:textId="77777777" w:rsidR="00A022AC" w:rsidRPr="00EA6FD4" w:rsidRDefault="00A022AC" w:rsidP="00EA6FD4">
      <w:pPr>
        <w:pStyle w:val="ListParagraph"/>
        <w:numPr>
          <w:ilvl w:val="0"/>
          <w:numId w:val="32"/>
        </w:numPr>
        <w:rPr>
          <w:rFonts w:cs="Arial"/>
          <w:color w:val="000000"/>
        </w:rPr>
      </w:pPr>
      <w:r w:rsidRPr="00EA6FD4">
        <w:rPr>
          <w:rFonts w:cs="Arial"/>
          <w:color w:val="000000"/>
        </w:rPr>
        <w:t xml:space="preserve">Zero non-compliances with agreed scope ( </w:t>
      </w:r>
      <w:r w:rsidR="001A7E87" w:rsidRPr="00EA6FD4">
        <w:rPr>
          <w:rFonts w:cs="Arial"/>
          <w:color w:val="000000"/>
        </w:rPr>
        <w:t>i.e.</w:t>
      </w:r>
      <w:r w:rsidRPr="00EA6FD4">
        <w:rPr>
          <w:rFonts w:cs="Arial"/>
          <w:color w:val="000000"/>
        </w:rPr>
        <w:t xml:space="preserve"> release is feature complete )</w:t>
      </w:r>
    </w:p>
    <w:p w14:paraId="7D3EBF59" w14:textId="77777777" w:rsidR="00A022AC" w:rsidRPr="00EA6FD4" w:rsidRDefault="00A022AC" w:rsidP="00EA6FD4">
      <w:pPr>
        <w:pStyle w:val="ListParagraph"/>
        <w:numPr>
          <w:ilvl w:val="0"/>
          <w:numId w:val="32"/>
        </w:numPr>
        <w:rPr>
          <w:rFonts w:cs="Arial"/>
          <w:color w:val="000000"/>
        </w:rPr>
      </w:pPr>
      <w:r w:rsidRPr="00EA6FD4">
        <w:rPr>
          <w:rFonts w:cs="Arial"/>
          <w:color w:val="000000"/>
        </w:rPr>
        <w:t>Zero unfixed Priority 1 defects</w:t>
      </w:r>
    </w:p>
    <w:p w14:paraId="6B3FC0A6" w14:textId="77777777" w:rsidR="00A022AC" w:rsidRPr="00EA6FD4" w:rsidRDefault="00A022AC" w:rsidP="00EA6FD4">
      <w:pPr>
        <w:pStyle w:val="ListParagraph"/>
        <w:numPr>
          <w:ilvl w:val="0"/>
          <w:numId w:val="32"/>
        </w:numPr>
        <w:rPr>
          <w:rFonts w:cs="Arial"/>
          <w:color w:val="000000"/>
        </w:rPr>
      </w:pPr>
      <w:r w:rsidRPr="00EA6FD4">
        <w:rPr>
          <w:rFonts w:cs="Arial"/>
          <w:color w:val="000000"/>
        </w:rPr>
        <w:t>Less than 3 Priority 2 defects</w:t>
      </w:r>
    </w:p>
    <w:p w14:paraId="07CEA24F" w14:textId="77777777" w:rsidR="00A022AC" w:rsidRPr="00EA6FD4" w:rsidRDefault="00A022AC" w:rsidP="00EA6FD4">
      <w:pPr>
        <w:pStyle w:val="ListParagraph"/>
        <w:numPr>
          <w:ilvl w:val="0"/>
          <w:numId w:val="32"/>
        </w:numPr>
        <w:rPr>
          <w:rFonts w:cs="Arial"/>
          <w:color w:val="000000"/>
        </w:rPr>
      </w:pPr>
      <w:r w:rsidRPr="00EA6FD4">
        <w:rPr>
          <w:rFonts w:cs="Arial"/>
          <w:color w:val="000000"/>
        </w:rPr>
        <w:t>Less than 10 Priority 3 defects</w:t>
      </w:r>
    </w:p>
    <w:p w14:paraId="1D3569DF" w14:textId="77777777" w:rsidR="00A022AC" w:rsidRPr="00EA6FD4" w:rsidRDefault="00A022AC" w:rsidP="00EA6FD4">
      <w:pPr>
        <w:pStyle w:val="ListParagraph"/>
        <w:numPr>
          <w:ilvl w:val="0"/>
          <w:numId w:val="32"/>
        </w:numPr>
        <w:rPr>
          <w:rFonts w:cs="Arial"/>
          <w:color w:val="000000"/>
        </w:rPr>
      </w:pPr>
      <w:r w:rsidRPr="00EA6FD4">
        <w:rPr>
          <w:rFonts w:cs="Arial"/>
          <w:color w:val="000000"/>
        </w:rPr>
        <w:t>Less than 20 Priority 4 defects</w:t>
      </w:r>
    </w:p>
    <w:p w14:paraId="252B5A31" w14:textId="77777777" w:rsidR="00A022AC" w:rsidRDefault="00A022AC" w:rsidP="00A022AC">
      <w:pPr>
        <w:rPr>
          <w:rFonts w:cs="Arial"/>
          <w:color w:val="000000"/>
        </w:rPr>
      </w:pPr>
      <w:r>
        <w:rPr>
          <w:rFonts w:cs="Arial"/>
          <w:color w:val="000000"/>
        </w:rPr>
        <w:t>For changes to existing services (e</w:t>
      </w:r>
      <w:r w:rsidR="00EA6FD4">
        <w:rPr>
          <w:rFonts w:cs="Arial"/>
          <w:color w:val="000000"/>
        </w:rPr>
        <w:t>.</w:t>
      </w:r>
      <w:r>
        <w:rPr>
          <w:rFonts w:cs="Arial"/>
          <w:color w:val="000000"/>
        </w:rPr>
        <w:t>g</w:t>
      </w:r>
      <w:r w:rsidR="00EA6FD4">
        <w:rPr>
          <w:rFonts w:cs="Arial"/>
          <w:color w:val="000000"/>
        </w:rPr>
        <w:t>.</w:t>
      </w:r>
      <w:r>
        <w:rPr>
          <w:rFonts w:cs="Arial"/>
          <w:color w:val="000000"/>
        </w:rPr>
        <w:t xml:space="preserve"> small enhancements) the acceptance criteria will be based on the operational SLAs/KPIs of the service</w:t>
      </w:r>
      <w:r w:rsidR="00EA6FD4">
        <w:rPr>
          <w:rFonts w:cs="Arial"/>
          <w:color w:val="000000"/>
        </w:rPr>
        <w:t>.</w:t>
      </w:r>
    </w:p>
    <w:p w14:paraId="0B2FDCE6" w14:textId="77777777" w:rsidR="00DA11F6" w:rsidRPr="00DA11F6" w:rsidRDefault="00DA11F6" w:rsidP="00D555D0">
      <w:pPr>
        <w:pStyle w:val="TCH2Annex"/>
      </w:pPr>
      <w:bookmarkStart w:id="185" w:name="_Toc468789118"/>
      <w:r w:rsidRPr="0086605D">
        <w:t>5.</w:t>
      </w:r>
      <w:r w:rsidR="00DF35E0">
        <w:t>3</w:t>
      </w:r>
      <w:r w:rsidRPr="0086605D">
        <w:tab/>
      </w:r>
      <w:r w:rsidRPr="00DA11F6">
        <w:t>Mobilization</w:t>
      </w:r>
      <w:bookmarkEnd w:id="185"/>
    </w:p>
    <w:p w14:paraId="463A27E4" w14:textId="0FFDF67A" w:rsidR="00DA11F6" w:rsidRDefault="00DA11F6" w:rsidP="00DA11F6">
      <w:pPr>
        <w:rPr>
          <w:rFonts w:cs="Arial"/>
          <w:color w:val="000000"/>
        </w:rPr>
      </w:pPr>
      <w:r>
        <w:rPr>
          <w:rFonts w:cs="Arial"/>
          <w:color w:val="000000"/>
        </w:rPr>
        <w:t xml:space="preserve">The </w:t>
      </w:r>
      <w:r w:rsidR="0054619B">
        <w:rPr>
          <w:rFonts w:cs="Arial"/>
          <w:color w:val="000000"/>
        </w:rPr>
        <w:t>implementation</w:t>
      </w:r>
      <w:r>
        <w:rPr>
          <w:rFonts w:cs="Arial"/>
          <w:color w:val="000000"/>
        </w:rPr>
        <w:t xml:space="preserve"> activities for the project will include a number of workshops and meetings between the Contractor and the Contracting Authority. The workshops and meetings shall clarify and refine the contents of each planned phase. </w:t>
      </w:r>
      <w:r w:rsidR="00305B7C">
        <w:rPr>
          <w:rFonts w:cs="Arial"/>
          <w:color w:val="000000"/>
        </w:rPr>
        <w:t>The number of meetings and workshops will be reasonable, taking into account that the Contractor tendered for the contract on a fixed price basis. Meetings and workshops will be virtual (conducted on a remote basis) wherever possible.</w:t>
      </w:r>
    </w:p>
    <w:p w14:paraId="6B863A1D" w14:textId="77777777" w:rsidR="00DA11F6" w:rsidRDefault="00DA11F6" w:rsidP="00DA11F6">
      <w:pPr>
        <w:rPr>
          <w:rFonts w:cs="Arial"/>
          <w:color w:val="000000"/>
        </w:rPr>
      </w:pPr>
      <w:r>
        <w:rPr>
          <w:rFonts w:cs="Arial"/>
          <w:color w:val="000000"/>
        </w:rPr>
        <w:t>The Final agreed plan will form part of this contract and shall be governed by the Variation to Agreement process.</w:t>
      </w:r>
    </w:p>
    <w:p w14:paraId="1770686B" w14:textId="77777777" w:rsidR="00DA11F6" w:rsidRDefault="00DA11F6" w:rsidP="00D555D0">
      <w:pPr>
        <w:pStyle w:val="TCH2Annex"/>
        <w:rPr>
          <w:rFonts w:cs="Arial"/>
          <w:color w:val="000000"/>
        </w:rPr>
      </w:pPr>
      <w:bookmarkStart w:id="186" w:name="_Toc468789119"/>
      <w:r w:rsidRPr="0086605D">
        <w:t>5.</w:t>
      </w:r>
      <w:r w:rsidR="00DF35E0">
        <w:t>4</w:t>
      </w:r>
      <w:r w:rsidRPr="0086605D">
        <w:tab/>
      </w:r>
      <w:r w:rsidRPr="00DA11F6">
        <w:t>Phase Deliverable Definitions</w:t>
      </w:r>
      <w:r w:rsidR="00535B7C">
        <w:t xml:space="preserve"> and Acceptance Criteria</w:t>
      </w:r>
      <w:bookmarkEnd w:id="186"/>
    </w:p>
    <w:p w14:paraId="4E628A57" w14:textId="77777777" w:rsidR="00535B7C" w:rsidRDefault="00DA11F6" w:rsidP="00DA11F6">
      <w:pPr>
        <w:rPr>
          <w:rFonts w:cs="Arial"/>
          <w:color w:val="000000"/>
        </w:rPr>
      </w:pPr>
      <w:r>
        <w:rPr>
          <w:rFonts w:cs="Arial"/>
          <w:color w:val="000000"/>
        </w:rPr>
        <w:t xml:space="preserve">It is agreed that the </w:t>
      </w:r>
      <w:r w:rsidR="00535B7C">
        <w:rPr>
          <w:rFonts w:cs="Arial"/>
          <w:color w:val="000000"/>
        </w:rPr>
        <w:t xml:space="preserve">phased deliverable definitions and acceptance criteria (Annex 5a under a separate document) </w:t>
      </w:r>
      <w:r>
        <w:rPr>
          <w:rFonts w:cs="Arial"/>
          <w:color w:val="000000"/>
        </w:rPr>
        <w:t xml:space="preserve">represent the shared understanding of </w:t>
      </w:r>
      <w:r w:rsidR="00535B7C">
        <w:rPr>
          <w:rFonts w:cs="Arial"/>
          <w:color w:val="000000"/>
        </w:rPr>
        <w:t xml:space="preserve">the Contracting Authority </w:t>
      </w:r>
      <w:r>
        <w:rPr>
          <w:rFonts w:cs="Arial"/>
          <w:color w:val="000000"/>
        </w:rPr>
        <w:t xml:space="preserve">and </w:t>
      </w:r>
      <w:r w:rsidR="00535B7C">
        <w:rPr>
          <w:rFonts w:cs="Arial"/>
          <w:color w:val="000000"/>
        </w:rPr>
        <w:t>the Contractor at the date where both parties sign this agreement.</w:t>
      </w:r>
    </w:p>
    <w:p w14:paraId="356211A9" w14:textId="77777777" w:rsidR="00DA11F6" w:rsidRDefault="00535B7C" w:rsidP="00DA11F6">
      <w:pPr>
        <w:rPr>
          <w:rFonts w:cs="Arial"/>
          <w:color w:val="000000"/>
        </w:rPr>
      </w:pPr>
      <w:r>
        <w:rPr>
          <w:rFonts w:cs="Arial"/>
          <w:color w:val="000000"/>
        </w:rPr>
        <w:t xml:space="preserve">For avoidance of doubt, this document shall be </w:t>
      </w:r>
      <w:r w:rsidR="00DA11F6">
        <w:rPr>
          <w:rFonts w:cs="Arial"/>
          <w:color w:val="000000"/>
        </w:rPr>
        <w:t>refined through the implementation of the project with an up to date and maintained version of these deliverables managed under formal change control</w:t>
      </w:r>
      <w:r>
        <w:rPr>
          <w:rFonts w:cs="Arial"/>
          <w:color w:val="000000"/>
        </w:rPr>
        <w:t>, the final agreed Annex 5a between both parties, shall be managed under Variation to Agreement</w:t>
      </w:r>
      <w:r w:rsidR="00DA11F6">
        <w:rPr>
          <w:rFonts w:cs="Arial"/>
          <w:color w:val="000000"/>
        </w:rPr>
        <w:t>.</w:t>
      </w:r>
    </w:p>
    <w:p w14:paraId="1EB36990" w14:textId="77777777" w:rsidR="00F253FD" w:rsidRPr="0086605D" w:rsidRDefault="008C38A7" w:rsidP="00D555D0">
      <w:pPr>
        <w:pStyle w:val="TCH2Annex"/>
      </w:pPr>
      <w:bookmarkStart w:id="187" w:name="_Toc468789120"/>
      <w:r w:rsidRPr="0086605D">
        <w:t>5.</w:t>
      </w:r>
      <w:r w:rsidR="00DF35E0">
        <w:t>5</w:t>
      </w:r>
      <w:r w:rsidRPr="0086605D">
        <w:tab/>
      </w:r>
      <w:r w:rsidR="00F253FD" w:rsidRPr="0086605D">
        <w:t>Authority’s Obligations</w:t>
      </w:r>
      <w:bookmarkEnd w:id="187"/>
      <w:r w:rsidR="00F253FD" w:rsidRPr="0086605D">
        <w:t xml:space="preserve"> </w:t>
      </w:r>
    </w:p>
    <w:p w14:paraId="63E577E0" w14:textId="77777777" w:rsidR="00D85869" w:rsidRPr="00D85869" w:rsidRDefault="00D85869" w:rsidP="00D85869">
      <w:pPr>
        <w:spacing w:after="240"/>
        <w:rPr>
          <w:rFonts w:cs="Arial"/>
          <w:color w:val="000000"/>
        </w:rPr>
      </w:pPr>
      <w:r w:rsidRPr="00D85869">
        <w:rPr>
          <w:rFonts w:cs="Arial"/>
          <w:color w:val="000000"/>
        </w:rPr>
        <w:t xml:space="preserve">Respond and action any instructions, decisions, information and access in a timely fashion and as reasonably requested by the Contractor </w:t>
      </w:r>
    </w:p>
    <w:p w14:paraId="7534BFE9" w14:textId="77777777" w:rsidR="00D85869" w:rsidRDefault="00D85869" w:rsidP="00D85869">
      <w:pPr>
        <w:spacing w:after="240"/>
        <w:rPr>
          <w:rFonts w:cs="Arial"/>
          <w:color w:val="000000"/>
        </w:rPr>
      </w:pPr>
      <w:r>
        <w:rPr>
          <w:rFonts w:cs="Arial"/>
          <w:color w:val="000000"/>
        </w:rPr>
        <w:t xml:space="preserve">Provide a central point of contact who will be available for </w:t>
      </w:r>
      <w:r w:rsidR="00DF35E0">
        <w:rPr>
          <w:rFonts w:cs="Arial"/>
          <w:color w:val="000000"/>
        </w:rPr>
        <w:t xml:space="preserve">fortnightly </w:t>
      </w:r>
      <w:r>
        <w:rPr>
          <w:rFonts w:cs="Arial"/>
          <w:color w:val="000000"/>
        </w:rPr>
        <w:t>checkpoint meetings and contactable throughout the project duration</w:t>
      </w:r>
      <w:r w:rsidR="00C04C0B">
        <w:rPr>
          <w:rFonts w:cs="Arial"/>
          <w:color w:val="000000"/>
        </w:rPr>
        <w:t>.</w:t>
      </w:r>
      <w:r>
        <w:rPr>
          <w:rFonts w:cs="Arial"/>
          <w:color w:val="000000"/>
        </w:rPr>
        <w:t xml:space="preserve"> </w:t>
      </w:r>
    </w:p>
    <w:p w14:paraId="03B3514C" w14:textId="77777777" w:rsidR="00D85869" w:rsidRDefault="00D85869" w:rsidP="00D85869">
      <w:pPr>
        <w:spacing w:after="240"/>
        <w:rPr>
          <w:rFonts w:cs="Arial"/>
          <w:color w:val="000000"/>
        </w:rPr>
      </w:pPr>
      <w:r>
        <w:rPr>
          <w:rFonts w:cs="Arial"/>
          <w:color w:val="000000"/>
        </w:rPr>
        <w:t>Provide a named resource with appropriate authority who can authorise change requests in acceptable timescales that is able to:</w:t>
      </w:r>
    </w:p>
    <w:p w14:paraId="114289A2"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agree</w:t>
      </w:r>
      <w:proofErr w:type="gramEnd"/>
      <w:r>
        <w:rPr>
          <w:rFonts w:cs="Arial"/>
          <w:color w:val="000000"/>
        </w:rPr>
        <w:t xml:space="preserve"> and signoff progressing to the next stage of the project.</w:t>
      </w:r>
    </w:p>
    <w:p w14:paraId="40A6C818"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review</w:t>
      </w:r>
      <w:proofErr w:type="gramEnd"/>
      <w:r>
        <w:rPr>
          <w:rFonts w:cs="Arial"/>
          <w:color w:val="000000"/>
        </w:rPr>
        <w:t xml:space="preserve"> and agree timescales and acceptance criteria for each phase.</w:t>
      </w:r>
    </w:p>
    <w:p w14:paraId="59571C0E"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perform</w:t>
      </w:r>
      <w:proofErr w:type="gramEnd"/>
      <w:r>
        <w:rPr>
          <w:rFonts w:cs="Arial"/>
          <w:color w:val="000000"/>
        </w:rPr>
        <w:t xml:space="preserve"> user acceptance tests on the dates agreed.</w:t>
      </w:r>
    </w:p>
    <w:p w14:paraId="7DDC2F08" w14:textId="77777777" w:rsidR="00D85869" w:rsidRPr="00D85869" w:rsidRDefault="00D85869" w:rsidP="00D85869">
      <w:pPr>
        <w:pStyle w:val="ListParagraph"/>
        <w:numPr>
          <w:ilvl w:val="0"/>
          <w:numId w:val="23"/>
        </w:numPr>
        <w:spacing w:after="240"/>
        <w:rPr>
          <w:rFonts w:cs="Arial"/>
          <w:color w:val="000000"/>
        </w:rPr>
      </w:pPr>
      <w:proofErr w:type="gramStart"/>
      <w:r>
        <w:rPr>
          <w:rFonts w:cs="Arial"/>
          <w:color w:val="000000"/>
        </w:rPr>
        <w:t>discuss</w:t>
      </w:r>
      <w:proofErr w:type="gramEnd"/>
      <w:r>
        <w:rPr>
          <w:rFonts w:cs="Arial"/>
          <w:color w:val="000000"/>
        </w:rPr>
        <w:t>, review and agree all KPIs and SLAs.</w:t>
      </w:r>
    </w:p>
    <w:p w14:paraId="03053FF8" w14:textId="77777777" w:rsidR="00D85869" w:rsidRPr="00D85869" w:rsidRDefault="00D85869" w:rsidP="00D85869">
      <w:pPr>
        <w:pStyle w:val="ListParagraph"/>
        <w:numPr>
          <w:ilvl w:val="0"/>
          <w:numId w:val="23"/>
        </w:numPr>
        <w:spacing w:after="240"/>
        <w:rPr>
          <w:rFonts w:cs="Arial"/>
          <w:color w:val="000000"/>
        </w:rPr>
      </w:pPr>
      <w:r>
        <w:rPr>
          <w:rFonts w:cs="Arial"/>
          <w:color w:val="000000"/>
        </w:rPr>
        <w:t xml:space="preserve">discuss and agree how contacting the contractor support will work throughout the contract </w:t>
      </w:r>
    </w:p>
    <w:p w14:paraId="7B73BC85" w14:textId="77777777" w:rsidR="00D85869" w:rsidRDefault="00D85869" w:rsidP="00D85869">
      <w:pPr>
        <w:pStyle w:val="ListParagraph"/>
        <w:numPr>
          <w:ilvl w:val="0"/>
          <w:numId w:val="23"/>
        </w:numPr>
        <w:spacing w:after="240"/>
        <w:rPr>
          <w:rFonts w:cs="Arial"/>
          <w:color w:val="000000"/>
        </w:rPr>
      </w:pPr>
      <w:proofErr w:type="gramStart"/>
      <w:r>
        <w:rPr>
          <w:rFonts w:cs="Arial"/>
          <w:color w:val="000000"/>
        </w:rPr>
        <w:t>authorise</w:t>
      </w:r>
      <w:proofErr w:type="gramEnd"/>
      <w:r>
        <w:rPr>
          <w:rFonts w:cs="Arial"/>
          <w:color w:val="000000"/>
        </w:rPr>
        <w:t xml:space="preserve"> distribution of the projects Highlight report. </w:t>
      </w:r>
    </w:p>
    <w:p w14:paraId="221439B3" w14:textId="77777777" w:rsidR="008C38A7" w:rsidRPr="0086605D" w:rsidRDefault="00D85869" w:rsidP="003F2981">
      <w:pPr>
        <w:pStyle w:val="TCBodyNormal"/>
      </w:pPr>
      <w:r>
        <w:t>The above personnel are listed in 5.</w:t>
      </w:r>
      <w:r w:rsidR="00B70A3B">
        <w:t>6</w:t>
      </w:r>
      <w:r>
        <w:t xml:space="preserve"> of this annex 5.</w:t>
      </w:r>
    </w:p>
    <w:p w14:paraId="7CF64A7C" w14:textId="77777777" w:rsidR="00535B7C" w:rsidRDefault="00535B7C" w:rsidP="00D555D0">
      <w:pPr>
        <w:pStyle w:val="TCH2Annex"/>
      </w:pPr>
      <w:bookmarkStart w:id="188" w:name="_Toc468789121"/>
      <w:r>
        <w:lastRenderedPageBreak/>
        <w:t>5.</w:t>
      </w:r>
      <w:r w:rsidR="00DF35E0">
        <w:t>6</w:t>
      </w:r>
      <w:r>
        <w:tab/>
        <w:t>Implementation Key Personnel and Communication</w:t>
      </w:r>
      <w:bookmarkEnd w:id="188"/>
    </w:p>
    <w:p w14:paraId="0F947BAC" w14:textId="77777777" w:rsidR="00535B7C" w:rsidRPr="00A23AEC" w:rsidRDefault="00535B7C" w:rsidP="00535B7C">
      <w:pPr>
        <w:rPr>
          <w:rFonts w:cs="Arial"/>
          <w:color w:val="000000"/>
        </w:rPr>
      </w:pPr>
      <w:r>
        <w:rPr>
          <w:rFonts w:cs="Arial"/>
          <w:color w:val="000000"/>
        </w:rPr>
        <w:t xml:space="preserve">Any communication and / or </w:t>
      </w:r>
      <w:r w:rsidR="00B6760D">
        <w:rPr>
          <w:rFonts w:cs="Arial"/>
          <w:color w:val="000000"/>
        </w:rPr>
        <w:t>enquiry or complaint</w:t>
      </w:r>
      <w:r>
        <w:rPr>
          <w:rFonts w:cs="Arial"/>
          <w:color w:val="000000"/>
        </w:rPr>
        <w:t xml:space="preserve"> in relation to the implementation of the </w:t>
      </w:r>
      <w:r w:rsidRPr="00535B7C">
        <w:rPr>
          <w:rFonts w:cs="Arial"/>
          <w:b/>
          <w:color w:val="000000"/>
        </w:rPr>
        <w:t>additional service</w:t>
      </w:r>
      <w:r>
        <w:rPr>
          <w:rFonts w:cs="Arial"/>
          <w:b/>
          <w:color w:val="000000"/>
        </w:rPr>
        <w:t>s</w:t>
      </w:r>
      <w:r w:rsidRPr="00535B7C">
        <w:rPr>
          <w:rFonts w:cs="Arial"/>
          <w:b/>
          <w:color w:val="000000"/>
        </w:rPr>
        <w:t xml:space="preserve"> and requirements</w:t>
      </w:r>
      <w:r>
        <w:rPr>
          <w:rFonts w:cs="Arial"/>
          <w:color w:val="000000"/>
        </w:rPr>
        <w:t xml:space="preserve"> as detailed in Annex 1 and the Implementation plan shall be managed between the following Key </w:t>
      </w:r>
      <w:r w:rsidRPr="00A23AEC">
        <w:rPr>
          <w:rFonts w:cs="Arial"/>
          <w:color w:val="000000"/>
        </w:rPr>
        <w:t>personnel</w:t>
      </w:r>
      <w:r w:rsidR="00B6760D" w:rsidRPr="00A23AEC">
        <w:rPr>
          <w:rFonts w:cs="Arial"/>
          <w:color w:val="000000"/>
        </w:rPr>
        <w:t>. For the avoidance of doubt all other enquiries or complaint</w:t>
      </w:r>
      <w:r w:rsidR="00DF5FC9" w:rsidRPr="00A23AEC">
        <w:rPr>
          <w:rFonts w:cs="Arial"/>
          <w:color w:val="000000"/>
        </w:rPr>
        <w:t>s</w:t>
      </w:r>
      <w:r w:rsidR="00B6760D" w:rsidRPr="00A23AEC">
        <w:rPr>
          <w:rFonts w:cs="Arial"/>
          <w:color w:val="000000"/>
        </w:rPr>
        <w:t xml:space="preserve"> in regards to the existing </w:t>
      </w:r>
      <w:r w:rsidR="00C42D6A" w:rsidRPr="00A23AEC">
        <w:rPr>
          <w:rFonts w:cs="Arial"/>
          <w:color w:val="000000"/>
        </w:rPr>
        <w:t xml:space="preserve">Link Resolver </w:t>
      </w:r>
      <w:r w:rsidR="00B6760D" w:rsidRPr="00A23AEC">
        <w:rPr>
          <w:rFonts w:cs="Arial"/>
          <w:color w:val="000000"/>
        </w:rPr>
        <w:t>service shall go through the Contractors Help Desk</w:t>
      </w:r>
    </w:p>
    <w:p w14:paraId="4E593C71" w14:textId="77777777" w:rsidR="00E3567E" w:rsidRPr="00A23AEC" w:rsidRDefault="00E3567E" w:rsidP="00535B7C">
      <w:pPr>
        <w:rPr>
          <w:rFonts w:cs="Arial"/>
          <w:color w:val="000000"/>
        </w:rPr>
      </w:pPr>
    </w:p>
    <w:p w14:paraId="5070956A" w14:textId="77777777" w:rsidR="00535B7C" w:rsidRPr="00A23AEC" w:rsidRDefault="00535B7C" w:rsidP="00535B7C">
      <w:pPr>
        <w:rPr>
          <w:rFonts w:cs="Arial"/>
          <w:b/>
          <w:color w:val="000000"/>
          <w:sz w:val="24"/>
          <w:szCs w:val="24"/>
        </w:rPr>
      </w:pPr>
      <w:r w:rsidRPr="00A23AEC">
        <w:rPr>
          <w:rFonts w:cs="Arial"/>
          <w:b/>
          <w:color w:val="000000"/>
          <w:sz w:val="24"/>
          <w:szCs w:val="24"/>
        </w:rPr>
        <w:t>The Contractors Key personnel</w:t>
      </w:r>
    </w:p>
    <w:p w14:paraId="0A20DF99" w14:textId="77777777" w:rsidR="00B6760D" w:rsidRPr="00A23AEC" w:rsidRDefault="00B6760D" w:rsidP="00B6760D">
      <w:pPr>
        <w:rPr>
          <w:rFonts w:cs="Arial"/>
          <w:b/>
          <w:color w:val="000000"/>
        </w:rPr>
      </w:pPr>
      <w:r w:rsidRPr="00A23AEC">
        <w:rPr>
          <w:rFonts w:cs="Arial"/>
          <w:b/>
          <w:color w:val="000000"/>
        </w:rPr>
        <w:t>Contract Management:</w:t>
      </w:r>
    </w:p>
    <w:p w14:paraId="2A2EAD20" w14:textId="77777777" w:rsidR="00B6760D" w:rsidRPr="00A23AEC" w:rsidRDefault="00B6760D" w:rsidP="00B6760D">
      <w:pPr>
        <w:rPr>
          <w:rFonts w:cs="Arial"/>
          <w:b/>
          <w:color w:val="000000"/>
        </w:rPr>
      </w:pPr>
    </w:p>
    <w:p w14:paraId="5BB47579" w14:textId="77777777" w:rsidR="00B6760D" w:rsidRPr="00A23AEC" w:rsidRDefault="00B6760D" w:rsidP="00B6760D">
      <w:pPr>
        <w:rPr>
          <w:rFonts w:cs="Arial"/>
          <w:b/>
          <w:color w:val="000000"/>
        </w:rPr>
      </w:pPr>
      <w:r w:rsidRPr="00A23AEC">
        <w:rPr>
          <w:rFonts w:cs="Arial"/>
          <w:b/>
          <w:color w:val="000000"/>
        </w:rPr>
        <w:t>Technical:</w:t>
      </w:r>
    </w:p>
    <w:p w14:paraId="350B7C6C" w14:textId="77777777" w:rsidR="00535B7C" w:rsidRPr="00A23AEC" w:rsidRDefault="00535B7C" w:rsidP="00535B7C">
      <w:pPr>
        <w:rPr>
          <w:rFonts w:cs="Arial"/>
          <w:color w:val="000000"/>
        </w:rPr>
      </w:pPr>
    </w:p>
    <w:p w14:paraId="14B1106E" w14:textId="77777777" w:rsidR="00535B7C" w:rsidRPr="00A23AEC" w:rsidRDefault="00535B7C" w:rsidP="00535B7C">
      <w:pPr>
        <w:rPr>
          <w:rFonts w:cs="Arial"/>
          <w:b/>
          <w:color w:val="000000"/>
          <w:sz w:val="24"/>
          <w:szCs w:val="24"/>
        </w:rPr>
      </w:pPr>
      <w:r w:rsidRPr="00A23AEC">
        <w:rPr>
          <w:rFonts w:cs="Arial"/>
          <w:b/>
          <w:color w:val="000000"/>
          <w:sz w:val="24"/>
          <w:szCs w:val="24"/>
        </w:rPr>
        <w:t>The Authorities Key Personnel</w:t>
      </w:r>
    </w:p>
    <w:p w14:paraId="67D01397" w14:textId="77777777" w:rsidR="00535B7C" w:rsidRPr="00A23AEC" w:rsidRDefault="00535B7C" w:rsidP="00535B7C">
      <w:pPr>
        <w:rPr>
          <w:rFonts w:cs="Arial"/>
          <w:b/>
          <w:color w:val="000000"/>
        </w:rPr>
      </w:pPr>
      <w:r w:rsidRPr="00A23AEC">
        <w:rPr>
          <w:rFonts w:cs="Arial"/>
          <w:b/>
          <w:color w:val="000000"/>
        </w:rPr>
        <w:t>Contract Management:</w:t>
      </w:r>
    </w:p>
    <w:p w14:paraId="348C7A92" w14:textId="77777777" w:rsidR="00DF5FC9" w:rsidRPr="00A23AEC" w:rsidRDefault="00DF5FC9" w:rsidP="00535B7C">
      <w:pPr>
        <w:rPr>
          <w:rFonts w:cs="Arial"/>
          <w:color w:val="000000"/>
        </w:rPr>
      </w:pPr>
      <w:r w:rsidRPr="00A23AEC">
        <w:rPr>
          <w:rFonts w:cs="Arial"/>
          <w:color w:val="000000"/>
        </w:rPr>
        <w:t>Carrie Thomson</w:t>
      </w:r>
      <w:r w:rsidRPr="00A23AEC">
        <w:rPr>
          <w:rFonts w:cs="Arial"/>
          <w:color w:val="000000"/>
        </w:rPr>
        <w:tab/>
      </w:r>
      <w:r w:rsidR="00535B7C" w:rsidRPr="00A23AEC">
        <w:rPr>
          <w:rFonts w:cs="Arial"/>
          <w:color w:val="000000"/>
        </w:rPr>
        <w:tab/>
      </w:r>
      <w:r w:rsidRPr="00A23AEC">
        <w:rPr>
          <w:rFonts w:cs="Arial"/>
          <w:color w:val="000000"/>
        </w:rPr>
        <w:t xml:space="preserve">Senior Service Development Manager, </w:t>
      </w:r>
    </w:p>
    <w:p w14:paraId="0C471067" w14:textId="77777777" w:rsidR="00535B7C" w:rsidRPr="00A23AEC" w:rsidRDefault="00DF5FC9" w:rsidP="00DF5FC9">
      <w:pPr>
        <w:ind w:left="2160" w:firstLine="720"/>
        <w:rPr>
          <w:rFonts w:cs="Arial"/>
          <w:color w:val="000000"/>
        </w:rPr>
      </w:pPr>
      <w:r w:rsidRPr="00A23AEC">
        <w:rPr>
          <w:rFonts w:cs="Arial"/>
          <w:color w:val="000000"/>
        </w:rPr>
        <w:t xml:space="preserve">NICE </w:t>
      </w:r>
      <w:r w:rsidR="00535B7C" w:rsidRPr="00A23AEC">
        <w:rPr>
          <w:rFonts w:cs="Arial"/>
          <w:color w:val="000000"/>
        </w:rPr>
        <w:t>Evidence Resources</w:t>
      </w:r>
      <w:r w:rsidRPr="00A23AEC">
        <w:rPr>
          <w:rFonts w:cs="Arial"/>
          <w:color w:val="000000"/>
        </w:rPr>
        <w:t xml:space="preserve"> Directorate</w:t>
      </w:r>
    </w:p>
    <w:p w14:paraId="1D4CFF56" w14:textId="77777777" w:rsidR="00DF5FC9" w:rsidRPr="00A23AEC" w:rsidRDefault="00DF5FC9" w:rsidP="00DF5FC9">
      <w:pPr>
        <w:rPr>
          <w:rFonts w:cs="Arial"/>
          <w:color w:val="000000"/>
        </w:rPr>
      </w:pPr>
    </w:p>
    <w:p w14:paraId="2DEC3766" w14:textId="77777777" w:rsidR="00DF5FC9" w:rsidRPr="00A23AEC" w:rsidRDefault="00DF5FC9" w:rsidP="00DF5FC9">
      <w:pPr>
        <w:rPr>
          <w:rFonts w:cs="Arial"/>
          <w:color w:val="000000"/>
        </w:rPr>
      </w:pPr>
      <w:r w:rsidRPr="00A23AEC">
        <w:rPr>
          <w:rFonts w:cs="Arial"/>
          <w:color w:val="000000"/>
        </w:rPr>
        <w:t>Marion Spring</w:t>
      </w:r>
      <w:r w:rsidRPr="00A23AEC">
        <w:rPr>
          <w:rFonts w:cs="Arial"/>
          <w:color w:val="000000"/>
        </w:rPr>
        <w:tab/>
      </w:r>
      <w:r w:rsidRPr="00A23AEC">
        <w:rPr>
          <w:rFonts w:cs="Arial"/>
          <w:color w:val="000000"/>
        </w:rPr>
        <w:tab/>
      </w:r>
      <w:r w:rsidRPr="00A23AEC">
        <w:rPr>
          <w:rFonts w:cs="Arial"/>
          <w:color w:val="000000"/>
        </w:rPr>
        <w:tab/>
        <w:t>Associate Director Evidence Information Resources</w:t>
      </w:r>
    </w:p>
    <w:p w14:paraId="5A15FD86" w14:textId="77777777" w:rsidR="00DF5FC9" w:rsidRDefault="00DF5FC9" w:rsidP="00DF5FC9">
      <w:pPr>
        <w:rPr>
          <w:rFonts w:cs="Arial"/>
          <w:color w:val="000000"/>
        </w:rPr>
      </w:pPr>
      <w:r w:rsidRPr="00A23AEC">
        <w:rPr>
          <w:rFonts w:cs="Arial"/>
          <w:color w:val="000000"/>
        </w:rPr>
        <w:tab/>
      </w:r>
      <w:r w:rsidRPr="00A23AEC">
        <w:rPr>
          <w:rFonts w:cs="Arial"/>
          <w:color w:val="000000"/>
        </w:rPr>
        <w:tab/>
      </w:r>
      <w:r w:rsidRPr="00A23AEC">
        <w:rPr>
          <w:rFonts w:cs="Arial"/>
          <w:color w:val="000000"/>
        </w:rPr>
        <w:tab/>
      </w:r>
      <w:r w:rsidRPr="00A23AEC">
        <w:rPr>
          <w:rFonts w:cs="Arial"/>
          <w:color w:val="000000"/>
        </w:rPr>
        <w:tab/>
        <w:t>NICE Evidence Resources Directorate</w:t>
      </w:r>
      <w:r>
        <w:rPr>
          <w:rFonts w:cs="Arial"/>
          <w:color w:val="000000"/>
        </w:rPr>
        <w:tab/>
      </w:r>
    </w:p>
    <w:p w14:paraId="18ABE3BC" w14:textId="77777777" w:rsidR="00DF5FC9" w:rsidRDefault="00DF5FC9" w:rsidP="00DF5FC9">
      <w:pPr>
        <w:rPr>
          <w:rFonts w:cs="Arial"/>
          <w:color w:val="000000"/>
        </w:rPr>
      </w:pPr>
      <w:r>
        <w:rPr>
          <w:rFonts w:cs="Arial"/>
          <w:color w:val="000000"/>
        </w:rPr>
        <w:tab/>
      </w:r>
      <w:r>
        <w:rPr>
          <w:rFonts w:cs="Arial"/>
          <w:color w:val="000000"/>
        </w:rPr>
        <w:tab/>
      </w:r>
    </w:p>
    <w:p w14:paraId="154C65E9" w14:textId="77777777" w:rsidR="00B6760D" w:rsidRDefault="00B6760D" w:rsidP="00535B7C">
      <w:pPr>
        <w:rPr>
          <w:rFonts w:cs="Arial"/>
          <w:b/>
          <w:color w:val="000000"/>
        </w:rPr>
      </w:pPr>
    </w:p>
    <w:p w14:paraId="2EEE617B" w14:textId="77777777" w:rsidR="00535B7C" w:rsidRPr="00535B7C" w:rsidRDefault="00535B7C" w:rsidP="00535B7C">
      <w:pPr>
        <w:rPr>
          <w:rFonts w:cs="Arial"/>
          <w:b/>
          <w:color w:val="000000"/>
        </w:rPr>
      </w:pPr>
      <w:r>
        <w:rPr>
          <w:rFonts w:cs="Arial"/>
          <w:b/>
          <w:color w:val="000000"/>
        </w:rPr>
        <w:t>Technical</w:t>
      </w:r>
      <w:r w:rsidRPr="00535B7C">
        <w:rPr>
          <w:rFonts w:cs="Arial"/>
          <w:b/>
          <w:color w:val="000000"/>
        </w:rPr>
        <w:t>:</w:t>
      </w:r>
      <w:r w:rsidR="00E3567E">
        <w:rPr>
          <w:rFonts w:cs="Arial"/>
          <w:b/>
          <w:color w:val="000000"/>
        </w:rPr>
        <w:t xml:space="preserve"> </w:t>
      </w:r>
      <w:r w:rsidR="00F76D22">
        <w:rPr>
          <w:rFonts w:cs="Arial"/>
          <w:b/>
          <w:color w:val="000000"/>
        </w:rPr>
        <w:tab/>
      </w:r>
      <w:r w:rsidR="00F76D22">
        <w:rPr>
          <w:rFonts w:cs="Arial"/>
          <w:b/>
          <w:color w:val="000000"/>
        </w:rPr>
        <w:tab/>
      </w:r>
      <w:r w:rsidR="00F76D22">
        <w:rPr>
          <w:rFonts w:cs="Arial"/>
          <w:b/>
          <w:color w:val="000000"/>
        </w:rPr>
        <w:tab/>
      </w:r>
      <w:r w:rsidR="00E3567E" w:rsidRPr="00F76D22">
        <w:rPr>
          <w:rFonts w:cs="Arial"/>
          <w:color w:val="000000"/>
        </w:rPr>
        <w:t>TBC</w:t>
      </w:r>
      <w:r w:rsidR="00F76D22" w:rsidRPr="00F76D22">
        <w:rPr>
          <w:rFonts w:cs="Arial"/>
          <w:color w:val="000000"/>
        </w:rPr>
        <w:t xml:space="preserve"> post contract award</w:t>
      </w:r>
    </w:p>
    <w:p w14:paraId="0A1E6A41" w14:textId="77777777" w:rsidR="00556B0E" w:rsidRDefault="00556B0E" w:rsidP="00D555D0">
      <w:pPr>
        <w:pStyle w:val="TCH2Annex"/>
      </w:pPr>
    </w:p>
    <w:p w14:paraId="4BDEE66D" w14:textId="77777777" w:rsidR="008C38A7" w:rsidRPr="0086605D" w:rsidRDefault="008C38A7" w:rsidP="00D555D0">
      <w:pPr>
        <w:pStyle w:val="TCH2Annex"/>
      </w:pPr>
      <w:bookmarkStart w:id="189" w:name="_Toc468789122"/>
      <w:r w:rsidRPr="0086605D">
        <w:t>5.</w:t>
      </w:r>
      <w:r w:rsidR="00DF35E0">
        <w:t>7</w:t>
      </w:r>
      <w:r w:rsidRPr="0086605D">
        <w:tab/>
        <w:t>Liquidated Damages</w:t>
      </w:r>
      <w:bookmarkEnd w:id="189"/>
      <w:r w:rsidRPr="0086605D">
        <w:t xml:space="preserve"> </w:t>
      </w:r>
    </w:p>
    <w:p w14:paraId="413AC0E2" w14:textId="77777777" w:rsidR="0086605D" w:rsidRDefault="00DF35E0" w:rsidP="008C38A7">
      <w:pPr>
        <w:pStyle w:val="TCBodyNormal"/>
      </w:pPr>
      <w:r>
        <w:t>The following liquidated damages shall apply subject to clause 13.</w:t>
      </w:r>
    </w:p>
    <w:tbl>
      <w:tblPr>
        <w:tblW w:w="0" w:type="auto"/>
        <w:tblCellMar>
          <w:left w:w="0" w:type="dxa"/>
          <w:right w:w="0" w:type="dxa"/>
        </w:tblCellMar>
        <w:tblLook w:val="04A0" w:firstRow="1" w:lastRow="0" w:firstColumn="1" w:lastColumn="0" w:noHBand="0" w:noVBand="1"/>
      </w:tblPr>
      <w:tblGrid>
        <w:gridCol w:w="3018"/>
        <w:gridCol w:w="1244"/>
        <w:gridCol w:w="1801"/>
        <w:gridCol w:w="2946"/>
      </w:tblGrid>
      <w:tr w:rsidR="00170DB8" w:rsidRPr="00170DB8" w14:paraId="2C2CA7A5" w14:textId="77777777" w:rsidTr="001A5A80">
        <w:tc>
          <w:tcPr>
            <w:tcW w:w="9009"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EADC0" w14:textId="77777777" w:rsidR="00170DB8" w:rsidRPr="00170DB8" w:rsidRDefault="00170DB8" w:rsidP="00170DB8">
            <w:pPr>
              <w:keepNext/>
              <w:tabs>
                <w:tab w:val="left" w:pos="720"/>
              </w:tabs>
              <w:spacing w:before="0"/>
              <w:jc w:val="center"/>
              <w:outlineLvl w:val="0"/>
              <w:rPr>
                <w:rFonts w:ascii="Calibri" w:hAnsi="Calibri"/>
                <w:b/>
                <w:bCs/>
                <w:kern w:val="36"/>
                <w:sz w:val="24"/>
                <w:szCs w:val="24"/>
              </w:rPr>
            </w:pPr>
            <w:r w:rsidRPr="00170DB8">
              <w:rPr>
                <w:rFonts w:ascii="Calibri" w:hAnsi="Calibri"/>
                <w:b/>
                <w:bCs/>
                <w:kern w:val="36"/>
                <w:sz w:val="24"/>
                <w:szCs w:val="24"/>
              </w:rPr>
              <w:lastRenderedPageBreak/>
              <w:t>Implementation Liquidated Damages (ILD)</w:t>
            </w:r>
          </w:p>
        </w:tc>
      </w:tr>
      <w:tr w:rsidR="00170DB8" w:rsidRPr="00170DB8" w14:paraId="5A357569" w14:textId="77777777" w:rsidTr="001A5A80">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283963"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Post</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14:paraId="4A2E59A4"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FTE</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6F31B7C6"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Daily rate</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616426E8" w14:textId="77777777" w:rsidR="00170DB8" w:rsidRPr="00170DB8" w:rsidRDefault="00170DB8" w:rsidP="00170DB8">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Actual project cost per day</w:t>
            </w:r>
          </w:p>
        </w:tc>
      </w:tr>
      <w:tr w:rsidR="00831FCA" w:rsidRPr="00170DB8" w14:paraId="09D23A1C"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22E6" w14:textId="1727E68B"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Associate Director</w:t>
            </w:r>
            <w:r>
              <w:rPr>
                <w:rFonts w:ascii="Calibri" w:hAnsi="Calibri"/>
                <w:kern w:val="36"/>
                <w:sz w:val="24"/>
                <w:szCs w:val="24"/>
              </w:rPr>
              <w:t xml:space="preserve"> (Information Services)</w:t>
            </w:r>
            <w:r w:rsidRPr="00170DB8">
              <w:rPr>
                <w:rFonts w:ascii="Calibri" w:hAnsi="Calibri"/>
                <w:kern w:val="36"/>
                <w:sz w:val="24"/>
                <w:szCs w:val="24"/>
              </w:rPr>
              <w:t xml:space="preserve"> (8B)</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D59EA8" w14:textId="4B82E948"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0034695A"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£900.00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BA5EC2" w14:textId="5E4AD276"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£90.00</w:t>
            </w:r>
          </w:p>
        </w:tc>
      </w:tr>
      <w:tr w:rsidR="00831FCA" w:rsidRPr="00170DB8" w14:paraId="4C8185CC"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D1AEF"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Associate Director</w:t>
            </w:r>
            <w:r>
              <w:rPr>
                <w:rFonts w:ascii="Calibri" w:hAnsi="Calibri"/>
                <w:kern w:val="36"/>
                <w:sz w:val="24"/>
                <w:szCs w:val="24"/>
              </w:rPr>
              <w:t xml:space="preserve"> (Digital Services)</w:t>
            </w:r>
            <w:r w:rsidRPr="00170DB8">
              <w:rPr>
                <w:rFonts w:ascii="Calibri" w:hAnsi="Calibri"/>
                <w:kern w:val="36"/>
                <w:sz w:val="24"/>
                <w:szCs w:val="24"/>
              </w:rPr>
              <w:t xml:space="preserve"> (8B)</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F0908" w14:textId="39AFA87E"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1E7A5951"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£900.00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130FF" w14:textId="7600C454"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£90.00</w:t>
            </w:r>
          </w:p>
        </w:tc>
      </w:tr>
      <w:tr w:rsidR="00831FCA" w:rsidRPr="00170DB8" w14:paraId="6316B429"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0BE8CF"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Senior Service Development Manager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EF4696" w14:textId="7DD32A88"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1673A5DC"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EB9B1" w14:textId="34533797"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£137.50</w:t>
            </w:r>
          </w:p>
        </w:tc>
      </w:tr>
      <w:tr w:rsidR="00831FCA" w:rsidRPr="00170DB8" w14:paraId="4D4381F8"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A6248"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Senior Service Delivery Manager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958BF" w14:textId="6FB23DD9"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0.25</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4A7E6324"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E280E" w14:textId="476BB29B"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£137.50</w:t>
            </w:r>
          </w:p>
        </w:tc>
      </w:tr>
      <w:tr w:rsidR="00831FCA" w:rsidRPr="00170DB8" w14:paraId="0B73E7D7"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706AD1"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Developer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BEA4C5" w14:textId="23333895" w:rsidR="00831FCA" w:rsidRPr="00170DB8" w:rsidRDefault="00BF3970"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1C41965"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F0D08" w14:textId="29AD3304" w:rsidR="00831FCA" w:rsidRPr="001A5A80" w:rsidRDefault="00831FCA" w:rsidP="00BF3970">
            <w:pPr>
              <w:keepNext/>
              <w:tabs>
                <w:tab w:val="left" w:pos="720"/>
              </w:tabs>
              <w:spacing w:before="0"/>
              <w:jc w:val="right"/>
              <w:outlineLvl w:val="0"/>
              <w:rPr>
                <w:rFonts w:ascii="Calibri" w:hAnsi="Calibri"/>
                <w:kern w:val="36"/>
                <w:sz w:val="24"/>
                <w:szCs w:val="24"/>
              </w:rPr>
            </w:pPr>
            <w:r>
              <w:rPr>
                <w:rFonts w:ascii="Calibri" w:hAnsi="Calibri"/>
                <w:color w:val="000000"/>
                <w:kern w:val="36"/>
              </w:rPr>
              <w:t>£</w:t>
            </w:r>
            <w:r w:rsidR="00BF3970">
              <w:rPr>
                <w:rFonts w:ascii="Calibri" w:hAnsi="Calibri"/>
                <w:color w:val="000000"/>
                <w:kern w:val="36"/>
              </w:rPr>
              <w:t>550.00</w:t>
            </w:r>
          </w:p>
        </w:tc>
      </w:tr>
      <w:tr w:rsidR="00831FCA" w:rsidRPr="00170DB8" w14:paraId="7B23B7C7"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91E75D"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Developer (8A)</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65C6D6" w14:textId="783C8893"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B89B086"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£550.00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5C1AB" w14:textId="4DE301F0"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£550.00</w:t>
            </w:r>
          </w:p>
        </w:tc>
      </w:tr>
      <w:tr w:rsidR="00831FCA" w:rsidRPr="00170DB8" w14:paraId="7055D7C4"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E3465"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Tester (7)</w:t>
            </w:r>
          </w:p>
        </w:tc>
        <w:tc>
          <w:tcPr>
            <w:tcW w:w="12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3CDE21" w14:textId="3971C382" w:rsidR="00831FCA" w:rsidRPr="00170DB8"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1</w:t>
            </w:r>
          </w:p>
        </w:tc>
        <w:tc>
          <w:tcPr>
            <w:tcW w:w="1801" w:type="dxa"/>
            <w:tcBorders>
              <w:top w:val="nil"/>
              <w:left w:val="nil"/>
              <w:bottom w:val="single" w:sz="8" w:space="0" w:color="auto"/>
              <w:right w:val="single" w:sz="8" w:space="0" w:color="auto"/>
            </w:tcBorders>
            <w:tcMar>
              <w:top w:w="0" w:type="dxa"/>
              <w:left w:w="108" w:type="dxa"/>
              <w:bottom w:w="0" w:type="dxa"/>
              <w:right w:w="108" w:type="dxa"/>
            </w:tcMar>
            <w:hideMark/>
          </w:tcPr>
          <w:p w14:paraId="25229738" w14:textId="77777777" w:rsidR="00831FCA" w:rsidRPr="00170DB8" w:rsidRDefault="00831FCA" w:rsidP="00831FCA">
            <w:pPr>
              <w:keepNext/>
              <w:tabs>
                <w:tab w:val="left" w:pos="720"/>
              </w:tabs>
              <w:spacing w:before="0"/>
              <w:jc w:val="right"/>
              <w:outlineLvl w:val="0"/>
              <w:rPr>
                <w:rFonts w:ascii="Calibri" w:hAnsi="Calibri"/>
                <w:kern w:val="36"/>
                <w:sz w:val="24"/>
                <w:szCs w:val="24"/>
              </w:rPr>
            </w:pPr>
            <w:r w:rsidRPr="00170DB8">
              <w:rPr>
                <w:rFonts w:ascii="Calibri" w:hAnsi="Calibri"/>
                <w:kern w:val="36"/>
                <w:sz w:val="24"/>
                <w:szCs w:val="24"/>
              </w:rPr>
              <w:t>£475.00</w:t>
            </w: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00328" w14:textId="37C0201D" w:rsidR="00831FCA" w:rsidRPr="001A5A80" w:rsidRDefault="00831FCA" w:rsidP="00831FCA">
            <w:pPr>
              <w:keepNext/>
              <w:tabs>
                <w:tab w:val="left" w:pos="720"/>
              </w:tabs>
              <w:spacing w:before="0"/>
              <w:jc w:val="right"/>
              <w:outlineLvl w:val="0"/>
              <w:rPr>
                <w:rFonts w:ascii="Calibri" w:hAnsi="Calibri"/>
                <w:kern w:val="36"/>
                <w:sz w:val="24"/>
                <w:szCs w:val="24"/>
              </w:rPr>
            </w:pPr>
            <w:r>
              <w:rPr>
                <w:rFonts w:ascii="Calibri" w:hAnsi="Calibri"/>
                <w:color w:val="000000"/>
                <w:kern w:val="36"/>
              </w:rPr>
              <w:t>£550.00</w:t>
            </w:r>
          </w:p>
        </w:tc>
      </w:tr>
      <w:tr w:rsidR="00831FCA" w:rsidRPr="00170DB8" w14:paraId="37BE50A1" w14:textId="77777777" w:rsidTr="00060D39">
        <w:tc>
          <w:tcPr>
            <w:tcW w:w="30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369EC"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r w:rsidRPr="00170DB8">
              <w:rPr>
                <w:rFonts w:ascii="Calibri" w:hAnsi="Calibri"/>
                <w:b/>
                <w:bCs/>
                <w:kern w:val="36"/>
                <w:sz w:val="24"/>
                <w:szCs w:val="24"/>
              </w:rPr>
              <w:t>Total Daily Costs</w:t>
            </w:r>
          </w:p>
        </w:tc>
        <w:tc>
          <w:tcPr>
            <w:tcW w:w="1244" w:type="dxa"/>
            <w:tcBorders>
              <w:top w:val="nil"/>
              <w:left w:val="nil"/>
              <w:bottom w:val="single" w:sz="8" w:space="0" w:color="auto"/>
              <w:right w:val="single" w:sz="8" w:space="0" w:color="auto"/>
            </w:tcBorders>
            <w:tcMar>
              <w:top w:w="0" w:type="dxa"/>
              <w:left w:w="108" w:type="dxa"/>
              <w:bottom w:w="0" w:type="dxa"/>
              <w:right w:w="108" w:type="dxa"/>
            </w:tcMar>
          </w:tcPr>
          <w:p w14:paraId="3D4355FB"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tcPr>
          <w:p w14:paraId="5B465074" w14:textId="77777777" w:rsidR="00831FCA" w:rsidRPr="00170DB8" w:rsidRDefault="00831FCA" w:rsidP="00831FCA">
            <w:pPr>
              <w:keepNext/>
              <w:tabs>
                <w:tab w:val="left" w:pos="720"/>
              </w:tabs>
              <w:spacing w:before="0"/>
              <w:jc w:val="right"/>
              <w:outlineLvl w:val="0"/>
              <w:rPr>
                <w:rFonts w:ascii="Calibri" w:hAnsi="Calibri"/>
                <w:b/>
                <w:bCs/>
                <w:kern w:val="36"/>
                <w:sz w:val="24"/>
                <w:szCs w:val="24"/>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895CEA" w14:textId="56A5FB66" w:rsidR="00831FCA" w:rsidRPr="00BF3970" w:rsidRDefault="00831FCA" w:rsidP="00BF3970">
            <w:pPr>
              <w:keepNext/>
              <w:tabs>
                <w:tab w:val="left" w:pos="720"/>
              </w:tabs>
              <w:spacing w:before="0"/>
              <w:jc w:val="right"/>
              <w:outlineLvl w:val="0"/>
              <w:rPr>
                <w:rFonts w:ascii="Calibri" w:hAnsi="Calibri"/>
                <w:b/>
                <w:bCs/>
                <w:kern w:val="36"/>
                <w:sz w:val="24"/>
                <w:szCs w:val="24"/>
              </w:rPr>
            </w:pPr>
            <w:r w:rsidRPr="00BF3970">
              <w:rPr>
                <w:rFonts w:ascii="Calibri" w:hAnsi="Calibri"/>
                <w:b/>
                <w:color w:val="000000"/>
                <w:kern w:val="36"/>
              </w:rPr>
              <w:t>£</w:t>
            </w:r>
            <w:r w:rsidR="00BF3970" w:rsidRPr="00BF3970">
              <w:rPr>
                <w:rFonts w:ascii="Calibri" w:hAnsi="Calibri"/>
                <w:b/>
                <w:color w:val="000000"/>
                <w:kern w:val="36"/>
              </w:rPr>
              <w:t>1,673.75</w:t>
            </w:r>
          </w:p>
        </w:tc>
      </w:tr>
    </w:tbl>
    <w:p w14:paraId="06067D6A" w14:textId="77777777" w:rsidR="002144DF" w:rsidRDefault="002144DF" w:rsidP="008C38A7">
      <w:pPr>
        <w:pStyle w:val="TCBodyNormal"/>
      </w:pPr>
    </w:p>
    <w:p w14:paraId="2845A38F" w14:textId="77777777" w:rsidR="00F57599" w:rsidRPr="00BC2BC3" w:rsidRDefault="00F57599" w:rsidP="00F57599">
      <w:pPr>
        <w:pStyle w:val="Heading1"/>
        <w:numPr>
          <w:ilvl w:val="0"/>
          <w:numId w:val="0"/>
        </w:numPr>
        <w:spacing w:before="0" w:after="0"/>
        <w:jc w:val="right"/>
        <w:rPr>
          <w:b w:val="0"/>
          <w:szCs w:val="24"/>
        </w:rPr>
      </w:pPr>
    </w:p>
    <w:tbl>
      <w:tblPr>
        <w:tblStyle w:val="TableGrid"/>
        <w:tblW w:w="0" w:type="auto"/>
        <w:tblLook w:val="04A0" w:firstRow="1" w:lastRow="0" w:firstColumn="1" w:lastColumn="0" w:noHBand="0" w:noVBand="1"/>
      </w:tblPr>
      <w:tblGrid>
        <w:gridCol w:w="2850"/>
        <w:gridCol w:w="1672"/>
        <w:gridCol w:w="1816"/>
        <w:gridCol w:w="2681"/>
      </w:tblGrid>
      <w:tr w:rsidR="00F57599" w:rsidRPr="00BC2BC3" w14:paraId="32609ABA" w14:textId="77777777" w:rsidTr="00CD7BCA">
        <w:tc>
          <w:tcPr>
            <w:tcW w:w="9242" w:type="dxa"/>
            <w:gridSpan w:val="4"/>
          </w:tcPr>
          <w:p w14:paraId="12A08024" w14:textId="77777777" w:rsidR="00F57599" w:rsidRPr="00BC2BC3" w:rsidRDefault="00F57599" w:rsidP="00F57599">
            <w:pPr>
              <w:pStyle w:val="Heading1"/>
              <w:numPr>
                <w:ilvl w:val="0"/>
                <w:numId w:val="0"/>
              </w:numPr>
              <w:spacing w:before="0" w:line="240" w:lineRule="auto"/>
              <w:jc w:val="center"/>
              <w:rPr>
                <w:szCs w:val="24"/>
              </w:rPr>
            </w:pPr>
            <w:r w:rsidRPr="00BC2BC3">
              <w:rPr>
                <w:szCs w:val="24"/>
              </w:rPr>
              <w:t>Implementation Liquidated Damages (ILD)</w:t>
            </w:r>
            <w:r>
              <w:rPr>
                <w:szCs w:val="24"/>
              </w:rPr>
              <w:t xml:space="preserve"> CAP</w:t>
            </w:r>
          </w:p>
        </w:tc>
      </w:tr>
      <w:tr w:rsidR="00F57599" w:rsidRPr="00BC2BC3" w14:paraId="62EB0CC0" w14:textId="77777777" w:rsidTr="00F57599">
        <w:tc>
          <w:tcPr>
            <w:tcW w:w="2943" w:type="dxa"/>
          </w:tcPr>
          <w:p w14:paraId="3F1CAD82" w14:textId="77777777" w:rsidR="00F57599" w:rsidRPr="00BC2BC3" w:rsidRDefault="00F57599" w:rsidP="00F57599">
            <w:pPr>
              <w:pStyle w:val="Heading1"/>
              <w:numPr>
                <w:ilvl w:val="0"/>
                <w:numId w:val="0"/>
              </w:numPr>
              <w:spacing w:before="0" w:line="240" w:lineRule="auto"/>
              <w:jc w:val="right"/>
              <w:rPr>
                <w:szCs w:val="24"/>
              </w:rPr>
            </w:pPr>
            <w:r>
              <w:rPr>
                <w:szCs w:val="24"/>
              </w:rPr>
              <w:t>Contract value per year</w:t>
            </w:r>
          </w:p>
        </w:tc>
        <w:tc>
          <w:tcPr>
            <w:tcW w:w="1701" w:type="dxa"/>
          </w:tcPr>
          <w:p w14:paraId="4A392932" w14:textId="77777777" w:rsidR="00F57599" w:rsidRPr="00BC2BC3" w:rsidRDefault="00F57599" w:rsidP="00F57599">
            <w:pPr>
              <w:pStyle w:val="Heading1"/>
              <w:numPr>
                <w:ilvl w:val="0"/>
                <w:numId w:val="0"/>
              </w:numPr>
              <w:spacing w:before="0" w:line="240" w:lineRule="auto"/>
              <w:jc w:val="right"/>
              <w:rPr>
                <w:szCs w:val="24"/>
              </w:rPr>
            </w:pPr>
            <w:r>
              <w:rPr>
                <w:szCs w:val="24"/>
              </w:rPr>
              <w:t>Total Contract value</w:t>
            </w:r>
          </w:p>
        </w:tc>
        <w:tc>
          <w:tcPr>
            <w:tcW w:w="1843" w:type="dxa"/>
          </w:tcPr>
          <w:p w14:paraId="0DEE3C42" w14:textId="77777777" w:rsidR="00F57599" w:rsidRPr="00BC2BC3" w:rsidRDefault="00F57599" w:rsidP="00F57599">
            <w:pPr>
              <w:pStyle w:val="Heading1"/>
              <w:numPr>
                <w:ilvl w:val="0"/>
                <w:numId w:val="0"/>
              </w:numPr>
              <w:spacing w:before="0" w:line="240" w:lineRule="auto"/>
              <w:jc w:val="right"/>
              <w:rPr>
                <w:szCs w:val="24"/>
              </w:rPr>
            </w:pPr>
            <w:r>
              <w:rPr>
                <w:szCs w:val="24"/>
              </w:rPr>
              <w:t>ILD @ 18%</w:t>
            </w:r>
          </w:p>
        </w:tc>
        <w:tc>
          <w:tcPr>
            <w:tcW w:w="2755" w:type="dxa"/>
          </w:tcPr>
          <w:p w14:paraId="078A6255" w14:textId="684F51B9" w:rsidR="00F57599" w:rsidRPr="00BC2BC3" w:rsidRDefault="00F57599" w:rsidP="00831FCA">
            <w:pPr>
              <w:pStyle w:val="Heading1"/>
              <w:numPr>
                <w:ilvl w:val="0"/>
                <w:numId w:val="0"/>
              </w:numPr>
              <w:spacing w:before="0" w:line="240" w:lineRule="auto"/>
              <w:jc w:val="right"/>
              <w:rPr>
                <w:szCs w:val="24"/>
              </w:rPr>
            </w:pPr>
            <w:r>
              <w:rPr>
                <w:szCs w:val="24"/>
              </w:rPr>
              <w:t xml:space="preserve">Maximum Damages for </w:t>
            </w:r>
            <w:r w:rsidR="00831FCA">
              <w:rPr>
                <w:szCs w:val="24"/>
              </w:rPr>
              <w:t>2 x 20</w:t>
            </w:r>
            <w:r>
              <w:rPr>
                <w:szCs w:val="24"/>
              </w:rPr>
              <w:t xml:space="preserve"> </w:t>
            </w:r>
            <w:r w:rsidR="00831FCA">
              <w:rPr>
                <w:szCs w:val="24"/>
              </w:rPr>
              <w:t xml:space="preserve">working </w:t>
            </w:r>
            <w:r>
              <w:rPr>
                <w:szCs w:val="24"/>
              </w:rPr>
              <w:t xml:space="preserve">days </w:t>
            </w:r>
            <w:r w:rsidR="00070AA6">
              <w:rPr>
                <w:szCs w:val="24"/>
              </w:rPr>
              <w:t>delay</w:t>
            </w:r>
          </w:p>
        </w:tc>
      </w:tr>
      <w:tr w:rsidR="00F57599" w:rsidRPr="00BC2BC3" w14:paraId="2C782626" w14:textId="77777777" w:rsidTr="00F57599">
        <w:tc>
          <w:tcPr>
            <w:tcW w:w="2943" w:type="dxa"/>
          </w:tcPr>
          <w:p w14:paraId="6E551297" w14:textId="2F91C9C5" w:rsidR="00F57599" w:rsidRPr="00831FCA" w:rsidRDefault="00F57599" w:rsidP="00782CCC">
            <w:pPr>
              <w:pStyle w:val="Heading1"/>
              <w:numPr>
                <w:ilvl w:val="0"/>
                <w:numId w:val="0"/>
              </w:numPr>
              <w:spacing w:before="0" w:line="240" w:lineRule="auto"/>
              <w:jc w:val="right"/>
              <w:rPr>
                <w:b w:val="0"/>
                <w:szCs w:val="24"/>
              </w:rPr>
            </w:pPr>
            <w:r w:rsidRPr="00831FCA">
              <w:rPr>
                <w:b w:val="0"/>
                <w:szCs w:val="24"/>
              </w:rPr>
              <w:t>£</w:t>
            </w:r>
            <w:r w:rsidR="00782CCC" w:rsidRPr="00831FCA">
              <w:rPr>
                <w:b w:val="0"/>
                <w:szCs w:val="24"/>
              </w:rPr>
              <w:t>194</w:t>
            </w:r>
            <w:r w:rsidRPr="00831FCA">
              <w:rPr>
                <w:b w:val="0"/>
                <w:szCs w:val="24"/>
              </w:rPr>
              <w:t>,000</w:t>
            </w:r>
          </w:p>
        </w:tc>
        <w:tc>
          <w:tcPr>
            <w:tcW w:w="1701" w:type="dxa"/>
          </w:tcPr>
          <w:p w14:paraId="50B719D3" w14:textId="3AE0DEEB" w:rsidR="00F57599" w:rsidRPr="00831FCA" w:rsidRDefault="00F57599" w:rsidP="00782CCC">
            <w:pPr>
              <w:pStyle w:val="Heading1"/>
              <w:numPr>
                <w:ilvl w:val="0"/>
                <w:numId w:val="0"/>
              </w:numPr>
              <w:spacing w:before="0" w:line="240" w:lineRule="auto"/>
              <w:jc w:val="right"/>
              <w:rPr>
                <w:b w:val="0"/>
                <w:szCs w:val="24"/>
              </w:rPr>
            </w:pPr>
            <w:r w:rsidRPr="00831FCA">
              <w:rPr>
                <w:b w:val="0"/>
                <w:szCs w:val="24"/>
              </w:rPr>
              <w:t>£</w:t>
            </w:r>
            <w:r w:rsidR="00782CCC" w:rsidRPr="00831FCA">
              <w:rPr>
                <w:b w:val="0"/>
                <w:szCs w:val="24"/>
              </w:rPr>
              <w:t>388</w:t>
            </w:r>
            <w:r w:rsidRPr="00831FCA">
              <w:rPr>
                <w:b w:val="0"/>
                <w:szCs w:val="24"/>
              </w:rPr>
              <w:t>,000</w:t>
            </w:r>
          </w:p>
        </w:tc>
        <w:tc>
          <w:tcPr>
            <w:tcW w:w="1843" w:type="dxa"/>
          </w:tcPr>
          <w:p w14:paraId="1B668DF2" w14:textId="5B3E8A92" w:rsidR="00F57599" w:rsidRPr="00831FCA" w:rsidRDefault="00F57599" w:rsidP="00782CCC">
            <w:pPr>
              <w:pStyle w:val="Heading1"/>
              <w:numPr>
                <w:ilvl w:val="0"/>
                <w:numId w:val="0"/>
              </w:numPr>
              <w:spacing w:before="0" w:line="240" w:lineRule="auto"/>
              <w:jc w:val="right"/>
              <w:rPr>
                <w:b w:val="0"/>
                <w:szCs w:val="24"/>
              </w:rPr>
            </w:pPr>
            <w:r w:rsidRPr="00831FCA">
              <w:rPr>
                <w:b w:val="0"/>
                <w:szCs w:val="24"/>
              </w:rPr>
              <w:t>£</w:t>
            </w:r>
            <w:r w:rsidR="00782CCC" w:rsidRPr="00831FCA">
              <w:rPr>
                <w:b w:val="0"/>
                <w:szCs w:val="24"/>
              </w:rPr>
              <w:t>69,840.00</w:t>
            </w:r>
          </w:p>
        </w:tc>
        <w:tc>
          <w:tcPr>
            <w:tcW w:w="2755" w:type="dxa"/>
          </w:tcPr>
          <w:p w14:paraId="48602BAB" w14:textId="61E7F8A6" w:rsidR="00F57599" w:rsidRPr="00831FCA" w:rsidRDefault="00F57599" w:rsidP="00831FCA">
            <w:pPr>
              <w:pStyle w:val="Heading1"/>
              <w:numPr>
                <w:ilvl w:val="0"/>
                <w:numId w:val="0"/>
              </w:numPr>
              <w:spacing w:before="0" w:line="240" w:lineRule="auto"/>
              <w:jc w:val="right"/>
              <w:rPr>
                <w:b w:val="0"/>
                <w:szCs w:val="24"/>
              </w:rPr>
            </w:pPr>
            <w:r w:rsidRPr="00831FCA">
              <w:rPr>
                <w:b w:val="0"/>
                <w:szCs w:val="24"/>
              </w:rPr>
              <w:t>£</w:t>
            </w:r>
            <w:r w:rsidR="00070AA6" w:rsidRPr="00831FCA">
              <w:rPr>
                <w:b w:val="0"/>
                <w:szCs w:val="24"/>
              </w:rPr>
              <w:t>6</w:t>
            </w:r>
            <w:r w:rsidR="00831FCA" w:rsidRPr="00831FCA">
              <w:rPr>
                <w:b w:val="0"/>
                <w:szCs w:val="24"/>
              </w:rPr>
              <w:t>6</w:t>
            </w:r>
            <w:r w:rsidR="00070AA6" w:rsidRPr="00831FCA">
              <w:rPr>
                <w:b w:val="0"/>
                <w:szCs w:val="24"/>
              </w:rPr>
              <w:t>,</w:t>
            </w:r>
            <w:r w:rsidR="00831FCA" w:rsidRPr="00831FCA">
              <w:rPr>
                <w:b w:val="0"/>
                <w:szCs w:val="24"/>
              </w:rPr>
              <w:t>950</w:t>
            </w:r>
            <w:r w:rsidR="00070AA6" w:rsidRPr="00831FCA">
              <w:rPr>
                <w:b w:val="0"/>
                <w:szCs w:val="24"/>
              </w:rPr>
              <w:t>.</w:t>
            </w:r>
            <w:r w:rsidR="00831FCA" w:rsidRPr="00831FCA">
              <w:rPr>
                <w:b w:val="0"/>
                <w:szCs w:val="24"/>
              </w:rPr>
              <w:t>0</w:t>
            </w:r>
            <w:r w:rsidR="00070AA6" w:rsidRPr="00831FCA">
              <w:rPr>
                <w:b w:val="0"/>
                <w:szCs w:val="24"/>
              </w:rPr>
              <w:t>0</w:t>
            </w:r>
          </w:p>
        </w:tc>
      </w:tr>
    </w:tbl>
    <w:p w14:paraId="185C5048" w14:textId="77777777" w:rsidR="00F57599" w:rsidRDefault="00F57599" w:rsidP="00F57599">
      <w:pPr>
        <w:pStyle w:val="Paragraphnonumbers"/>
        <w:spacing w:after="288"/>
      </w:pPr>
    </w:p>
    <w:tbl>
      <w:tblPr>
        <w:tblStyle w:val="TableGrid"/>
        <w:tblW w:w="0" w:type="auto"/>
        <w:tblLook w:val="04A0" w:firstRow="1" w:lastRow="0" w:firstColumn="1" w:lastColumn="0" w:noHBand="0" w:noVBand="1"/>
      </w:tblPr>
      <w:tblGrid>
        <w:gridCol w:w="5900"/>
        <w:gridCol w:w="3119"/>
      </w:tblGrid>
      <w:tr w:rsidR="00F57599" w:rsidRPr="00BC2BC3" w14:paraId="673F0C17" w14:textId="77777777" w:rsidTr="00CD7BCA">
        <w:tc>
          <w:tcPr>
            <w:tcW w:w="9242" w:type="dxa"/>
            <w:gridSpan w:val="2"/>
          </w:tcPr>
          <w:p w14:paraId="288090C8" w14:textId="77777777" w:rsidR="00F57599" w:rsidRPr="00BC2BC3" w:rsidRDefault="00F57599" w:rsidP="00F57599">
            <w:pPr>
              <w:pStyle w:val="Heading1"/>
              <w:numPr>
                <w:ilvl w:val="0"/>
                <w:numId w:val="0"/>
              </w:numPr>
              <w:spacing w:before="0" w:line="240" w:lineRule="auto"/>
              <w:jc w:val="center"/>
              <w:rPr>
                <w:szCs w:val="24"/>
              </w:rPr>
            </w:pPr>
            <w:r>
              <w:rPr>
                <w:szCs w:val="24"/>
              </w:rPr>
              <w:t xml:space="preserve">Service Continuity </w:t>
            </w:r>
            <w:r w:rsidRPr="00BC2BC3">
              <w:rPr>
                <w:szCs w:val="24"/>
              </w:rPr>
              <w:t>Liquidated Damages (</w:t>
            </w:r>
            <w:r>
              <w:rPr>
                <w:szCs w:val="24"/>
              </w:rPr>
              <w:t>SC</w:t>
            </w:r>
            <w:r w:rsidRPr="00BC2BC3">
              <w:rPr>
                <w:szCs w:val="24"/>
              </w:rPr>
              <w:t>LD)</w:t>
            </w:r>
          </w:p>
        </w:tc>
      </w:tr>
      <w:tr w:rsidR="00F57599" w:rsidRPr="00BC2BC3" w14:paraId="35E7739B" w14:textId="77777777" w:rsidTr="00F57599">
        <w:tc>
          <w:tcPr>
            <w:tcW w:w="6062" w:type="dxa"/>
          </w:tcPr>
          <w:p w14:paraId="78BFBA79" w14:textId="77777777" w:rsidR="00F57599" w:rsidRPr="00BC2BC3" w:rsidRDefault="00F57599" w:rsidP="00F57599">
            <w:pPr>
              <w:pStyle w:val="Heading1"/>
              <w:numPr>
                <w:ilvl w:val="0"/>
                <w:numId w:val="0"/>
              </w:numPr>
              <w:spacing w:before="0" w:line="240" w:lineRule="auto"/>
              <w:rPr>
                <w:szCs w:val="24"/>
              </w:rPr>
            </w:pPr>
            <w:r>
              <w:rPr>
                <w:szCs w:val="24"/>
              </w:rPr>
              <w:t>Monthly SCLD for each month delayed</w:t>
            </w:r>
          </w:p>
        </w:tc>
        <w:tc>
          <w:tcPr>
            <w:tcW w:w="3180" w:type="dxa"/>
          </w:tcPr>
          <w:p w14:paraId="6E61B847" w14:textId="56328B52" w:rsidR="00F57599" w:rsidRPr="00BC2BC3" w:rsidRDefault="00F57599" w:rsidP="00782CCC">
            <w:pPr>
              <w:pStyle w:val="Heading1"/>
              <w:numPr>
                <w:ilvl w:val="0"/>
                <w:numId w:val="0"/>
              </w:numPr>
              <w:spacing w:before="0" w:line="240" w:lineRule="auto"/>
              <w:jc w:val="right"/>
              <w:rPr>
                <w:szCs w:val="24"/>
              </w:rPr>
            </w:pPr>
            <w:r w:rsidRPr="00782CCC">
              <w:rPr>
                <w:szCs w:val="24"/>
              </w:rPr>
              <w:t>£</w:t>
            </w:r>
            <w:r w:rsidR="00782CCC" w:rsidRPr="00782CCC">
              <w:rPr>
                <w:szCs w:val="24"/>
              </w:rPr>
              <w:t>16</w:t>
            </w:r>
            <w:r w:rsidRPr="00782CCC">
              <w:rPr>
                <w:szCs w:val="24"/>
              </w:rPr>
              <w:t>,</w:t>
            </w:r>
            <w:r w:rsidR="00782CCC">
              <w:rPr>
                <w:szCs w:val="24"/>
              </w:rPr>
              <w:t>167.00</w:t>
            </w:r>
          </w:p>
        </w:tc>
      </w:tr>
    </w:tbl>
    <w:p w14:paraId="0B4AC5DF" w14:textId="77777777" w:rsidR="00F57599" w:rsidRPr="00BC2BC3" w:rsidRDefault="00F57599" w:rsidP="00F57599">
      <w:pPr>
        <w:pStyle w:val="Paragraphnonumbers"/>
        <w:spacing w:after="288"/>
      </w:pPr>
    </w:p>
    <w:p w14:paraId="4E95B734" w14:textId="77777777" w:rsidR="00F57599" w:rsidRDefault="00F57599" w:rsidP="008C38A7">
      <w:pPr>
        <w:pStyle w:val="TCBodyNormal"/>
      </w:pPr>
    </w:p>
    <w:p w14:paraId="60A232C2" w14:textId="77777777" w:rsidR="002144DF" w:rsidRDefault="002144DF" w:rsidP="008C38A7">
      <w:pPr>
        <w:pStyle w:val="TCBodyNormal"/>
      </w:pPr>
    </w:p>
    <w:p w14:paraId="498239C2" w14:textId="77777777" w:rsidR="0021338A" w:rsidRDefault="0021338A">
      <w:pPr>
        <w:spacing w:before="0" w:after="0"/>
      </w:pPr>
    </w:p>
    <w:p w14:paraId="23EE95EE" w14:textId="77777777" w:rsidR="0086605D" w:rsidRDefault="0086605D">
      <w:pPr>
        <w:spacing w:before="0" w:after="0"/>
      </w:pPr>
      <w:r>
        <w:br w:type="page"/>
      </w:r>
    </w:p>
    <w:p w14:paraId="12FA85C2" w14:textId="77777777" w:rsidR="00F814CE" w:rsidRPr="0086605D" w:rsidRDefault="009636F7" w:rsidP="00D555D0">
      <w:pPr>
        <w:pStyle w:val="TCH1Annex"/>
      </w:pPr>
      <w:bookmarkStart w:id="190" w:name="_Toc468789123"/>
      <w:r w:rsidRPr="0086605D">
        <w:lastRenderedPageBreak/>
        <w:t xml:space="preserve">ANNEX </w:t>
      </w:r>
      <w:r w:rsidR="00190430" w:rsidRPr="0086605D">
        <w:t>6</w:t>
      </w:r>
      <w:bookmarkEnd w:id="190"/>
    </w:p>
    <w:p w14:paraId="2FEA2318" w14:textId="77777777" w:rsidR="00F814CE" w:rsidRPr="0086605D" w:rsidRDefault="00F814CE" w:rsidP="00D555D0">
      <w:pPr>
        <w:pStyle w:val="TCH2Annex"/>
      </w:pPr>
      <w:bookmarkStart w:id="191" w:name="_Toc468789124"/>
      <w:r w:rsidRPr="0086605D">
        <w:t>Sub-contractors</w:t>
      </w:r>
      <w:bookmarkEnd w:id="191"/>
    </w:p>
    <w:p w14:paraId="44510B5D" w14:textId="77777777" w:rsidR="00F814CE" w:rsidRPr="0086605D" w:rsidRDefault="00F814CE">
      <w:pPr>
        <w:spacing w:before="0" w:after="0"/>
        <w:rPr>
          <w:b/>
          <w:sz w:val="32"/>
          <w:szCs w:val="36"/>
        </w:rPr>
      </w:pPr>
      <w:r w:rsidRPr="0086605D">
        <w:br w:type="page"/>
      </w:r>
    </w:p>
    <w:p w14:paraId="742DB8BD" w14:textId="77777777" w:rsidR="00F814CE" w:rsidRPr="0086605D" w:rsidRDefault="00F814CE" w:rsidP="00D555D0">
      <w:pPr>
        <w:pStyle w:val="TCH1Annex"/>
      </w:pPr>
      <w:bookmarkStart w:id="192" w:name="_Toc468789125"/>
      <w:r w:rsidRPr="0086605D">
        <w:lastRenderedPageBreak/>
        <w:t xml:space="preserve">ANNEX </w:t>
      </w:r>
      <w:r w:rsidR="00DE5ABA" w:rsidRPr="0086605D">
        <w:t>7</w:t>
      </w:r>
      <w:bookmarkEnd w:id="192"/>
    </w:p>
    <w:p w14:paraId="19150F37" w14:textId="77777777" w:rsidR="00F814CE" w:rsidRPr="0086605D" w:rsidRDefault="00F814CE" w:rsidP="00D555D0">
      <w:pPr>
        <w:pStyle w:val="TCH2Annex"/>
      </w:pPr>
      <w:bookmarkStart w:id="193" w:name="_Toc468789126"/>
      <w:r w:rsidRPr="0086605D">
        <w:t>Contractors and Third Party Hardware and Software</w:t>
      </w:r>
      <w:bookmarkEnd w:id="193"/>
    </w:p>
    <w:p w14:paraId="57F581D4" w14:textId="77777777" w:rsidR="0021338A" w:rsidRDefault="0021338A" w:rsidP="00F814CE">
      <w:pPr>
        <w:pStyle w:val="TCBodyNormal"/>
      </w:pPr>
    </w:p>
    <w:p w14:paraId="00827B7C" w14:textId="77777777" w:rsidR="0021338A" w:rsidRDefault="0021338A" w:rsidP="00F814CE">
      <w:pPr>
        <w:pStyle w:val="TCBodyNormal"/>
      </w:pPr>
    </w:p>
    <w:p w14:paraId="28C7F2E1" w14:textId="77777777" w:rsidR="00F814CE" w:rsidRPr="0086605D" w:rsidRDefault="00F814CE" w:rsidP="00F814CE">
      <w:pPr>
        <w:pStyle w:val="TCBodyNormal"/>
      </w:pPr>
    </w:p>
    <w:p w14:paraId="19BD6960" w14:textId="77777777" w:rsidR="00F814CE" w:rsidRPr="0086605D" w:rsidRDefault="00F814CE">
      <w:pPr>
        <w:spacing w:before="0" w:after="0"/>
        <w:rPr>
          <w:b/>
          <w:sz w:val="32"/>
          <w:szCs w:val="36"/>
        </w:rPr>
      </w:pPr>
      <w:r w:rsidRPr="0086605D">
        <w:br w:type="page"/>
      </w:r>
    </w:p>
    <w:p w14:paraId="1280395E" w14:textId="77777777" w:rsidR="00F814CE" w:rsidRPr="0086605D" w:rsidRDefault="00F814CE" w:rsidP="00D555D0">
      <w:pPr>
        <w:pStyle w:val="TCH1Annex"/>
      </w:pPr>
      <w:bookmarkStart w:id="194" w:name="_Toc468789127"/>
      <w:r w:rsidRPr="0086605D">
        <w:lastRenderedPageBreak/>
        <w:t xml:space="preserve">ANNEX </w:t>
      </w:r>
      <w:r w:rsidR="00DE5ABA" w:rsidRPr="0086605D">
        <w:t>8</w:t>
      </w:r>
      <w:bookmarkEnd w:id="194"/>
    </w:p>
    <w:p w14:paraId="5C2590CB" w14:textId="77777777" w:rsidR="00F814CE" w:rsidRPr="0086605D" w:rsidRDefault="00F814CE" w:rsidP="00D555D0">
      <w:pPr>
        <w:pStyle w:val="TCH2Annex"/>
      </w:pPr>
      <w:bookmarkStart w:id="195" w:name="_Toc468789128"/>
      <w:r w:rsidRPr="0086605D">
        <w:t>Security Requirements</w:t>
      </w:r>
      <w:bookmarkEnd w:id="195"/>
    </w:p>
    <w:p w14:paraId="2830A270" w14:textId="77777777" w:rsidR="00586F11" w:rsidRPr="0086605D" w:rsidRDefault="00586F11" w:rsidP="00D555D0">
      <w:pPr>
        <w:pStyle w:val="TCH2Annex"/>
      </w:pPr>
      <w:bookmarkStart w:id="196" w:name="_MON_1394978666"/>
      <w:bookmarkStart w:id="197" w:name="_MON_1394978679"/>
      <w:bookmarkStart w:id="198" w:name="_Toc468789129"/>
      <w:bookmarkEnd w:id="196"/>
      <w:bookmarkEnd w:id="197"/>
      <w:r w:rsidRPr="0086605D">
        <w:t>Security and DPA Requirements</w:t>
      </w:r>
      <w:bookmarkEnd w:id="198"/>
    </w:p>
    <w:p w14:paraId="6CD46705" w14:textId="77777777" w:rsidR="008C3ACD" w:rsidRDefault="00411E91" w:rsidP="008C3ACD">
      <w:pPr>
        <w:pStyle w:val="TCBodyNormal"/>
      </w:pPr>
      <w:r>
        <w:t>The Contractor agrees to adhere to the Security and DPA requirements document</w:t>
      </w:r>
      <w:r w:rsidR="008C3ACD" w:rsidRPr="0086605D">
        <w:t xml:space="preserve">, named </w:t>
      </w:r>
    </w:p>
    <w:p w14:paraId="2B811DD5" w14:textId="77777777" w:rsidR="008C3ACD" w:rsidRPr="0086605D" w:rsidRDefault="008C3ACD" w:rsidP="008C3ACD">
      <w:pPr>
        <w:pStyle w:val="TCBodyNormal"/>
        <w:rPr>
          <w:b/>
          <w:i/>
        </w:rPr>
      </w:pPr>
      <w:r w:rsidRPr="0086605D">
        <w:rPr>
          <w:b/>
          <w:i/>
        </w:rPr>
        <w:t>“</w:t>
      </w:r>
      <w:r>
        <w:rPr>
          <w:b/>
          <w:i/>
        </w:rPr>
        <w:t>04_</w:t>
      </w:r>
      <w:r w:rsidRPr="0086605D">
        <w:rPr>
          <w:b/>
          <w:i/>
        </w:rPr>
        <w:t xml:space="preserve">Annex </w:t>
      </w:r>
      <w:r>
        <w:rPr>
          <w:b/>
          <w:i/>
        </w:rPr>
        <w:t>8</w:t>
      </w:r>
      <w:r w:rsidRPr="0086605D">
        <w:rPr>
          <w:b/>
          <w:i/>
        </w:rPr>
        <w:t>_</w:t>
      </w:r>
      <w:r w:rsidR="00B87CA1">
        <w:rPr>
          <w:b/>
          <w:i/>
        </w:rPr>
        <w:t xml:space="preserve">Addendum relating to Information </w:t>
      </w:r>
      <w:r>
        <w:rPr>
          <w:b/>
          <w:i/>
        </w:rPr>
        <w:t>Security</w:t>
      </w:r>
      <w:r w:rsidRPr="0086605D">
        <w:rPr>
          <w:b/>
          <w:i/>
        </w:rPr>
        <w:t>”</w:t>
      </w:r>
    </w:p>
    <w:p w14:paraId="13624754" w14:textId="77777777" w:rsidR="00F814CE" w:rsidRDefault="00F814CE" w:rsidP="00DF0664">
      <w:pPr>
        <w:pStyle w:val="TCBodyNormal"/>
      </w:pPr>
    </w:p>
    <w:p w14:paraId="3C5717EA" w14:textId="77777777" w:rsidR="00411E91" w:rsidRPr="0086605D" w:rsidRDefault="00411E91" w:rsidP="00DF0664">
      <w:pPr>
        <w:pStyle w:val="TCBodyNormal"/>
      </w:pPr>
    </w:p>
    <w:p w14:paraId="743D40E6" w14:textId="77777777" w:rsidR="00F814CE" w:rsidRPr="0086605D" w:rsidRDefault="00F814CE">
      <w:pPr>
        <w:spacing w:before="0" w:after="0"/>
        <w:rPr>
          <w:b/>
          <w:sz w:val="32"/>
          <w:szCs w:val="36"/>
        </w:rPr>
      </w:pPr>
      <w:r w:rsidRPr="0086605D">
        <w:br w:type="page"/>
      </w:r>
    </w:p>
    <w:p w14:paraId="6CEFB009" w14:textId="567A6103" w:rsidR="00E71D75" w:rsidRPr="0086605D" w:rsidRDefault="00E71D75" w:rsidP="00D555D0">
      <w:pPr>
        <w:pStyle w:val="TCH1Annex"/>
      </w:pPr>
      <w:bookmarkStart w:id="199" w:name="_Toc468789130"/>
      <w:r w:rsidRPr="0086605D">
        <w:lastRenderedPageBreak/>
        <w:t>A</w:t>
      </w:r>
      <w:r w:rsidR="00BF3970">
        <w:t>NNEX</w:t>
      </w:r>
      <w:r w:rsidRPr="0086605D">
        <w:t xml:space="preserve"> </w:t>
      </w:r>
      <w:bookmarkEnd w:id="181"/>
      <w:r w:rsidR="00DE5ABA" w:rsidRPr="0086605D">
        <w:t>9</w:t>
      </w:r>
      <w:bookmarkEnd w:id="199"/>
      <w:r w:rsidRPr="0086605D">
        <w:t xml:space="preserve"> </w:t>
      </w:r>
    </w:p>
    <w:p w14:paraId="42414C78" w14:textId="77777777" w:rsidR="00E71D75" w:rsidRPr="0086605D" w:rsidRDefault="00E71D75" w:rsidP="00D555D0">
      <w:pPr>
        <w:pStyle w:val="TCH2Annex"/>
      </w:pPr>
      <w:bookmarkStart w:id="200" w:name="_Toc276036516"/>
      <w:bookmarkStart w:id="201" w:name="_Toc272854196"/>
      <w:bookmarkStart w:id="202" w:name="_Toc272939238"/>
      <w:bookmarkStart w:id="203" w:name="_Toc273539171"/>
      <w:bookmarkStart w:id="204" w:name="_Toc273545799"/>
      <w:bookmarkStart w:id="205" w:name="_Toc468789131"/>
      <w:r w:rsidRPr="0086605D">
        <w:t>Variation to Agreement</w:t>
      </w:r>
      <w:bookmarkEnd w:id="200"/>
      <w:bookmarkEnd w:id="205"/>
      <w:r w:rsidRPr="0086605D">
        <w:t xml:space="preserve"> </w:t>
      </w:r>
      <w:bookmarkEnd w:id="201"/>
      <w:bookmarkEnd w:id="202"/>
      <w:bookmarkEnd w:id="203"/>
      <w:bookmarkEnd w:id="204"/>
    </w:p>
    <w:p w14:paraId="5E1F7387" w14:textId="77777777" w:rsidR="00E71D75" w:rsidRPr="0086605D" w:rsidRDefault="00DE5ABA" w:rsidP="00B47060">
      <w:pPr>
        <w:pStyle w:val="TCBodyNormal"/>
      </w:pPr>
      <w:r w:rsidRPr="0086605D">
        <w:t>Annex 9</w:t>
      </w:r>
      <w:r w:rsidR="00E71D75" w:rsidRPr="0086605D">
        <w:t xml:space="preserve"> to Agreement between National </w:t>
      </w:r>
      <w:r w:rsidR="00BA689E" w:rsidRPr="0086605D">
        <w:t>NICE</w:t>
      </w:r>
      <w:r w:rsidR="00E71D75" w:rsidRPr="0086605D">
        <w:t xml:space="preserve"> for Health and </w:t>
      </w:r>
      <w:r w:rsidR="00253638">
        <w:t>Care</w:t>
      </w:r>
      <w:r w:rsidR="00E71D75" w:rsidRPr="0086605D">
        <w:t xml:space="preserve"> Excellence and the </w:t>
      </w:r>
      <w:r w:rsidR="007B4D59" w:rsidRPr="0086605D">
        <w:t>Contractor</w:t>
      </w:r>
      <w:r w:rsidR="00E71D75" w:rsidRPr="0086605D">
        <w:t xml:space="preserve"> of                  on the     Day of   20</w:t>
      </w:r>
      <w:r w:rsidR="00BD1EED" w:rsidRPr="0086605D">
        <w:t>xx</w:t>
      </w:r>
      <w:r w:rsidR="00E71D75" w:rsidRPr="0086605D">
        <w:t xml:space="preserve"> (“the Agreement”).</w:t>
      </w:r>
    </w:p>
    <w:p w14:paraId="779FFD5F" w14:textId="77777777" w:rsidR="00E71D75" w:rsidRPr="0086605D" w:rsidRDefault="00E71D75" w:rsidP="00B47060">
      <w:pPr>
        <w:pStyle w:val="TCBodyNormal"/>
      </w:pPr>
      <w:r w:rsidRPr="0086605D">
        <w:t>For the purposes of this Memorandum of Agreement:</w:t>
      </w:r>
    </w:p>
    <w:tbl>
      <w:tblPr>
        <w:tblW w:w="0" w:type="auto"/>
        <w:tblInd w:w="108" w:type="dxa"/>
        <w:tblLayout w:type="fixed"/>
        <w:tblLook w:val="0000" w:firstRow="0" w:lastRow="0" w:firstColumn="0" w:lastColumn="0" w:noHBand="0" w:noVBand="0"/>
      </w:tblPr>
      <w:tblGrid>
        <w:gridCol w:w="2977"/>
        <w:gridCol w:w="5245"/>
      </w:tblGrid>
      <w:tr w:rsidR="00E71D75" w:rsidRPr="0086605D" w14:paraId="39AD380A" w14:textId="77777777" w:rsidTr="007A15D4">
        <w:trPr>
          <w:cantSplit/>
        </w:trPr>
        <w:tc>
          <w:tcPr>
            <w:tcW w:w="2977" w:type="dxa"/>
          </w:tcPr>
          <w:p w14:paraId="4FC824F7" w14:textId="77777777" w:rsidR="00E71D75" w:rsidRPr="0086605D" w:rsidRDefault="00BA689E" w:rsidP="00B47060">
            <w:pPr>
              <w:rPr>
                <w:color w:val="000000"/>
              </w:rPr>
            </w:pPr>
            <w:r w:rsidRPr="0086605D">
              <w:t>NICE</w:t>
            </w:r>
            <w:r w:rsidR="00E71D75" w:rsidRPr="0086605D">
              <w:t xml:space="preserve">’s </w:t>
            </w:r>
            <w:r w:rsidR="00AF361B" w:rsidRPr="0086605D">
              <w:t>Commissioning Manager</w:t>
            </w:r>
          </w:p>
        </w:tc>
        <w:tc>
          <w:tcPr>
            <w:tcW w:w="5245" w:type="dxa"/>
          </w:tcPr>
          <w:p w14:paraId="4C3EF085" w14:textId="77777777" w:rsidR="001514D9" w:rsidRPr="0086605D" w:rsidRDefault="00E71D75" w:rsidP="00B47060">
            <w:r w:rsidRPr="0086605D">
              <w:t xml:space="preserve">means the individual from time to time appointed by the </w:t>
            </w:r>
            <w:r w:rsidR="00BA689E" w:rsidRPr="0086605D">
              <w:t>NICE</w:t>
            </w:r>
            <w:r w:rsidRPr="0086605D">
              <w:t xml:space="preserve"> and notified to the </w:t>
            </w:r>
            <w:r w:rsidR="007B4D59" w:rsidRPr="0086605D">
              <w:t>Contractor</w:t>
            </w:r>
            <w:r w:rsidRPr="0086605D">
              <w:t xml:space="preserve"> in writing responsible for the co-ordination of the development specified below;</w:t>
            </w:r>
          </w:p>
          <w:p w14:paraId="259E0186" w14:textId="77777777" w:rsidR="001514D9" w:rsidRPr="0086605D" w:rsidRDefault="001514D9" w:rsidP="00B47060">
            <w:pPr>
              <w:rPr>
                <w:b/>
                <w:bCs/>
                <w:color w:val="000000"/>
                <w:sz w:val="24"/>
              </w:rPr>
            </w:pPr>
          </w:p>
        </w:tc>
      </w:tr>
    </w:tbl>
    <w:p w14:paraId="454BA09D" w14:textId="77777777" w:rsidR="00E71D75" w:rsidRPr="0086605D" w:rsidRDefault="00E71D75" w:rsidP="00B47060">
      <w:pPr>
        <w:pStyle w:val="TCBodyNormal"/>
      </w:pPr>
      <w:r w:rsidRPr="0086605D">
        <w:t xml:space="preserve">This Memorandum of Agreement, pertain to the development of XXX (the “Services and Supply”) to be undertaken by the </w:t>
      </w:r>
      <w:r w:rsidR="007B4D59" w:rsidRPr="0086605D">
        <w:t>Contractor</w:t>
      </w:r>
      <w:r w:rsidRPr="0086605D">
        <w:t xml:space="preserve"> and is agreed by the </w:t>
      </w:r>
      <w:r w:rsidR="007B4D59" w:rsidRPr="0086605D">
        <w:t>Contractor</w:t>
      </w:r>
      <w:r w:rsidRPr="0086605D">
        <w:t xml:space="preserve"> and the </w:t>
      </w:r>
      <w:r w:rsidR="00BA689E" w:rsidRPr="0086605D">
        <w:t>NICE</w:t>
      </w:r>
      <w:r w:rsidRPr="0086605D">
        <w:t xml:space="preserve"> as a current addition to Annex 1 to the Agreement.</w:t>
      </w:r>
    </w:p>
    <w:p w14:paraId="015D7DBB" w14:textId="77777777" w:rsidR="00E71D75" w:rsidRPr="0086605D" w:rsidRDefault="00E71D75" w:rsidP="00B47060">
      <w:pPr>
        <w:pStyle w:val="TCBodyNormal"/>
      </w:pPr>
      <w:r w:rsidRPr="0086605D">
        <w:t>The Development Services and Supply will:</w:t>
      </w:r>
    </w:p>
    <w:p w14:paraId="7AAD287A" w14:textId="77777777" w:rsidR="00E71D75" w:rsidRPr="0086605D" w:rsidRDefault="00E71D75" w:rsidP="00B47060">
      <w:pPr>
        <w:pStyle w:val="TCBullet1"/>
      </w:pPr>
      <w:r w:rsidRPr="0086605D">
        <w:t xml:space="preserve">be developed by the </w:t>
      </w:r>
      <w:r w:rsidR="007B4D59" w:rsidRPr="0086605D">
        <w:t>Contractor</w:t>
      </w:r>
      <w:r w:rsidRPr="0086605D">
        <w:t xml:space="preserve"> in compliance with the specifications contained in this Memorandum, and</w:t>
      </w:r>
    </w:p>
    <w:p w14:paraId="5FF6BD57" w14:textId="77777777" w:rsidR="00E71D75" w:rsidRPr="0086605D" w:rsidRDefault="00E71D75" w:rsidP="00B47060">
      <w:pPr>
        <w:pStyle w:val="TCBullet1"/>
      </w:pPr>
      <w:proofErr w:type="gramStart"/>
      <w:r w:rsidRPr="0086605D">
        <w:t>be</w:t>
      </w:r>
      <w:proofErr w:type="gramEnd"/>
      <w:r w:rsidRPr="0086605D">
        <w:t xml:space="preserve"> developed and delivered in accordance with the terms and conditions of the Agreement.</w:t>
      </w:r>
    </w:p>
    <w:p w14:paraId="17CAA313" w14:textId="77777777" w:rsidR="00E71D75" w:rsidRPr="0086605D" w:rsidRDefault="00E71D75" w:rsidP="00B47060">
      <w:pPr>
        <w:pStyle w:val="TCBodyNormal"/>
      </w:pPr>
      <w:r w:rsidRPr="0086605D">
        <w:t>This Development Services and Supply consists of:</w:t>
      </w:r>
    </w:p>
    <w:p w14:paraId="53DEDC07" w14:textId="77777777" w:rsidR="001514D9" w:rsidRPr="0086605D" w:rsidRDefault="001514D9" w:rsidP="00580929"/>
    <w:p w14:paraId="27ABE75D" w14:textId="77777777" w:rsidR="00B47060" w:rsidRPr="0086605D" w:rsidRDefault="00B47060" w:rsidP="00580929"/>
    <w:p w14:paraId="08D7A711" w14:textId="77777777" w:rsidR="00B47060" w:rsidRPr="0086605D" w:rsidRDefault="00B47060" w:rsidP="00580929"/>
    <w:p w14:paraId="5430E734" w14:textId="77777777" w:rsidR="00E71D75" w:rsidRPr="0086605D" w:rsidRDefault="00E71D75" w:rsidP="00B47060">
      <w:pPr>
        <w:pStyle w:val="TCBodyNormal"/>
      </w:pPr>
      <w:r w:rsidRPr="0086605D">
        <w:t>To be completed</w:t>
      </w:r>
    </w:p>
    <w:p w14:paraId="7322A049" w14:textId="77777777" w:rsidR="00E71D75" w:rsidRPr="0086605D" w:rsidRDefault="00E71D75" w:rsidP="00580929"/>
    <w:p w14:paraId="126C0E07" w14:textId="77777777" w:rsidR="00B47060" w:rsidRPr="0086605D" w:rsidRDefault="00B47060" w:rsidP="00580929"/>
    <w:p w14:paraId="5662DF9C" w14:textId="77777777" w:rsidR="00B47060" w:rsidRPr="0086605D" w:rsidRDefault="00B47060" w:rsidP="00580929"/>
    <w:p w14:paraId="2A293EF0" w14:textId="77777777" w:rsidR="00E71D75" w:rsidRPr="0086605D" w:rsidRDefault="00E71D75" w:rsidP="00B47060">
      <w:pPr>
        <w:pStyle w:val="TCBodyNormal"/>
      </w:pPr>
      <w:r w:rsidRPr="0086605D">
        <w:t xml:space="preserve">The Scope and this Memorandum may only be varied with the prior written agreement of the </w:t>
      </w:r>
      <w:r w:rsidR="00BA689E" w:rsidRPr="0086605D">
        <w:t>NICE</w:t>
      </w:r>
      <w:r w:rsidRPr="0086605D">
        <w:t>, such agreement (if given) not to be unreasonably delayed.</w:t>
      </w:r>
    </w:p>
    <w:p w14:paraId="0B6039CF" w14:textId="77777777" w:rsidR="00E71D75" w:rsidRPr="0086605D" w:rsidRDefault="00E71D75" w:rsidP="00B47060">
      <w:pPr>
        <w:pStyle w:val="TCBodyNormal"/>
      </w:pPr>
      <w:r w:rsidRPr="0086605D">
        <w:t xml:space="preserve">The Milestones for deliverables which are required by the </w:t>
      </w:r>
      <w:r w:rsidR="00BA689E" w:rsidRPr="0086605D">
        <w:t>NICE</w:t>
      </w:r>
      <w:r w:rsidRPr="0086605D">
        <w:t xml:space="preserve"> are detailed in this Memorandum.  The </w:t>
      </w:r>
      <w:r w:rsidR="00BA689E" w:rsidRPr="0086605D">
        <w:t>NICE</w:t>
      </w:r>
      <w:r w:rsidRPr="0086605D">
        <w:t xml:space="preserve"> requires, and the </w:t>
      </w:r>
      <w:r w:rsidR="007B4D59" w:rsidRPr="0086605D">
        <w:t>Contractor</w:t>
      </w:r>
      <w:r w:rsidRPr="0086605D">
        <w:t xml:space="preserve"> will deliver quarterly a Monitoring Report in the form and by the times set out within </w:t>
      </w:r>
      <w:r w:rsidR="00A66656" w:rsidRPr="0086605D">
        <w:t xml:space="preserve">Annex </w:t>
      </w:r>
      <w:r w:rsidR="00A66656">
        <w:t>2 – 2.1 and Annex 2 – 2.2</w:t>
      </w:r>
      <w:r w:rsidRPr="0086605D">
        <w:t xml:space="preserve">.  </w:t>
      </w:r>
    </w:p>
    <w:p w14:paraId="05966BA8" w14:textId="77777777" w:rsidR="00E71D75" w:rsidRPr="0086605D" w:rsidRDefault="00E71D75" w:rsidP="00D555D0">
      <w:pPr>
        <w:pStyle w:val="TCH2Annex"/>
      </w:pPr>
      <w:bookmarkStart w:id="206" w:name="_Toc314501929"/>
      <w:bookmarkStart w:id="207" w:name="_Toc468789132"/>
      <w:r w:rsidRPr="0086605D">
        <w:t>Milestones</w:t>
      </w:r>
      <w:bookmarkEnd w:id="206"/>
      <w:bookmarkEnd w:id="207"/>
      <w:r w:rsidRPr="0086605D">
        <w:t xml:space="preserve"> </w:t>
      </w:r>
    </w:p>
    <w:tbl>
      <w:tblPr>
        <w:tblW w:w="7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5815"/>
      </w:tblGrid>
      <w:tr w:rsidR="00E71D75" w:rsidRPr="0086605D" w14:paraId="47737CB7" w14:textId="77777777" w:rsidTr="007A15D4">
        <w:tc>
          <w:tcPr>
            <w:tcW w:w="2093" w:type="dxa"/>
            <w:tcBorders>
              <w:top w:val="single" w:sz="6" w:space="0" w:color="auto"/>
              <w:left w:val="single" w:sz="6" w:space="0" w:color="auto"/>
              <w:bottom w:val="single" w:sz="6" w:space="0" w:color="auto"/>
              <w:right w:val="single" w:sz="6" w:space="0" w:color="auto"/>
            </w:tcBorders>
          </w:tcPr>
          <w:p w14:paraId="76ACBB02" w14:textId="77777777" w:rsidR="00E71D75" w:rsidRPr="0086605D" w:rsidRDefault="00E71D75" w:rsidP="00580929">
            <w:r w:rsidRPr="0086605D">
              <w:t>Due Date</w:t>
            </w:r>
          </w:p>
        </w:tc>
        <w:tc>
          <w:tcPr>
            <w:tcW w:w="5815" w:type="dxa"/>
            <w:tcBorders>
              <w:top w:val="single" w:sz="6" w:space="0" w:color="auto"/>
              <w:left w:val="single" w:sz="6" w:space="0" w:color="auto"/>
              <w:bottom w:val="single" w:sz="6" w:space="0" w:color="auto"/>
              <w:right w:val="single" w:sz="6" w:space="0" w:color="auto"/>
            </w:tcBorders>
          </w:tcPr>
          <w:p w14:paraId="5B8F37A8" w14:textId="77777777" w:rsidR="00E71D75" w:rsidRPr="0086605D" w:rsidRDefault="00E71D75" w:rsidP="00580929">
            <w:r w:rsidRPr="0086605D">
              <w:t>Milestone</w:t>
            </w:r>
          </w:p>
          <w:p w14:paraId="205712A8" w14:textId="77777777" w:rsidR="00E71D75" w:rsidRPr="0086605D" w:rsidRDefault="00E71D75" w:rsidP="00580929">
            <w:pPr>
              <w:rPr>
                <w:b/>
                <w:bCs/>
                <w:color w:val="000000"/>
                <w:sz w:val="24"/>
              </w:rPr>
            </w:pPr>
          </w:p>
        </w:tc>
      </w:tr>
      <w:tr w:rsidR="00E71D75" w:rsidRPr="0086605D" w14:paraId="693A0169" w14:textId="77777777" w:rsidTr="007A15D4">
        <w:tc>
          <w:tcPr>
            <w:tcW w:w="2093" w:type="dxa"/>
            <w:tcBorders>
              <w:top w:val="single" w:sz="6" w:space="0" w:color="auto"/>
              <w:left w:val="single" w:sz="6" w:space="0" w:color="auto"/>
              <w:bottom w:val="single" w:sz="6" w:space="0" w:color="auto"/>
              <w:right w:val="single" w:sz="6" w:space="0" w:color="auto"/>
            </w:tcBorders>
          </w:tcPr>
          <w:p w14:paraId="34844F79"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52E9AA60" w14:textId="77777777" w:rsidR="00E71D75" w:rsidRPr="0086605D" w:rsidRDefault="00E71D75" w:rsidP="00580929">
            <w:pPr>
              <w:rPr>
                <w:b/>
                <w:bCs/>
                <w:color w:val="000000"/>
                <w:sz w:val="24"/>
              </w:rPr>
            </w:pPr>
          </w:p>
        </w:tc>
      </w:tr>
      <w:tr w:rsidR="00E71D75" w:rsidRPr="0086605D" w14:paraId="2EDE748D" w14:textId="77777777" w:rsidTr="007A15D4">
        <w:tc>
          <w:tcPr>
            <w:tcW w:w="2093" w:type="dxa"/>
            <w:tcBorders>
              <w:top w:val="single" w:sz="6" w:space="0" w:color="auto"/>
              <w:left w:val="single" w:sz="6" w:space="0" w:color="auto"/>
              <w:bottom w:val="single" w:sz="6" w:space="0" w:color="auto"/>
              <w:right w:val="single" w:sz="6" w:space="0" w:color="auto"/>
            </w:tcBorders>
          </w:tcPr>
          <w:p w14:paraId="7154FF7E"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64DA899F" w14:textId="77777777" w:rsidR="00E71D75" w:rsidRPr="0086605D" w:rsidRDefault="00E71D75" w:rsidP="00580929">
            <w:pPr>
              <w:rPr>
                <w:b/>
                <w:bCs/>
                <w:color w:val="000000"/>
                <w:sz w:val="24"/>
              </w:rPr>
            </w:pPr>
          </w:p>
        </w:tc>
      </w:tr>
      <w:tr w:rsidR="00E71D75" w:rsidRPr="0086605D" w14:paraId="0CBBEDE2" w14:textId="77777777" w:rsidTr="007A15D4">
        <w:tc>
          <w:tcPr>
            <w:tcW w:w="2093" w:type="dxa"/>
            <w:tcBorders>
              <w:top w:val="single" w:sz="6" w:space="0" w:color="auto"/>
              <w:left w:val="single" w:sz="6" w:space="0" w:color="auto"/>
              <w:bottom w:val="single" w:sz="6" w:space="0" w:color="auto"/>
              <w:right w:val="single" w:sz="6" w:space="0" w:color="auto"/>
            </w:tcBorders>
          </w:tcPr>
          <w:p w14:paraId="272A0C42" w14:textId="77777777" w:rsidR="00E71D75" w:rsidRPr="0086605D" w:rsidRDefault="00E71D75" w:rsidP="00580929">
            <w:pPr>
              <w:rPr>
                <w:b/>
                <w:bCs/>
                <w:color w:val="000000"/>
                <w:sz w:val="24"/>
              </w:rPr>
            </w:pPr>
          </w:p>
        </w:tc>
        <w:tc>
          <w:tcPr>
            <w:tcW w:w="5815" w:type="dxa"/>
            <w:tcBorders>
              <w:top w:val="single" w:sz="6" w:space="0" w:color="auto"/>
              <w:left w:val="single" w:sz="6" w:space="0" w:color="auto"/>
              <w:bottom w:val="single" w:sz="6" w:space="0" w:color="auto"/>
              <w:right w:val="single" w:sz="6" w:space="0" w:color="auto"/>
            </w:tcBorders>
          </w:tcPr>
          <w:p w14:paraId="1324FAF3" w14:textId="77777777" w:rsidR="00E71D75" w:rsidRPr="0086605D" w:rsidRDefault="00E71D75" w:rsidP="00580929">
            <w:pPr>
              <w:rPr>
                <w:b/>
                <w:bCs/>
                <w:color w:val="000000"/>
                <w:sz w:val="24"/>
              </w:rPr>
            </w:pPr>
          </w:p>
        </w:tc>
      </w:tr>
    </w:tbl>
    <w:p w14:paraId="20A1B405" w14:textId="77777777" w:rsidR="00E71D75" w:rsidRPr="0086605D" w:rsidRDefault="00E71D75" w:rsidP="00580929">
      <w:bookmarkStart w:id="208" w:name="_Toc103154441"/>
    </w:p>
    <w:p w14:paraId="7683F124" w14:textId="77777777" w:rsidR="00E71D75" w:rsidRPr="0086605D" w:rsidRDefault="00E71D75" w:rsidP="00B47060">
      <w:pPr>
        <w:pStyle w:val="TCBodyNormal"/>
      </w:pPr>
      <w:r w:rsidRPr="0086605D">
        <w:t xml:space="preserve">The </w:t>
      </w:r>
      <w:r w:rsidR="007B4D59" w:rsidRPr="0086605D">
        <w:t>Contractor</w:t>
      </w:r>
      <w:r w:rsidRPr="0086605D">
        <w:t xml:space="preserve"> shall be deemed to have completed a Milestone by the Due Date notwithstanding any delay beyond the Due Date if such delay would not have occurred but for any act or omission of the </w:t>
      </w:r>
      <w:r w:rsidR="00BA689E" w:rsidRPr="0086605D">
        <w:t>NICE</w:t>
      </w:r>
      <w:r w:rsidRPr="0086605D">
        <w:t xml:space="preserve">, anything done or omitted to be done on the </w:t>
      </w:r>
      <w:r w:rsidR="00BA689E" w:rsidRPr="0086605D">
        <w:t>NICE</w:t>
      </w:r>
      <w:r w:rsidRPr="0086605D">
        <w:t xml:space="preserve">’s instructions or any other act or omission of a third party which was beyond the reasonable control of the </w:t>
      </w:r>
      <w:r w:rsidR="007B4D59" w:rsidRPr="0086605D">
        <w:t>Contractor</w:t>
      </w:r>
      <w:r w:rsidRPr="0086605D">
        <w:t xml:space="preserve"> (for the avoidance of doubt such third parties do not include the </w:t>
      </w:r>
      <w:r w:rsidR="007B4D59" w:rsidRPr="0086605D">
        <w:t>Contractor</w:t>
      </w:r>
      <w:r w:rsidRPr="0086605D">
        <w:t>’s sub-</w:t>
      </w:r>
      <w:r w:rsidR="007B4D59" w:rsidRPr="0086605D">
        <w:t>Contractor</w:t>
      </w:r>
      <w:r w:rsidRPr="0086605D">
        <w:t>s,).</w:t>
      </w:r>
      <w:bookmarkEnd w:id="208"/>
      <w:r w:rsidRPr="0086605D">
        <w:t xml:space="preserve"> </w:t>
      </w:r>
    </w:p>
    <w:p w14:paraId="3EC6DD4D" w14:textId="77777777" w:rsidR="00E71D75" w:rsidRPr="0086605D" w:rsidRDefault="00E71D75" w:rsidP="00B47060">
      <w:pPr>
        <w:pStyle w:val="TCBodyNormal"/>
      </w:pPr>
      <w:r w:rsidRPr="0086605D">
        <w:t>Terms defined in the Agreement shall bear the same meanings in this Memorandum of Agreement, unless otherwise stated, or the context otherwise requires.</w:t>
      </w:r>
    </w:p>
    <w:p w14:paraId="6E24AA1D" w14:textId="77777777" w:rsidR="00E71D75" w:rsidRPr="0086605D" w:rsidRDefault="00E71D75" w:rsidP="00B47060">
      <w:pPr>
        <w:pStyle w:val="TCBodyNormal"/>
      </w:pPr>
    </w:p>
    <w:p w14:paraId="0F9EFDE5" w14:textId="77777777" w:rsidR="00E71D75" w:rsidRPr="0086605D" w:rsidRDefault="00E71D75" w:rsidP="00580929"/>
    <w:tbl>
      <w:tblPr>
        <w:tblW w:w="0" w:type="auto"/>
        <w:tblLayout w:type="fixed"/>
        <w:tblLook w:val="0000" w:firstRow="0" w:lastRow="0" w:firstColumn="0" w:lastColumn="0" w:noHBand="0" w:noVBand="0"/>
      </w:tblPr>
      <w:tblGrid>
        <w:gridCol w:w="3936"/>
        <w:gridCol w:w="3969"/>
      </w:tblGrid>
      <w:tr w:rsidR="00E71D75" w:rsidRPr="00580929" w14:paraId="12725B5E" w14:textId="77777777" w:rsidTr="007A15D4">
        <w:trPr>
          <w:cantSplit/>
        </w:trPr>
        <w:tc>
          <w:tcPr>
            <w:tcW w:w="3936" w:type="dxa"/>
          </w:tcPr>
          <w:p w14:paraId="617EE845" w14:textId="77777777" w:rsidR="00E71D75" w:rsidRPr="0086605D" w:rsidRDefault="00E71D75" w:rsidP="00B47060"/>
          <w:p w14:paraId="5CA1941A" w14:textId="77777777" w:rsidR="00E71D75" w:rsidRPr="0086605D" w:rsidRDefault="00E71D75" w:rsidP="00B47060">
            <w:r w:rsidRPr="0086605D">
              <w:t>______________________________</w:t>
            </w:r>
          </w:p>
          <w:p w14:paraId="3DBB9F02" w14:textId="77777777" w:rsidR="00E71D75" w:rsidRPr="0086605D" w:rsidRDefault="00E71D75" w:rsidP="00B47060">
            <w:r w:rsidRPr="0086605D">
              <w:t xml:space="preserve">Signature on behalf of the </w:t>
            </w:r>
            <w:r w:rsidR="007B4D59" w:rsidRPr="0086605D">
              <w:t>Contractor</w:t>
            </w:r>
          </w:p>
          <w:p w14:paraId="61CFE957" w14:textId="77777777" w:rsidR="00E71D75" w:rsidRPr="0086605D" w:rsidRDefault="00E71D75" w:rsidP="00B47060">
            <w:r w:rsidRPr="0086605D">
              <w:t xml:space="preserve">Name </w:t>
            </w:r>
          </w:p>
          <w:p w14:paraId="003791BD" w14:textId="77777777" w:rsidR="00E71D75" w:rsidRPr="0086605D" w:rsidRDefault="00E71D75" w:rsidP="00B47060">
            <w:r w:rsidRPr="0086605D">
              <w:t>Title</w:t>
            </w:r>
          </w:p>
          <w:p w14:paraId="6EDEBF0C" w14:textId="77777777" w:rsidR="00E71D75" w:rsidRPr="0086605D" w:rsidRDefault="00E71D75" w:rsidP="00B47060">
            <w:r w:rsidRPr="0086605D">
              <w:t>Date</w:t>
            </w:r>
          </w:p>
        </w:tc>
        <w:tc>
          <w:tcPr>
            <w:tcW w:w="3969" w:type="dxa"/>
          </w:tcPr>
          <w:p w14:paraId="725422D3" w14:textId="77777777" w:rsidR="00E71D75" w:rsidRPr="0086605D" w:rsidRDefault="00E71D75" w:rsidP="00B47060"/>
          <w:p w14:paraId="20C8DD6F" w14:textId="77777777" w:rsidR="00E71D75" w:rsidRPr="0086605D" w:rsidRDefault="00E71D75" w:rsidP="00B47060">
            <w:r w:rsidRPr="0086605D">
              <w:t>______________________________</w:t>
            </w:r>
          </w:p>
          <w:p w14:paraId="54E3AAA3" w14:textId="77777777" w:rsidR="00E71D75" w:rsidRPr="0086605D" w:rsidRDefault="00E71D75" w:rsidP="00B47060">
            <w:r w:rsidRPr="0086605D">
              <w:t xml:space="preserve">Signature on behalf of the </w:t>
            </w:r>
            <w:r w:rsidR="00BA689E" w:rsidRPr="0086605D">
              <w:t>NICE</w:t>
            </w:r>
          </w:p>
          <w:p w14:paraId="3D161BB6" w14:textId="77777777" w:rsidR="00E71D75" w:rsidRPr="0086605D" w:rsidRDefault="00E71D75" w:rsidP="00B47060">
            <w:r w:rsidRPr="0086605D">
              <w:t xml:space="preserve">Name </w:t>
            </w:r>
          </w:p>
          <w:p w14:paraId="1431EF8F" w14:textId="77777777" w:rsidR="00E71D75" w:rsidRPr="0086605D" w:rsidRDefault="00E71D75" w:rsidP="00B47060">
            <w:r w:rsidRPr="0086605D">
              <w:t>Title</w:t>
            </w:r>
          </w:p>
          <w:p w14:paraId="5ABFFDA4" w14:textId="77777777" w:rsidR="00E71D75" w:rsidRPr="00580929" w:rsidRDefault="00E71D75" w:rsidP="00B47060">
            <w:r w:rsidRPr="0086605D">
              <w:t>Date</w:t>
            </w:r>
          </w:p>
        </w:tc>
      </w:tr>
    </w:tbl>
    <w:p w14:paraId="4827D002" w14:textId="77777777" w:rsidR="00B47060" w:rsidRDefault="00B47060" w:rsidP="00580929"/>
    <w:p w14:paraId="3A63B2AC" w14:textId="77777777" w:rsidR="00B47060" w:rsidRDefault="00B47060" w:rsidP="00580929"/>
    <w:tbl>
      <w:tblPr>
        <w:tblW w:w="13949" w:type="dxa"/>
        <w:tblInd w:w="94" w:type="dxa"/>
        <w:tblLook w:val="0000" w:firstRow="0" w:lastRow="0" w:firstColumn="0" w:lastColumn="0" w:noHBand="0" w:noVBand="0"/>
      </w:tblPr>
      <w:tblGrid>
        <w:gridCol w:w="13949"/>
      </w:tblGrid>
      <w:tr w:rsidR="00E71D75" w:rsidRPr="00580929" w14:paraId="70C96F68" w14:textId="77777777" w:rsidTr="00E15C88">
        <w:trPr>
          <w:trHeight w:val="300"/>
        </w:trPr>
        <w:tc>
          <w:tcPr>
            <w:tcW w:w="13949" w:type="dxa"/>
            <w:tcBorders>
              <w:top w:val="nil"/>
              <w:left w:val="nil"/>
              <w:bottom w:val="nil"/>
              <w:right w:val="nil"/>
            </w:tcBorders>
            <w:shd w:val="clear" w:color="auto" w:fill="auto"/>
            <w:noWrap/>
            <w:vAlign w:val="bottom"/>
          </w:tcPr>
          <w:p w14:paraId="1DCA3113" w14:textId="77777777" w:rsidR="00B47060" w:rsidRPr="00580929" w:rsidRDefault="00B47060" w:rsidP="00580929">
            <w:r>
              <w:br w:type="page"/>
            </w:r>
          </w:p>
        </w:tc>
      </w:tr>
    </w:tbl>
    <w:p w14:paraId="7AC3C9E3" w14:textId="77777777" w:rsidR="00B47060" w:rsidRDefault="00B47060" w:rsidP="005C7FCB"/>
    <w:sectPr w:rsidR="00B47060" w:rsidSect="008C19C1">
      <w:pgSz w:w="11909" w:h="16834" w:code="9"/>
      <w:pgMar w:top="1151" w:right="1440" w:bottom="862" w:left="1440" w:header="709" w:footer="431" w:gutter="0"/>
      <w:cols w:space="720"/>
      <w:formProt w:val="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7A5ED" w14:textId="77777777" w:rsidR="00782CCC" w:rsidRDefault="00782CCC" w:rsidP="009F3F14">
      <w:pPr>
        <w:pStyle w:val="Heading1"/>
      </w:pPr>
      <w:r>
        <w:separator/>
      </w:r>
    </w:p>
  </w:endnote>
  <w:endnote w:type="continuationSeparator" w:id="0">
    <w:p w14:paraId="2B4AE9FC" w14:textId="77777777" w:rsidR="00782CCC" w:rsidRDefault="00782CCC" w:rsidP="009F3F14">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G Times (W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 Outline">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0401E" w14:textId="77777777" w:rsidR="00782CCC" w:rsidRDefault="00782CCC">
    <w:pPr>
      <w:jc w:val="center"/>
    </w:pPr>
    <w:r>
      <w:fldChar w:fldCharType="begin"/>
    </w:r>
    <w:r>
      <w:instrText xml:space="preserve"> PAGE   \* MERGEFORMAT </w:instrText>
    </w:r>
    <w:r>
      <w:fldChar w:fldCharType="separate"/>
    </w:r>
    <w:r w:rsidR="00465186">
      <w:rPr>
        <w:noProof/>
      </w:rPr>
      <w:t>59</w:t>
    </w:r>
    <w:r>
      <w:rPr>
        <w:noProof/>
      </w:rPr>
      <w:fldChar w:fldCharType="end"/>
    </w:r>
  </w:p>
  <w:p w14:paraId="7048657C" w14:textId="77777777" w:rsidR="00782CCC" w:rsidRDefault="00782CC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14090" w14:textId="77777777" w:rsidR="00782CCC" w:rsidRDefault="00782CCC" w:rsidP="004C2540">
    <w:pPr>
      <w:jc w:val="center"/>
    </w:pPr>
    <w:r>
      <w:fldChar w:fldCharType="begin"/>
    </w:r>
    <w:r>
      <w:instrText xml:space="preserve"> PAGE   \* MERGEFORMAT </w:instrText>
    </w:r>
    <w:r>
      <w:fldChar w:fldCharType="separate"/>
    </w:r>
    <w:r w:rsidR="00465186">
      <w:rPr>
        <w:noProof/>
      </w:rPr>
      <w:t>43</w:t>
    </w:r>
    <w:r>
      <w:rPr>
        <w:noProof/>
      </w:rPr>
      <w:fldChar w:fldCharType="end"/>
    </w:r>
  </w:p>
  <w:p w14:paraId="76338AE6" w14:textId="77777777" w:rsidR="00782CCC" w:rsidRDefault="00782CC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2BDB4" w14:textId="77777777" w:rsidR="00782CCC" w:rsidRDefault="00782CCC" w:rsidP="009F3F14">
      <w:pPr>
        <w:pStyle w:val="Heading1"/>
      </w:pPr>
      <w:r>
        <w:separator/>
      </w:r>
    </w:p>
  </w:footnote>
  <w:footnote w:type="continuationSeparator" w:id="0">
    <w:p w14:paraId="34E2668D" w14:textId="77777777" w:rsidR="00782CCC" w:rsidRDefault="00782CCC" w:rsidP="009F3F14">
      <w:pPr>
        <w:pStyle w:val="Heading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054DA" w14:textId="77777777" w:rsidR="00782CCC" w:rsidRDefault="00782CCC">
    <w:pPr>
      <w:pStyle w:val="Header"/>
    </w:pPr>
    <w:r>
      <w:rPr>
        <w:noProof/>
        <w:lang w:eastAsia="en-GB"/>
      </w:rPr>
      <mc:AlternateContent>
        <mc:Choice Requires="wps">
          <w:drawing>
            <wp:anchor distT="0" distB="0" distL="114300" distR="114300" simplePos="0" relativeHeight="251656704" behindDoc="1" locked="0" layoutInCell="0" allowOverlap="1" wp14:anchorId="00A44B1A" wp14:editId="39E1E6E8">
              <wp:simplePos x="0" y="0"/>
              <wp:positionH relativeFrom="margin">
                <wp:align>center</wp:align>
              </wp:positionH>
              <wp:positionV relativeFrom="margin">
                <wp:align>center</wp:align>
              </wp:positionV>
              <wp:extent cx="5774055" cy="2309495"/>
              <wp:effectExtent l="0" t="1028700" r="0" b="1243330"/>
              <wp:wrapNone/>
              <wp:docPr id="2"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8D31570" w14:textId="77777777" w:rsidR="00782CCC" w:rsidRDefault="00782CCC"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0A44B1A" id="_x0000_t202" coordsize="21600,21600" o:spt="202" path="m,l,21600r21600,l21600,xe">
              <v:stroke joinstyle="miter"/>
              <v:path gradientshapeok="t" o:connecttype="rect"/>
            </v:shapetype>
            <v:shape id="WordArt 3" o:spid="_x0000_s1026" type="#_x0000_t202" style="position:absolute;margin-left:0;margin-top:0;width:454.65pt;height:181.85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HJIhwIAAPw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Hvc&#10;ckiHAgAA/AQ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14:paraId="68D31570" w14:textId="77777777" w:rsidR="00782CCC" w:rsidRDefault="00782CCC"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98EFB" w14:textId="77777777" w:rsidR="00782CCC" w:rsidRDefault="00782CCC">
    <w:pPr>
      <w:pStyle w:val="Header"/>
    </w:pPr>
    <w:r>
      <w:rPr>
        <w:noProof/>
        <w:lang w:eastAsia="en-GB"/>
      </w:rPr>
      <mc:AlternateContent>
        <mc:Choice Requires="wps">
          <w:drawing>
            <wp:anchor distT="0" distB="0" distL="114300" distR="114300" simplePos="0" relativeHeight="251657728" behindDoc="1" locked="0" layoutInCell="0" allowOverlap="1" wp14:anchorId="2A64308B" wp14:editId="60A716C4">
              <wp:simplePos x="0" y="0"/>
              <wp:positionH relativeFrom="margin">
                <wp:align>center</wp:align>
              </wp:positionH>
              <wp:positionV relativeFrom="margin">
                <wp:align>center</wp:align>
              </wp:positionV>
              <wp:extent cx="5774055" cy="2309495"/>
              <wp:effectExtent l="0" t="1028700" r="0" b="124333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E43B4A4" w14:textId="77777777" w:rsidR="00782CCC" w:rsidRDefault="00782CCC"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A64308B" id="_x0000_t202" coordsize="21600,21600" o:spt="202" path="m,l,21600r21600,l21600,xe">
              <v:stroke joinstyle="miter"/>
              <v:path gradientshapeok="t" o:connecttype="rect"/>
            </v:shapetype>
            <v:shape id="WordArt 4" o:spid="_x0000_s1027" type="#_x0000_t202" style="position:absolute;margin-left:0;margin-top:0;width:454.65pt;height:181.8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IWJ&#10;F4SHAgAAAwUAAA4AAAAAAAAAAAAAAAAALgIAAGRycy9lMm9Eb2MueG1sUEsBAi0AFAAGAAgAAAAh&#10;AAmTs9fbAAAABQEAAA8AAAAAAAAAAAAAAAAA4QQAAGRycy9kb3ducmV2LnhtbFBLBQYAAAAABAAE&#10;APMAAADpBQAAAAA=&#10;" o:allowincell="f" filled="f" stroked="f">
              <v:stroke joinstyle="round"/>
              <o:lock v:ext="edit" shapetype="t"/>
              <v:textbox style="mso-fit-shape-to-text:t">
                <w:txbxContent>
                  <w:p w14:paraId="2E43B4A4" w14:textId="77777777" w:rsidR="00782CCC" w:rsidRDefault="00782CCC" w:rsidP="0062615E">
                    <w:pPr>
                      <w:pStyle w:val="NormalWeb"/>
                      <w:jc w:val="center"/>
                    </w:pPr>
                    <w:r>
                      <w:rPr>
                        <w:rFonts w:ascii="Arial" w:hAnsi="Arial" w:cs="Arial"/>
                        <w:color w:val="C0C0C0"/>
                        <w:sz w:val="2"/>
                        <w:szCs w:val="2"/>
                        <w14:textFill>
                          <w14:solidFill>
                            <w14:srgbClr w14:val="C0C0C0">
                              <w14:alpha w14:val="50000"/>
                            </w14:srgbClr>
                          </w14:solidFill>
                        </w14:textFill>
                      </w:rPr>
                      <w:t>FINAL</w:t>
                    </w:r>
                  </w:p>
                </w:txbxContent>
              </v:textbox>
              <w10:wrap anchorx="margin" anchory="margin"/>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82372" w14:textId="77777777" w:rsidR="00782CCC" w:rsidRDefault="00465186">
    <w:pPr>
      <w:pStyle w:val="Header"/>
    </w:pPr>
    <w:r>
      <w:rPr>
        <w:noProof/>
      </w:rPr>
      <w:pict w14:anchorId="052147F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0" type="#_x0000_t136" style="position:absolute;margin-left:0;margin-top:0;width:454.65pt;height:181.85pt;rotation:315;z-index:-251657728;mso-position-horizontal:center;mso-position-horizontal-relative:margin;mso-position-vertical:center;mso-position-vertical-relative:margin" o:allowincell="f" fillcolor="silver" stroked="f">
          <v:fill opacity=".5"/>
          <v:textpath style="font-family:&quot;Arial&quot;;font-size:1pt" string="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B53A6"/>
    <w:multiLevelType w:val="hybridMultilevel"/>
    <w:tmpl w:val="126653C8"/>
    <w:lvl w:ilvl="0" w:tplc="F0DCE1F6">
      <w:numFmt w:val="bullet"/>
      <w:pStyle w:val="TCBullet2"/>
      <w:lvlText w:val="•"/>
      <w:lvlJc w:val="left"/>
      <w:pPr>
        <w:ind w:left="1854" w:hanging="360"/>
      </w:pPr>
      <w:rPr>
        <w:rFonts w:ascii="Arial" w:eastAsia="Times New Roman" w:hAnsi="Arial" w:cs="Arial" w:hint="default"/>
      </w:rPr>
    </w:lvl>
    <w:lvl w:ilvl="1" w:tplc="3CCCBFBA">
      <w:start w:val="1"/>
      <w:numFmt w:val="bullet"/>
      <w:lvlText w:val="o"/>
      <w:lvlJc w:val="left"/>
      <w:pPr>
        <w:ind w:left="2574" w:hanging="360"/>
      </w:pPr>
      <w:rPr>
        <w:rFonts w:ascii="Courier New" w:hAnsi="Courier New" w:cs="Courier New" w:hint="default"/>
      </w:rPr>
    </w:lvl>
    <w:lvl w:ilvl="2" w:tplc="EA72AE22">
      <w:start w:val="1"/>
      <w:numFmt w:val="bullet"/>
      <w:lvlText w:val=""/>
      <w:lvlJc w:val="left"/>
      <w:pPr>
        <w:ind w:left="3294" w:hanging="360"/>
      </w:pPr>
      <w:rPr>
        <w:rFonts w:ascii="Wingdings" w:hAnsi="Wingdings" w:hint="default"/>
      </w:rPr>
    </w:lvl>
    <w:lvl w:ilvl="3" w:tplc="EF6EFDB2" w:tentative="1">
      <w:start w:val="1"/>
      <w:numFmt w:val="bullet"/>
      <w:lvlText w:val=""/>
      <w:lvlJc w:val="left"/>
      <w:pPr>
        <w:ind w:left="4014" w:hanging="360"/>
      </w:pPr>
      <w:rPr>
        <w:rFonts w:ascii="Symbol" w:hAnsi="Symbol" w:hint="default"/>
      </w:rPr>
    </w:lvl>
    <w:lvl w:ilvl="4" w:tplc="1FCAE524" w:tentative="1">
      <w:start w:val="1"/>
      <w:numFmt w:val="bullet"/>
      <w:lvlText w:val="o"/>
      <w:lvlJc w:val="left"/>
      <w:pPr>
        <w:ind w:left="4734" w:hanging="360"/>
      </w:pPr>
      <w:rPr>
        <w:rFonts w:ascii="Courier New" w:hAnsi="Courier New" w:cs="Courier New" w:hint="default"/>
      </w:rPr>
    </w:lvl>
    <w:lvl w:ilvl="5" w:tplc="4BD23B62" w:tentative="1">
      <w:start w:val="1"/>
      <w:numFmt w:val="bullet"/>
      <w:lvlText w:val=""/>
      <w:lvlJc w:val="left"/>
      <w:pPr>
        <w:ind w:left="5454" w:hanging="360"/>
      </w:pPr>
      <w:rPr>
        <w:rFonts w:ascii="Wingdings" w:hAnsi="Wingdings" w:hint="default"/>
      </w:rPr>
    </w:lvl>
    <w:lvl w:ilvl="6" w:tplc="884AF582" w:tentative="1">
      <w:start w:val="1"/>
      <w:numFmt w:val="bullet"/>
      <w:lvlText w:val=""/>
      <w:lvlJc w:val="left"/>
      <w:pPr>
        <w:ind w:left="6174" w:hanging="360"/>
      </w:pPr>
      <w:rPr>
        <w:rFonts w:ascii="Symbol" w:hAnsi="Symbol" w:hint="default"/>
      </w:rPr>
    </w:lvl>
    <w:lvl w:ilvl="7" w:tplc="020E353A" w:tentative="1">
      <w:start w:val="1"/>
      <w:numFmt w:val="bullet"/>
      <w:lvlText w:val="o"/>
      <w:lvlJc w:val="left"/>
      <w:pPr>
        <w:ind w:left="6894" w:hanging="360"/>
      </w:pPr>
      <w:rPr>
        <w:rFonts w:ascii="Courier New" w:hAnsi="Courier New" w:cs="Courier New" w:hint="default"/>
      </w:rPr>
    </w:lvl>
    <w:lvl w:ilvl="8" w:tplc="38AA1F5A" w:tentative="1">
      <w:start w:val="1"/>
      <w:numFmt w:val="bullet"/>
      <w:lvlText w:val=""/>
      <w:lvlJc w:val="left"/>
      <w:pPr>
        <w:ind w:left="7614" w:hanging="360"/>
      </w:pPr>
      <w:rPr>
        <w:rFonts w:ascii="Wingdings" w:hAnsi="Wingdings" w:hint="default"/>
      </w:rPr>
    </w:lvl>
  </w:abstractNum>
  <w:abstractNum w:abstractNumId="1" w15:restartNumberingAfterBreak="0">
    <w:nsid w:val="0D005CF8"/>
    <w:multiLevelType w:val="hybridMultilevel"/>
    <w:tmpl w:val="E3D61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E050EA"/>
    <w:multiLevelType w:val="hybridMultilevel"/>
    <w:tmpl w:val="E2CC61DE"/>
    <w:lvl w:ilvl="0" w:tplc="799846A8">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3" w15:restartNumberingAfterBreak="0">
    <w:nsid w:val="107205D7"/>
    <w:multiLevelType w:val="multilevel"/>
    <w:tmpl w:val="921A8E24"/>
    <w:lvl w:ilvl="0">
      <w:start w:val="1"/>
      <w:numFmt w:val="decimal"/>
      <w:lvlText w:val="%1."/>
      <w:lvlJc w:val="left"/>
      <w:pPr>
        <w:ind w:left="2345"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Letter"/>
      <w:pStyle w:val="TCBulleta"/>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CB6913"/>
    <w:multiLevelType w:val="multilevel"/>
    <w:tmpl w:val="166ECD4A"/>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bullet"/>
      <w:lvlText w:val="o"/>
      <w:lvlJc w:val="left"/>
      <w:pPr>
        <w:ind w:left="1924" w:hanging="648"/>
      </w:pPr>
      <w:rPr>
        <w:rFonts w:ascii="Courier New" w:hAnsi="Courier New" w:cs="Courier New" w:hint="default"/>
      </w:rPr>
    </w:lvl>
    <w:lvl w:ilvl="4">
      <w:start w:val="1"/>
      <w:numFmt w:val="bullet"/>
      <w:lvlText w:val=""/>
      <w:lvlJc w:val="left"/>
      <w:pPr>
        <w:ind w:left="2592" w:hanging="792"/>
      </w:pPr>
      <w:rPr>
        <w:rFonts w:ascii="Symbol" w:hAnsi="Symbol" w:hint="default"/>
      </w:rPr>
    </w:lvl>
    <w:lvl w:ilvl="5">
      <w:start w:val="1"/>
      <w:numFmt w:val="bullet"/>
      <w:lvlText w:val="o"/>
      <w:lvlJc w:val="left"/>
      <w:pPr>
        <w:ind w:left="3096" w:hanging="936"/>
      </w:pPr>
      <w:rPr>
        <w:rFonts w:ascii="Courier New" w:hAnsi="Courier New" w:cs="Courier New" w:hint="default"/>
      </w:rPr>
    </w:lvl>
    <w:lvl w:ilvl="6">
      <w:start w:val="1"/>
      <w:numFmt w:val="bullet"/>
      <w:lvlText w:val=""/>
      <w:lvlJc w:val="left"/>
      <w:pPr>
        <w:ind w:left="3600" w:hanging="1080"/>
      </w:pPr>
      <w:rPr>
        <w:rFonts w:ascii="Wingdings" w:hAnsi="Wingdings" w:hint="default"/>
      </w:r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5" w15:restartNumberingAfterBreak="0">
    <w:nsid w:val="12655116"/>
    <w:multiLevelType w:val="hybridMultilevel"/>
    <w:tmpl w:val="1F7AEF2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3154362"/>
    <w:multiLevelType w:val="multilevel"/>
    <w:tmpl w:val="6CA44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6CA06DF"/>
    <w:multiLevelType w:val="hybridMultilevel"/>
    <w:tmpl w:val="93468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52D65"/>
    <w:multiLevelType w:val="hybridMultilevel"/>
    <w:tmpl w:val="7766F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EA604E3"/>
    <w:multiLevelType w:val="multilevel"/>
    <w:tmpl w:val="4F62F6D0"/>
    <w:lvl w:ilvl="0">
      <w:start w:val="1"/>
      <w:numFmt w:val="decimal"/>
      <w:pStyle w:val="Heading1"/>
      <w:lvlText w:val="%1"/>
      <w:lvlJc w:val="left"/>
      <w:pPr>
        <w:tabs>
          <w:tab w:val="num" w:pos="720"/>
        </w:tabs>
        <w:ind w:left="720" w:hanging="720"/>
      </w:pPr>
      <w:rPr>
        <w:u w:val="none"/>
      </w:rPr>
    </w:lvl>
    <w:lvl w:ilvl="1">
      <w:start w:val="1"/>
      <w:numFmt w:val="decimal"/>
      <w:pStyle w:val="ITTHeading2"/>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Letter"/>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Times New Roman" w:hAnsi="Times New Roman" w:hint="default"/>
        <w:b w:val="0"/>
        <w:i w:val="0"/>
        <w:sz w:val="24"/>
        <w:u w:val="none"/>
      </w:rPr>
    </w:lvl>
    <w:lvl w:ilvl="6">
      <w:start w:val="1"/>
      <w:numFmt w:val="lowerLetter"/>
      <w:lvlText w:val="%7)"/>
      <w:lvlJc w:val="left"/>
      <w:pPr>
        <w:tabs>
          <w:tab w:val="num" w:pos="4680"/>
        </w:tabs>
        <w:ind w:left="4680" w:hanging="720"/>
      </w:pPr>
      <w:rPr>
        <w:rFonts w:ascii="Times New Roman" w:hAnsi="Times New Roman" w:hint="default"/>
        <w:b w:val="0"/>
        <w:i w:val="0"/>
        <w:sz w:val="24"/>
        <w:u w:val="none"/>
      </w:rPr>
    </w:lvl>
    <w:lvl w:ilvl="7">
      <w:start w:val="1"/>
      <w:numFmt w:val="lowerRoman"/>
      <w:lvlText w:val="%8)"/>
      <w:lvlJc w:val="left"/>
      <w:pPr>
        <w:tabs>
          <w:tab w:val="num" w:pos="5400"/>
        </w:tabs>
        <w:ind w:left="5400" w:hanging="720"/>
      </w:pPr>
      <w:rPr>
        <w:rFonts w:ascii="Times New Roman" w:hAnsi="Times New Roman" w:hint="default"/>
        <w:b w:val="0"/>
        <w:i w:val="0"/>
        <w:sz w:val="24"/>
        <w:u w:val="none"/>
      </w:rPr>
    </w:lvl>
    <w:lvl w:ilvl="8">
      <w:start w:val="1"/>
      <w:numFmt w:val="upperLetter"/>
      <w:lvlText w:val="%9)"/>
      <w:lvlJc w:val="left"/>
      <w:pPr>
        <w:tabs>
          <w:tab w:val="num" w:pos="6120"/>
        </w:tabs>
        <w:ind w:left="6120" w:hanging="720"/>
      </w:pPr>
      <w:rPr>
        <w:rFonts w:ascii="Times New Roman" w:hAnsi="Times New Roman" w:hint="default"/>
        <w:b w:val="0"/>
        <w:i w:val="0"/>
        <w:sz w:val="24"/>
        <w:u w:val="none"/>
      </w:rPr>
    </w:lvl>
  </w:abstractNum>
  <w:abstractNum w:abstractNumId="11" w15:restartNumberingAfterBreak="0">
    <w:nsid w:val="1EEC68C5"/>
    <w:multiLevelType w:val="multilevel"/>
    <w:tmpl w:val="21843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1F2B71"/>
    <w:multiLevelType w:val="hybridMultilevel"/>
    <w:tmpl w:val="EF5EACCA"/>
    <w:lvl w:ilvl="0" w:tplc="2B4A360A">
      <w:start w:val="1"/>
      <w:numFmt w:val="bullet"/>
      <w:pStyle w:val="AAH3Bul"/>
      <w:lvlText w:val=""/>
      <w:lvlJc w:val="left"/>
      <w:pPr>
        <w:ind w:left="3479"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abstractNum w:abstractNumId="13" w15:restartNumberingAfterBreak="0">
    <w:nsid w:val="290014C5"/>
    <w:multiLevelType w:val="multilevel"/>
    <w:tmpl w:val="11ECFE0A"/>
    <w:lvl w:ilvl="0">
      <w:numFmt w:val="bullet"/>
      <w:pStyle w:val="SSBullet3"/>
      <w:lvlText w:val="•"/>
      <w:lvlJc w:val="left"/>
      <w:pPr>
        <w:tabs>
          <w:tab w:val="num" w:pos="0"/>
        </w:tabs>
        <w:ind w:left="480" w:hanging="480"/>
      </w:pPr>
    </w:lvl>
    <w:lvl w:ilvl="1">
      <w:numFmt w:val="bullet"/>
      <w:lvlText w:val="–"/>
      <w:lvlJc w:val="left"/>
      <w:pPr>
        <w:tabs>
          <w:tab w:val="num" w:pos="720"/>
        </w:tabs>
        <w:ind w:left="1200" w:hanging="480"/>
      </w:pPr>
    </w:lvl>
    <w:lvl w:ilvl="2">
      <w:start w:val="1"/>
      <w:numFmt w:val="decimal"/>
      <w:lvlText w:val="%3."/>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4" w15:restartNumberingAfterBreak="0">
    <w:nsid w:val="295B409A"/>
    <w:multiLevelType w:val="hybridMultilevel"/>
    <w:tmpl w:val="3C7028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DB1274F"/>
    <w:multiLevelType w:val="multilevel"/>
    <w:tmpl w:val="8FEA80D8"/>
    <w:lvl w:ilvl="0">
      <w:start w:val="1"/>
      <w:numFmt w:val="decimal"/>
      <w:pStyle w:val="TCHeading1"/>
      <w:lvlText w:val="%1."/>
      <w:lvlJc w:val="left"/>
      <w:pPr>
        <w:ind w:left="2345" w:hanging="360"/>
      </w:pPr>
    </w:lvl>
    <w:lvl w:ilvl="1">
      <w:start w:val="1"/>
      <w:numFmt w:val="decimal"/>
      <w:pStyle w:val="TCHeading2"/>
      <w:lvlText w:val="%1.%2."/>
      <w:lvlJc w:val="left"/>
      <w:pPr>
        <w:ind w:left="2417" w:hanging="432"/>
      </w:pPr>
    </w:lvl>
    <w:lvl w:ilvl="2">
      <w:start w:val="1"/>
      <w:numFmt w:val="decimal"/>
      <w:pStyle w:val="TCBodyafterH2"/>
      <w:lvlText w:val="%1.%2.%3."/>
      <w:lvlJc w:val="left"/>
      <w:pPr>
        <w:ind w:left="1224" w:hanging="504"/>
      </w:pPr>
    </w:lvl>
    <w:lvl w:ilvl="3">
      <w:start w:val="1"/>
      <w:numFmt w:val="decimal"/>
      <w:pStyle w:val="TCBodyafterH3"/>
      <w:lvlText w:val="%1.%2.%3.%4."/>
      <w:lvlJc w:val="left"/>
      <w:pPr>
        <w:ind w:left="1728" w:hanging="648"/>
      </w:pPr>
    </w:lvl>
    <w:lvl w:ilvl="4">
      <w:start w:val="1"/>
      <w:numFmt w:val="decimal"/>
      <w:pStyle w:val="TCbodyafterle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DC775A3"/>
    <w:multiLevelType w:val="hybridMultilevel"/>
    <w:tmpl w:val="5B566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7E65D9"/>
    <w:multiLevelType w:val="multilevel"/>
    <w:tmpl w:val="FA4C031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5D213A"/>
    <w:multiLevelType w:val="hybridMultilevel"/>
    <w:tmpl w:val="584858E4"/>
    <w:lvl w:ilvl="0" w:tplc="A4200F56">
      <w:start w:val="1"/>
      <w:numFmt w:val="bullet"/>
      <w:pStyle w:val="AABullet"/>
      <w:lvlText w:val=""/>
      <w:lvlJc w:val="left"/>
      <w:pPr>
        <w:ind w:left="3050" w:hanging="360"/>
      </w:pPr>
      <w:rPr>
        <w:rFonts w:ascii="Symbol" w:hAnsi="Symbol" w:hint="default"/>
      </w:rPr>
    </w:lvl>
    <w:lvl w:ilvl="1" w:tplc="08090003" w:tentative="1">
      <w:start w:val="1"/>
      <w:numFmt w:val="bullet"/>
      <w:lvlText w:val="o"/>
      <w:lvlJc w:val="left"/>
      <w:pPr>
        <w:ind w:left="3770" w:hanging="360"/>
      </w:pPr>
      <w:rPr>
        <w:rFonts w:ascii="Courier New" w:hAnsi="Courier New" w:cs="Courier New" w:hint="default"/>
      </w:rPr>
    </w:lvl>
    <w:lvl w:ilvl="2" w:tplc="08090005" w:tentative="1">
      <w:start w:val="1"/>
      <w:numFmt w:val="bullet"/>
      <w:lvlText w:val=""/>
      <w:lvlJc w:val="left"/>
      <w:pPr>
        <w:ind w:left="4490" w:hanging="360"/>
      </w:pPr>
      <w:rPr>
        <w:rFonts w:ascii="Wingdings" w:hAnsi="Wingdings" w:hint="default"/>
      </w:rPr>
    </w:lvl>
    <w:lvl w:ilvl="3" w:tplc="08090001" w:tentative="1">
      <w:start w:val="1"/>
      <w:numFmt w:val="bullet"/>
      <w:lvlText w:val=""/>
      <w:lvlJc w:val="left"/>
      <w:pPr>
        <w:ind w:left="5210" w:hanging="360"/>
      </w:pPr>
      <w:rPr>
        <w:rFonts w:ascii="Symbol" w:hAnsi="Symbol" w:hint="default"/>
      </w:rPr>
    </w:lvl>
    <w:lvl w:ilvl="4" w:tplc="08090003" w:tentative="1">
      <w:start w:val="1"/>
      <w:numFmt w:val="bullet"/>
      <w:lvlText w:val="o"/>
      <w:lvlJc w:val="left"/>
      <w:pPr>
        <w:ind w:left="5930" w:hanging="360"/>
      </w:pPr>
      <w:rPr>
        <w:rFonts w:ascii="Courier New" w:hAnsi="Courier New" w:cs="Courier New" w:hint="default"/>
      </w:rPr>
    </w:lvl>
    <w:lvl w:ilvl="5" w:tplc="08090005" w:tentative="1">
      <w:start w:val="1"/>
      <w:numFmt w:val="bullet"/>
      <w:lvlText w:val=""/>
      <w:lvlJc w:val="left"/>
      <w:pPr>
        <w:ind w:left="6650" w:hanging="360"/>
      </w:pPr>
      <w:rPr>
        <w:rFonts w:ascii="Wingdings" w:hAnsi="Wingdings" w:hint="default"/>
      </w:rPr>
    </w:lvl>
    <w:lvl w:ilvl="6" w:tplc="08090001" w:tentative="1">
      <w:start w:val="1"/>
      <w:numFmt w:val="bullet"/>
      <w:lvlText w:val=""/>
      <w:lvlJc w:val="left"/>
      <w:pPr>
        <w:ind w:left="7370" w:hanging="360"/>
      </w:pPr>
      <w:rPr>
        <w:rFonts w:ascii="Symbol" w:hAnsi="Symbol" w:hint="default"/>
      </w:rPr>
    </w:lvl>
    <w:lvl w:ilvl="7" w:tplc="08090003" w:tentative="1">
      <w:start w:val="1"/>
      <w:numFmt w:val="bullet"/>
      <w:lvlText w:val="o"/>
      <w:lvlJc w:val="left"/>
      <w:pPr>
        <w:ind w:left="8090" w:hanging="360"/>
      </w:pPr>
      <w:rPr>
        <w:rFonts w:ascii="Courier New" w:hAnsi="Courier New" w:cs="Courier New" w:hint="default"/>
      </w:rPr>
    </w:lvl>
    <w:lvl w:ilvl="8" w:tplc="08090005" w:tentative="1">
      <w:start w:val="1"/>
      <w:numFmt w:val="bullet"/>
      <w:lvlText w:val=""/>
      <w:lvlJc w:val="left"/>
      <w:pPr>
        <w:ind w:left="8810" w:hanging="360"/>
      </w:pPr>
      <w:rPr>
        <w:rFonts w:ascii="Wingdings" w:hAnsi="Wingdings" w:hint="default"/>
      </w:rPr>
    </w:lvl>
  </w:abstractNum>
  <w:abstractNum w:abstractNumId="19" w15:restartNumberingAfterBreak="0">
    <w:nsid w:val="31A41634"/>
    <w:multiLevelType w:val="hybridMultilevel"/>
    <w:tmpl w:val="DE4C9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A423E2"/>
    <w:multiLevelType w:val="hybridMultilevel"/>
    <w:tmpl w:val="5D2A7C90"/>
    <w:lvl w:ilvl="0" w:tplc="F528AC88">
      <w:start w:val="1"/>
      <w:numFmt w:val="bullet"/>
      <w:pStyle w:val="TCBullet"/>
      <w:lvlText w:val=""/>
      <w:lvlJc w:val="left"/>
      <w:pPr>
        <w:ind w:left="1854" w:hanging="360"/>
      </w:pPr>
      <w:rPr>
        <w:rFonts w:ascii="Symbol" w:hAnsi="Symbol" w:hint="default"/>
      </w:rPr>
    </w:lvl>
    <w:lvl w:ilvl="1" w:tplc="7154061A">
      <w:start w:val="1"/>
      <w:numFmt w:val="bullet"/>
      <w:lvlText w:val="o"/>
      <w:lvlJc w:val="left"/>
      <w:pPr>
        <w:ind w:left="2574" w:hanging="360"/>
      </w:pPr>
      <w:rPr>
        <w:rFonts w:ascii="Courier New" w:hAnsi="Courier New" w:cs="Courier New" w:hint="default"/>
      </w:rPr>
    </w:lvl>
    <w:lvl w:ilvl="2" w:tplc="7A36DF10">
      <w:start w:val="1"/>
      <w:numFmt w:val="bullet"/>
      <w:lvlText w:val=""/>
      <w:lvlJc w:val="left"/>
      <w:pPr>
        <w:ind w:left="3294" w:hanging="360"/>
      </w:pPr>
      <w:rPr>
        <w:rFonts w:ascii="Wingdings" w:hAnsi="Wingdings" w:hint="default"/>
      </w:rPr>
    </w:lvl>
    <w:lvl w:ilvl="3" w:tplc="FBF8E4AE" w:tentative="1">
      <w:start w:val="1"/>
      <w:numFmt w:val="bullet"/>
      <w:lvlText w:val=""/>
      <w:lvlJc w:val="left"/>
      <w:pPr>
        <w:ind w:left="4014" w:hanging="360"/>
      </w:pPr>
      <w:rPr>
        <w:rFonts w:ascii="Symbol" w:hAnsi="Symbol" w:hint="default"/>
      </w:rPr>
    </w:lvl>
    <w:lvl w:ilvl="4" w:tplc="68E454D4" w:tentative="1">
      <w:start w:val="1"/>
      <w:numFmt w:val="bullet"/>
      <w:lvlText w:val="o"/>
      <w:lvlJc w:val="left"/>
      <w:pPr>
        <w:ind w:left="4734" w:hanging="360"/>
      </w:pPr>
      <w:rPr>
        <w:rFonts w:ascii="Courier New" w:hAnsi="Courier New" w:cs="Courier New" w:hint="default"/>
      </w:rPr>
    </w:lvl>
    <w:lvl w:ilvl="5" w:tplc="99BA02A2" w:tentative="1">
      <w:start w:val="1"/>
      <w:numFmt w:val="bullet"/>
      <w:lvlText w:val=""/>
      <w:lvlJc w:val="left"/>
      <w:pPr>
        <w:ind w:left="5454" w:hanging="360"/>
      </w:pPr>
      <w:rPr>
        <w:rFonts w:ascii="Wingdings" w:hAnsi="Wingdings" w:hint="default"/>
      </w:rPr>
    </w:lvl>
    <w:lvl w:ilvl="6" w:tplc="386AB1B6" w:tentative="1">
      <w:start w:val="1"/>
      <w:numFmt w:val="bullet"/>
      <w:lvlText w:val=""/>
      <w:lvlJc w:val="left"/>
      <w:pPr>
        <w:ind w:left="6174" w:hanging="360"/>
      </w:pPr>
      <w:rPr>
        <w:rFonts w:ascii="Symbol" w:hAnsi="Symbol" w:hint="default"/>
      </w:rPr>
    </w:lvl>
    <w:lvl w:ilvl="7" w:tplc="2A0C7ECE" w:tentative="1">
      <w:start w:val="1"/>
      <w:numFmt w:val="bullet"/>
      <w:lvlText w:val="o"/>
      <w:lvlJc w:val="left"/>
      <w:pPr>
        <w:ind w:left="6894" w:hanging="360"/>
      </w:pPr>
      <w:rPr>
        <w:rFonts w:ascii="Courier New" w:hAnsi="Courier New" w:cs="Courier New" w:hint="default"/>
      </w:rPr>
    </w:lvl>
    <w:lvl w:ilvl="8" w:tplc="3AF67972" w:tentative="1">
      <w:start w:val="1"/>
      <w:numFmt w:val="bullet"/>
      <w:lvlText w:val=""/>
      <w:lvlJc w:val="left"/>
      <w:pPr>
        <w:ind w:left="7614" w:hanging="360"/>
      </w:pPr>
      <w:rPr>
        <w:rFonts w:ascii="Wingdings" w:hAnsi="Wingdings" w:hint="default"/>
      </w:rPr>
    </w:lvl>
  </w:abstractNum>
  <w:abstractNum w:abstractNumId="21" w15:restartNumberingAfterBreak="0">
    <w:nsid w:val="427827F4"/>
    <w:multiLevelType w:val="hybridMultilevel"/>
    <w:tmpl w:val="5F6ADACA"/>
    <w:lvl w:ilvl="0" w:tplc="0EEA6E38">
      <w:start w:val="1"/>
      <w:numFmt w:val="bullet"/>
      <w:lvlText w:val=""/>
      <w:lvlJc w:val="left"/>
      <w:pPr>
        <w:ind w:left="720" w:hanging="360"/>
      </w:pPr>
      <w:rPr>
        <w:rFonts w:ascii="Symbol" w:hAnsi="Symbol" w:hint="default"/>
      </w:rPr>
    </w:lvl>
    <w:lvl w:ilvl="1" w:tplc="F0D22C42" w:tentative="1">
      <w:start w:val="1"/>
      <w:numFmt w:val="bullet"/>
      <w:lvlText w:val="o"/>
      <w:lvlJc w:val="left"/>
      <w:pPr>
        <w:ind w:left="1440" w:hanging="360"/>
      </w:pPr>
      <w:rPr>
        <w:rFonts w:ascii="Courier New" w:hAnsi="Courier New" w:cs="Courier New" w:hint="default"/>
      </w:rPr>
    </w:lvl>
    <w:lvl w:ilvl="2" w:tplc="6B1210F8">
      <w:start w:val="1"/>
      <w:numFmt w:val="bullet"/>
      <w:pStyle w:val="ITTBodyLevelafterH2"/>
      <w:lvlText w:val=""/>
      <w:lvlJc w:val="left"/>
      <w:pPr>
        <w:ind w:left="2160" w:hanging="360"/>
      </w:pPr>
      <w:rPr>
        <w:rFonts w:ascii="Wingdings" w:hAnsi="Wingdings" w:hint="default"/>
      </w:rPr>
    </w:lvl>
    <w:lvl w:ilvl="3" w:tplc="5F023ECE" w:tentative="1">
      <w:start w:val="1"/>
      <w:numFmt w:val="bullet"/>
      <w:lvlText w:val=""/>
      <w:lvlJc w:val="left"/>
      <w:pPr>
        <w:ind w:left="2880" w:hanging="360"/>
      </w:pPr>
      <w:rPr>
        <w:rFonts w:ascii="Symbol" w:hAnsi="Symbol" w:hint="default"/>
      </w:rPr>
    </w:lvl>
    <w:lvl w:ilvl="4" w:tplc="CE1ED03E" w:tentative="1">
      <w:start w:val="1"/>
      <w:numFmt w:val="bullet"/>
      <w:lvlText w:val="o"/>
      <w:lvlJc w:val="left"/>
      <w:pPr>
        <w:ind w:left="3600" w:hanging="360"/>
      </w:pPr>
      <w:rPr>
        <w:rFonts w:ascii="Courier New" w:hAnsi="Courier New" w:cs="Courier New" w:hint="default"/>
      </w:rPr>
    </w:lvl>
    <w:lvl w:ilvl="5" w:tplc="751C2158" w:tentative="1">
      <w:start w:val="1"/>
      <w:numFmt w:val="bullet"/>
      <w:lvlText w:val=""/>
      <w:lvlJc w:val="left"/>
      <w:pPr>
        <w:ind w:left="4320" w:hanging="360"/>
      </w:pPr>
      <w:rPr>
        <w:rFonts w:ascii="Wingdings" w:hAnsi="Wingdings" w:hint="default"/>
      </w:rPr>
    </w:lvl>
    <w:lvl w:ilvl="6" w:tplc="91141AB6" w:tentative="1">
      <w:start w:val="1"/>
      <w:numFmt w:val="bullet"/>
      <w:lvlText w:val=""/>
      <w:lvlJc w:val="left"/>
      <w:pPr>
        <w:ind w:left="5040" w:hanging="360"/>
      </w:pPr>
      <w:rPr>
        <w:rFonts w:ascii="Symbol" w:hAnsi="Symbol" w:hint="default"/>
      </w:rPr>
    </w:lvl>
    <w:lvl w:ilvl="7" w:tplc="249AA208" w:tentative="1">
      <w:start w:val="1"/>
      <w:numFmt w:val="bullet"/>
      <w:lvlText w:val="o"/>
      <w:lvlJc w:val="left"/>
      <w:pPr>
        <w:ind w:left="5760" w:hanging="360"/>
      </w:pPr>
      <w:rPr>
        <w:rFonts w:ascii="Courier New" w:hAnsi="Courier New" w:cs="Courier New" w:hint="default"/>
      </w:rPr>
    </w:lvl>
    <w:lvl w:ilvl="8" w:tplc="8A5A4988" w:tentative="1">
      <w:start w:val="1"/>
      <w:numFmt w:val="bullet"/>
      <w:lvlText w:val=""/>
      <w:lvlJc w:val="left"/>
      <w:pPr>
        <w:ind w:left="6480" w:hanging="360"/>
      </w:pPr>
      <w:rPr>
        <w:rFonts w:ascii="Wingdings" w:hAnsi="Wingdings" w:hint="default"/>
      </w:rPr>
    </w:lvl>
  </w:abstractNum>
  <w:abstractNum w:abstractNumId="22" w15:restartNumberingAfterBreak="0">
    <w:nsid w:val="43E84DDB"/>
    <w:multiLevelType w:val="hybridMultilevel"/>
    <w:tmpl w:val="F76800F4"/>
    <w:lvl w:ilvl="0" w:tplc="FFFFFFFF">
      <w:start w:val="1"/>
      <w:numFmt w:val="bullet"/>
      <w:pStyle w:val="TCBullet3"/>
      <w:lvlText w:val=""/>
      <w:lvlJc w:val="left"/>
      <w:pPr>
        <w:ind w:left="1854" w:hanging="360"/>
      </w:pPr>
      <w:rPr>
        <w:rFonts w:ascii="Wingdings" w:hAnsi="Wingdings"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3" w15:restartNumberingAfterBreak="0">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24" w15:restartNumberingAfterBreak="0">
    <w:nsid w:val="4884395C"/>
    <w:multiLevelType w:val="hybridMultilevel"/>
    <w:tmpl w:val="72BAA9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CD60148"/>
    <w:multiLevelType w:val="hybridMultilevel"/>
    <w:tmpl w:val="6EDA2E38"/>
    <w:lvl w:ilvl="0" w:tplc="834427AC">
      <w:start w:val="1"/>
      <w:numFmt w:val="bullet"/>
      <w:pStyle w:val="AATLBul"/>
      <w:lvlText w:val=""/>
      <w:lvlJc w:val="left"/>
      <w:pPr>
        <w:ind w:left="4406" w:hanging="360"/>
      </w:pPr>
      <w:rPr>
        <w:rFonts w:ascii="Wingdings" w:hAnsi="Wingdings" w:hint="default"/>
      </w:rPr>
    </w:lvl>
    <w:lvl w:ilvl="1" w:tplc="08090003" w:tentative="1">
      <w:start w:val="1"/>
      <w:numFmt w:val="bullet"/>
      <w:lvlText w:val="o"/>
      <w:lvlJc w:val="left"/>
      <w:pPr>
        <w:ind w:left="5126" w:hanging="360"/>
      </w:pPr>
      <w:rPr>
        <w:rFonts w:ascii="Courier New" w:hAnsi="Courier New" w:cs="Courier New" w:hint="default"/>
      </w:rPr>
    </w:lvl>
    <w:lvl w:ilvl="2" w:tplc="08090005" w:tentative="1">
      <w:start w:val="1"/>
      <w:numFmt w:val="bullet"/>
      <w:lvlText w:val=""/>
      <w:lvlJc w:val="left"/>
      <w:pPr>
        <w:ind w:left="5846" w:hanging="360"/>
      </w:pPr>
      <w:rPr>
        <w:rFonts w:ascii="Wingdings" w:hAnsi="Wingdings" w:hint="default"/>
      </w:rPr>
    </w:lvl>
    <w:lvl w:ilvl="3" w:tplc="08090001" w:tentative="1">
      <w:start w:val="1"/>
      <w:numFmt w:val="bullet"/>
      <w:lvlText w:val=""/>
      <w:lvlJc w:val="left"/>
      <w:pPr>
        <w:ind w:left="6566" w:hanging="360"/>
      </w:pPr>
      <w:rPr>
        <w:rFonts w:ascii="Symbol" w:hAnsi="Symbol" w:hint="default"/>
      </w:rPr>
    </w:lvl>
    <w:lvl w:ilvl="4" w:tplc="08090003" w:tentative="1">
      <w:start w:val="1"/>
      <w:numFmt w:val="bullet"/>
      <w:lvlText w:val="o"/>
      <w:lvlJc w:val="left"/>
      <w:pPr>
        <w:ind w:left="7286" w:hanging="360"/>
      </w:pPr>
      <w:rPr>
        <w:rFonts w:ascii="Courier New" w:hAnsi="Courier New" w:cs="Courier New" w:hint="default"/>
      </w:rPr>
    </w:lvl>
    <w:lvl w:ilvl="5" w:tplc="08090005" w:tentative="1">
      <w:start w:val="1"/>
      <w:numFmt w:val="bullet"/>
      <w:lvlText w:val=""/>
      <w:lvlJc w:val="left"/>
      <w:pPr>
        <w:ind w:left="8006" w:hanging="360"/>
      </w:pPr>
      <w:rPr>
        <w:rFonts w:ascii="Wingdings" w:hAnsi="Wingdings" w:hint="default"/>
      </w:rPr>
    </w:lvl>
    <w:lvl w:ilvl="6" w:tplc="08090001" w:tentative="1">
      <w:start w:val="1"/>
      <w:numFmt w:val="bullet"/>
      <w:lvlText w:val=""/>
      <w:lvlJc w:val="left"/>
      <w:pPr>
        <w:ind w:left="8726" w:hanging="360"/>
      </w:pPr>
      <w:rPr>
        <w:rFonts w:ascii="Symbol" w:hAnsi="Symbol" w:hint="default"/>
      </w:rPr>
    </w:lvl>
    <w:lvl w:ilvl="7" w:tplc="08090003" w:tentative="1">
      <w:start w:val="1"/>
      <w:numFmt w:val="bullet"/>
      <w:lvlText w:val="o"/>
      <w:lvlJc w:val="left"/>
      <w:pPr>
        <w:ind w:left="9446" w:hanging="360"/>
      </w:pPr>
      <w:rPr>
        <w:rFonts w:ascii="Courier New" w:hAnsi="Courier New" w:cs="Courier New" w:hint="default"/>
      </w:rPr>
    </w:lvl>
    <w:lvl w:ilvl="8" w:tplc="08090005" w:tentative="1">
      <w:start w:val="1"/>
      <w:numFmt w:val="bullet"/>
      <w:lvlText w:val=""/>
      <w:lvlJc w:val="left"/>
      <w:pPr>
        <w:ind w:left="10166" w:hanging="360"/>
      </w:pPr>
      <w:rPr>
        <w:rFonts w:ascii="Wingdings" w:hAnsi="Wingdings" w:hint="default"/>
      </w:rPr>
    </w:lvl>
  </w:abstractNum>
  <w:abstractNum w:abstractNumId="26" w15:restartNumberingAfterBreak="0">
    <w:nsid w:val="528F0846"/>
    <w:multiLevelType w:val="multilevel"/>
    <w:tmpl w:val="2968C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62E8A"/>
    <w:multiLevelType w:val="hybridMultilevel"/>
    <w:tmpl w:val="6120702A"/>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59C93D14"/>
    <w:multiLevelType w:val="hybridMultilevel"/>
    <w:tmpl w:val="3934CBBC"/>
    <w:lvl w:ilvl="0" w:tplc="8E54A33E">
      <w:start w:val="1"/>
      <w:numFmt w:val="decimal"/>
      <w:lvlText w:val="%1."/>
      <w:lvlJc w:val="left"/>
      <w:pPr>
        <w:ind w:left="851" w:hanging="851"/>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D107E93"/>
    <w:multiLevelType w:val="multilevel"/>
    <w:tmpl w:val="1D721C44"/>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30" w15:restartNumberingAfterBreak="0">
    <w:nsid w:val="60310DF1"/>
    <w:multiLevelType w:val="hybridMultilevel"/>
    <w:tmpl w:val="EF702E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180C48"/>
    <w:multiLevelType w:val="hybridMultilevel"/>
    <w:tmpl w:val="BE88E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6127D4D"/>
    <w:multiLevelType w:val="multilevel"/>
    <w:tmpl w:val="90AEC9E8"/>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3" w15:restartNumberingAfterBreak="0">
    <w:nsid w:val="696F2189"/>
    <w:multiLevelType w:val="hybridMultilevel"/>
    <w:tmpl w:val="24F8CBCE"/>
    <w:lvl w:ilvl="0" w:tplc="35960CCE">
      <w:start w:val="1"/>
      <w:numFmt w:val="bullet"/>
      <w:pStyle w:val="Bullets"/>
      <w:lvlText w:val=""/>
      <w:lvlJc w:val="left"/>
      <w:pPr>
        <w:ind w:left="1134" w:hanging="45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ADF18FD"/>
    <w:multiLevelType w:val="hybridMultilevel"/>
    <w:tmpl w:val="B3E261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333DA5"/>
    <w:multiLevelType w:val="hybridMultilevel"/>
    <w:tmpl w:val="AFF61892"/>
    <w:lvl w:ilvl="0" w:tplc="F98402BE">
      <w:start w:val="1"/>
      <w:numFmt w:val="bullet"/>
      <w:pStyle w:val="AATB"/>
      <w:lvlText w:val=""/>
      <w:lvlJc w:val="left"/>
      <w:pPr>
        <w:ind w:left="3272" w:hanging="360"/>
      </w:pPr>
      <w:rPr>
        <w:rFonts w:ascii="Wingdings" w:hAnsi="Wingdings" w:hint="default"/>
      </w:rPr>
    </w:lvl>
    <w:lvl w:ilvl="1" w:tplc="08090003" w:tentative="1">
      <w:start w:val="1"/>
      <w:numFmt w:val="bullet"/>
      <w:lvlText w:val="o"/>
      <w:lvlJc w:val="left"/>
      <w:pPr>
        <w:ind w:left="3992" w:hanging="360"/>
      </w:pPr>
      <w:rPr>
        <w:rFonts w:ascii="Courier New" w:hAnsi="Courier New" w:cs="Courier New" w:hint="default"/>
      </w:rPr>
    </w:lvl>
    <w:lvl w:ilvl="2" w:tplc="08090005" w:tentative="1">
      <w:start w:val="1"/>
      <w:numFmt w:val="bullet"/>
      <w:lvlText w:val=""/>
      <w:lvlJc w:val="left"/>
      <w:pPr>
        <w:ind w:left="4712" w:hanging="360"/>
      </w:pPr>
      <w:rPr>
        <w:rFonts w:ascii="Wingdings" w:hAnsi="Wingdings" w:hint="default"/>
      </w:rPr>
    </w:lvl>
    <w:lvl w:ilvl="3" w:tplc="08090001" w:tentative="1">
      <w:start w:val="1"/>
      <w:numFmt w:val="bullet"/>
      <w:lvlText w:val=""/>
      <w:lvlJc w:val="left"/>
      <w:pPr>
        <w:ind w:left="5432" w:hanging="360"/>
      </w:pPr>
      <w:rPr>
        <w:rFonts w:ascii="Symbol" w:hAnsi="Symbol" w:hint="default"/>
      </w:rPr>
    </w:lvl>
    <w:lvl w:ilvl="4" w:tplc="08090003" w:tentative="1">
      <w:start w:val="1"/>
      <w:numFmt w:val="bullet"/>
      <w:lvlText w:val="o"/>
      <w:lvlJc w:val="left"/>
      <w:pPr>
        <w:ind w:left="6152" w:hanging="360"/>
      </w:pPr>
      <w:rPr>
        <w:rFonts w:ascii="Courier New" w:hAnsi="Courier New" w:cs="Courier New" w:hint="default"/>
      </w:rPr>
    </w:lvl>
    <w:lvl w:ilvl="5" w:tplc="08090005" w:tentative="1">
      <w:start w:val="1"/>
      <w:numFmt w:val="bullet"/>
      <w:lvlText w:val=""/>
      <w:lvlJc w:val="left"/>
      <w:pPr>
        <w:ind w:left="6872" w:hanging="360"/>
      </w:pPr>
      <w:rPr>
        <w:rFonts w:ascii="Wingdings" w:hAnsi="Wingdings" w:hint="default"/>
      </w:rPr>
    </w:lvl>
    <w:lvl w:ilvl="6" w:tplc="08090001" w:tentative="1">
      <w:start w:val="1"/>
      <w:numFmt w:val="bullet"/>
      <w:lvlText w:val=""/>
      <w:lvlJc w:val="left"/>
      <w:pPr>
        <w:ind w:left="7592" w:hanging="360"/>
      </w:pPr>
      <w:rPr>
        <w:rFonts w:ascii="Symbol" w:hAnsi="Symbol" w:hint="default"/>
      </w:rPr>
    </w:lvl>
    <w:lvl w:ilvl="7" w:tplc="08090003" w:tentative="1">
      <w:start w:val="1"/>
      <w:numFmt w:val="bullet"/>
      <w:lvlText w:val="o"/>
      <w:lvlJc w:val="left"/>
      <w:pPr>
        <w:ind w:left="8312" w:hanging="360"/>
      </w:pPr>
      <w:rPr>
        <w:rFonts w:ascii="Courier New" w:hAnsi="Courier New" w:cs="Courier New" w:hint="default"/>
      </w:rPr>
    </w:lvl>
    <w:lvl w:ilvl="8" w:tplc="08090005" w:tentative="1">
      <w:start w:val="1"/>
      <w:numFmt w:val="bullet"/>
      <w:lvlText w:val=""/>
      <w:lvlJc w:val="left"/>
      <w:pPr>
        <w:ind w:left="9032" w:hanging="360"/>
      </w:pPr>
      <w:rPr>
        <w:rFonts w:ascii="Wingdings" w:hAnsi="Wingdings" w:hint="default"/>
      </w:rPr>
    </w:lvl>
  </w:abstractNum>
  <w:num w:numId="1">
    <w:abstractNumId w:val="10"/>
  </w:num>
  <w:num w:numId="2">
    <w:abstractNumId w:val="22"/>
  </w:num>
  <w:num w:numId="3">
    <w:abstractNumId w:val="7"/>
  </w:num>
  <w:num w:numId="4">
    <w:abstractNumId w:val="15"/>
  </w:num>
  <w:num w:numId="5">
    <w:abstractNumId w:val="2"/>
  </w:num>
  <w:num w:numId="6">
    <w:abstractNumId w:val="0"/>
  </w:num>
  <w:num w:numId="7">
    <w:abstractNumId w:val="21"/>
  </w:num>
  <w:num w:numId="8">
    <w:abstractNumId w:val="20"/>
  </w:num>
  <w:num w:numId="9">
    <w:abstractNumId w:val="3"/>
  </w:num>
  <w:num w:numId="10">
    <w:abstractNumId w:val="30"/>
  </w:num>
  <w:num w:numId="11">
    <w:abstractNumId w:val="4"/>
  </w:num>
  <w:num w:numId="12">
    <w:abstractNumId w:val="13"/>
  </w:num>
  <w:num w:numId="13">
    <w:abstractNumId w:val="17"/>
  </w:num>
  <w:num w:numId="14">
    <w:abstractNumId w:val="12"/>
  </w:num>
  <w:num w:numId="15">
    <w:abstractNumId w:val="35"/>
  </w:num>
  <w:num w:numId="16">
    <w:abstractNumId w:val="18"/>
  </w:num>
  <w:num w:numId="17">
    <w:abstractNumId w:val="25"/>
  </w:num>
  <w:num w:numId="18">
    <w:abstractNumId w:val="14"/>
  </w:num>
  <w:num w:numId="19">
    <w:abstractNumId w:val="6"/>
  </w:num>
  <w:num w:numId="20">
    <w:abstractNumId w:val="11"/>
  </w:num>
  <w:num w:numId="21">
    <w:abstractNumId w:val="26"/>
  </w:num>
  <w:num w:numId="22">
    <w:abstractNumId w:val="31"/>
  </w:num>
  <w:num w:numId="23">
    <w:abstractNumId w:val="19"/>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lvlOverride w:ilvl="2">
      <w:startOverride w:val="1"/>
    </w:lvlOverride>
    <w:lvlOverride w:ilvl="3"/>
    <w:lvlOverride w:ilvl="4"/>
    <w:lvlOverride w:ilvl="5"/>
    <w:lvlOverride w:ilvl="6"/>
    <w:lvlOverride w:ilvl="7"/>
    <w:lvlOverride w:ilvl="8"/>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7">
    <w:abstractNumId w:val="23"/>
  </w:num>
  <w:num w:numId="28">
    <w:abstractNumId w:val="8"/>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6"/>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5"/>
  </w:num>
  <w:num w:numId="37">
    <w:abstractNumId w:val="32"/>
  </w:num>
  <w:num w:numId="38">
    <w:abstractNumId w:val="28"/>
  </w:num>
  <w:num w:numId="39">
    <w:abstractNumId w:val="33"/>
  </w:num>
  <w:num w:numId="40">
    <w:abstractNumId w:val="33"/>
    <w:lvlOverride w:ilvl="0">
      <w:startOverride w:val="1"/>
    </w:lvlOverride>
  </w:num>
  <w:num w:numId="41">
    <w:abstractNumId w:val="1"/>
  </w:num>
  <w:num w:numId="42">
    <w:abstractNumId w:val="5"/>
  </w:num>
  <w:num w:numId="43">
    <w:abstractNumId w:val="24"/>
  </w:num>
  <w:num w:numId="44">
    <w:abstractNumId w:val="15"/>
  </w:num>
  <w:num w:numId="45">
    <w:abstractNumId w:val="22"/>
  </w:num>
  <w:num w:numId="46">
    <w:abstractNumId w:val="15"/>
  </w:num>
  <w:num w:numId="47">
    <w:abstractNumId w:val="22"/>
  </w:num>
  <w:num w:numId="48">
    <w:abstractNumId w:val="15"/>
  </w:num>
  <w:num w:numId="49">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B45"/>
    <w:rsid w:val="0000011E"/>
    <w:rsid w:val="00000551"/>
    <w:rsid w:val="00010BB8"/>
    <w:rsid w:val="00010F20"/>
    <w:rsid w:val="000125E5"/>
    <w:rsid w:val="00013F29"/>
    <w:rsid w:val="0002080C"/>
    <w:rsid w:val="000212A1"/>
    <w:rsid w:val="00022CA2"/>
    <w:rsid w:val="00024EF9"/>
    <w:rsid w:val="00024F6B"/>
    <w:rsid w:val="00026913"/>
    <w:rsid w:val="00026D51"/>
    <w:rsid w:val="00030529"/>
    <w:rsid w:val="00030949"/>
    <w:rsid w:val="000435DA"/>
    <w:rsid w:val="0004717A"/>
    <w:rsid w:val="00051E78"/>
    <w:rsid w:val="00055C7D"/>
    <w:rsid w:val="00055F2E"/>
    <w:rsid w:val="00056FF2"/>
    <w:rsid w:val="000669B5"/>
    <w:rsid w:val="000702F9"/>
    <w:rsid w:val="00070AA6"/>
    <w:rsid w:val="00071BC4"/>
    <w:rsid w:val="0008084C"/>
    <w:rsid w:val="000818C2"/>
    <w:rsid w:val="00087361"/>
    <w:rsid w:val="000949AD"/>
    <w:rsid w:val="00095FC6"/>
    <w:rsid w:val="000A024A"/>
    <w:rsid w:val="000A3D80"/>
    <w:rsid w:val="000A74E1"/>
    <w:rsid w:val="000D0AF7"/>
    <w:rsid w:val="000D1ADE"/>
    <w:rsid w:val="000D613F"/>
    <w:rsid w:val="000D7457"/>
    <w:rsid w:val="000E18F8"/>
    <w:rsid w:val="000E194D"/>
    <w:rsid w:val="000E579B"/>
    <w:rsid w:val="000F04B9"/>
    <w:rsid w:val="000F2B1D"/>
    <w:rsid w:val="000F312A"/>
    <w:rsid w:val="000F34D7"/>
    <w:rsid w:val="000F3B09"/>
    <w:rsid w:val="000F6354"/>
    <w:rsid w:val="000F7B57"/>
    <w:rsid w:val="0010051B"/>
    <w:rsid w:val="00102405"/>
    <w:rsid w:val="00102CEC"/>
    <w:rsid w:val="00105A2C"/>
    <w:rsid w:val="00107071"/>
    <w:rsid w:val="001101A1"/>
    <w:rsid w:val="00113432"/>
    <w:rsid w:val="001178AB"/>
    <w:rsid w:val="00122D4B"/>
    <w:rsid w:val="00124EAC"/>
    <w:rsid w:val="00126627"/>
    <w:rsid w:val="00127C7A"/>
    <w:rsid w:val="001355A4"/>
    <w:rsid w:val="00136DFE"/>
    <w:rsid w:val="001420DE"/>
    <w:rsid w:val="00143356"/>
    <w:rsid w:val="00143B77"/>
    <w:rsid w:val="00144CCB"/>
    <w:rsid w:val="00150FCD"/>
    <w:rsid w:val="001514D9"/>
    <w:rsid w:val="0015495E"/>
    <w:rsid w:val="00160B86"/>
    <w:rsid w:val="001618F6"/>
    <w:rsid w:val="00165C0D"/>
    <w:rsid w:val="00165EFB"/>
    <w:rsid w:val="00170DB8"/>
    <w:rsid w:val="00171C7F"/>
    <w:rsid w:val="00176696"/>
    <w:rsid w:val="00176898"/>
    <w:rsid w:val="001811FD"/>
    <w:rsid w:val="00181E5C"/>
    <w:rsid w:val="00190430"/>
    <w:rsid w:val="00190A94"/>
    <w:rsid w:val="00194813"/>
    <w:rsid w:val="00195376"/>
    <w:rsid w:val="0019629B"/>
    <w:rsid w:val="001A06B2"/>
    <w:rsid w:val="001A1050"/>
    <w:rsid w:val="001A5A80"/>
    <w:rsid w:val="001A5D19"/>
    <w:rsid w:val="001A7D05"/>
    <w:rsid w:val="001A7E87"/>
    <w:rsid w:val="001A7F93"/>
    <w:rsid w:val="001B4CE2"/>
    <w:rsid w:val="001B7830"/>
    <w:rsid w:val="001C2CEF"/>
    <w:rsid w:val="001D4121"/>
    <w:rsid w:val="001E185C"/>
    <w:rsid w:val="001F1EE9"/>
    <w:rsid w:val="001F1F85"/>
    <w:rsid w:val="001F38B7"/>
    <w:rsid w:val="001F5186"/>
    <w:rsid w:val="0021200F"/>
    <w:rsid w:val="00212D2B"/>
    <w:rsid w:val="0021338A"/>
    <w:rsid w:val="00213BBC"/>
    <w:rsid w:val="002144DF"/>
    <w:rsid w:val="00221D9E"/>
    <w:rsid w:val="00230C86"/>
    <w:rsid w:val="0023524A"/>
    <w:rsid w:val="00241A9B"/>
    <w:rsid w:val="0024594E"/>
    <w:rsid w:val="00252682"/>
    <w:rsid w:val="00253638"/>
    <w:rsid w:val="002542DA"/>
    <w:rsid w:val="00257C75"/>
    <w:rsid w:val="00264F9D"/>
    <w:rsid w:val="00267225"/>
    <w:rsid w:val="00271051"/>
    <w:rsid w:val="002729E0"/>
    <w:rsid w:val="00277924"/>
    <w:rsid w:val="00280362"/>
    <w:rsid w:val="002838C7"/>
    <w:rsid w:val="00285339"/>
    <w:rsid w:val="00291620"/>
    <w:rsid w:val="00293D49"/>
    <w:rsid w:val="00295F22"/>
    <w:rsid w:val="00296C35"/>
    <w:rsid w:val="002A494A"/>
    <w:rsid w:val="002A639E"/>
    <w:rsid w:val="002B09DF"/>
    <w:rsid w:val="002B3F15"/>
    <w:rsid w:val="002C0502"/>
    <w:rsid w:val="002C6D5F"/>
    <w:rsid w:val="002C753A"/>
    <w:rsid w:val="002C7FA1"/>
    <w:rsid w:val="002D3996"/>
    <w:rsid w:val="002D5EBA"/>
    <w:rsid w:val="002E166E"/>
    <w:rsid w:val="002F0B07"/>
    <w:rsid w:val="002F1230"/>
    <w:rsid w:val="002F3721"/>
    <w:rsid w:val="002F571A"/>
    <w:rsid w:val="002F58C5"/>
    <w:rsid w:val="00305B7C"/>
    <w:rsid w:val="0031077D"/>
    <w:rsid w:val="003124BC"/>
    <w:rsid w:val="00313264"/>
    <w:rsid w:val="00315A7B"/>
    <w:rsid w:val="00315F3E"/>
    <w:rsid w:val="00320629"/>
    <w:rsid w:val="00321A0C"/>
    <w:rsid w:val="003250D1"/>
    <w:rsid w:val="003252AF"/>
    <w:rsid w:val="00332184"/>
    <w:rsid w:val="00333B6C"/>
    <w:rsid w:val="0034203B"/>
    <w:rsid w:val="00342C5E"/>
    <w:rsid w:val="00345604"/>
    <w:rsid w:val="003461DB"/>
    <w:rsid w:val="0036497E"/>
    <w:rsid w:val="00366062"/>
    <w:rsid w:val="00367B95"/>
    <w:rsid w:val="00371303"/>
    <w:rsid w:val="00372EE1"/>
    <w:rsid w:val="0038271B"/>
    <w:rsid w:val="00387B45"/>
    <w:rsid w:val="00391ABE"/>
    <w:rsid w:val="00393EB4"/>
    <w:rsid w:val="00394A9A"/>
    <w:rsid w:val="003964C5"/>
    <w:rsid w:val="003A11A4"/>
    <w:rsid w:val="003A1F78"/>
    <w:rsid w:val="003B0BA7"/>
    <w:rsid w:val="003B3BB8"/>
    <w:rsid w:val="003B491C"/>
    <w:rsid w:val="003B7E51"/>
    <w:rsid w:val="003C6D3C"/>
    <w:rsid w:val="003D0BC1"/>
    <w:rsid w:val="003D1A9E"/>
    <w:rsid w:val="003D2FCB"/>
    <w:rsid w:val="003D4BC6"/>
    <w:rsid w:val="003D5B62"/>
    <w:rsid w:val="003D7A7C"/>
    <w:rsid w:val="003D7EAD"/>
    <w:rsid w:val="003E2B52"/>
    <w:rsid w:val="003E51F3"/>
    <w:rsid w:val="003E69CE"/>
    <w:rsid w:val="003F0172"/>
    <w:rsid w:val="003F0BAE"/>
    <w:rsid w:val="003F2830"/>
    <w:rsid w:val="003F2981"/>
    <w:rsid w:val="003F4FFA"/>
    <w:rsid w:val="003F66D1"/>
    <w:rsid w:val="003F7020"/>
    <w:rsid w:val="004000A9"/>
    <w:rsid w:val="0040478D"/>
    <w:rsid w:val="00410AA1"/>
    <w:rsid w:val="00411E91"/>
    <w:rsid w:val="00414ABD"/>
    <w:rsid w:val="00415614"/>
    <w:rsid w:val="00417D81"/>
    <w:rsid w:val="00424A06"/>
    <w:rsid w:val="004312D1"/>
    <w:rsid w:val="0043307D"/>
    <w:rsid w:val="00440259"/>
    <w:rsid w:val="00441CDB"/>
    <w:rsid w:val="0044445A"/>
    <w:rsid w:val="00457A5D"/>
    <w:rsid w:val="00465186"/>
    <w:rsid w:val="004658DB"/>
    <w:rsid w:val="004663DD"/>
    <w:rsid w:val="004736C4"/>
    <w:rsid w:val="00473795"/>
    <w:rsid w:val="004773E6"/>
    <w:rsid w:val="00477D06"/>
    <w:rsid w:val="0048507C"/>
    <w:rsid w:val="00486297"/>
    <w:rsid w:val="0049318A"/>
    <w:rsid w:val="00495EA4"/>
    <w:rsid w:val="0049677D"/>
    <w:rsid w:val="00497B05"/>
    <w:rsid w:val="004A19A8"/>
    <w:rsid w:val="004A4F12"/>
    <w:rsid w:val="004B07BF"/>
    <w:rsid w:val="004B2175"/>
    <w:rsid w:val="004B2331"/>
    <w:rsid w:val="004B364F"/>
    <w:rsid w:val="004B3AA7"/>
    <w:rsid w:val="004C1C2C"/>
    <w:rsid w:val="004C2540"/>
    <w:rsid w:val="004C6E30"/>
    <w:rsid w:val="004D1842"/>
    <w:rsid w:val="004E0B69"/>
    <w:rsid w:val="004E2D72"/>
    <w:rsid w:val="004F6243"/>
    <w:rsid w:val="0050408C"/>
    <w:rsid w:val="005071FB"/>
    <w:rsid w:val="00510CA7"/>
    <w:rsid w:val="00517D1D"/>
    <w:rsid w:val="00520717"/>
    <w:rsid w:val="00520B19"/>
    <w:rsid w:val="00522903"/>
    <w:rsid w:val="005317A3"/>
    <w:rsid w:val="00531802"/>
    <w:rsid w:val="00533AD3"/>
    <w:rsid w:val="00535B7C"/>
    <w:rsid w:val="005459F8"/>
    <w:rsid w:val="0054619B"/>
    <w:rsid w:val="00547694"/>
    <w:rsid w:val="00550FF6"/>
    <w:rsid w:val="005515B6"/>
    <w:rsid w:val="00552154"/>
    <w:rsid w:val="00553F65"/>
    <w:rsid w:val="00556B0E"/>
    <w:rsid w:val="005620D0"/>
    <w:rsid w:val="00567114"/>
    <w:rsid w:val="00571298"/>
    <w:rsid w:val="00572058"/>
    <w:rsid w:val="00573951"/>
    <w:rsid w:val="00575CEE"/>
    <w:rsid w:val="005760A2"/>
    <w:rsid w:val="00580929"/>
    <w:rsid w:val="005845DD"/>
    <w:rsid w:val="0058487A"/>
    <w:rsid w:val="0058499C"/>
    <w:rsid w:val="0058606A"/>
    <w:rsid w:val="00586F11"/>
    <w:rsid w:val="00593852"/>
    <w:rsid w:val="00595249"/>
    <w:rsid w:val="00595B5A"/>
    <w:rsid w:val="00596D6D"/>
    <w:rsid w:val="005A5E6F"/>
    <w:rsid w:val="005A6831"/>
    <w:rsid w:val="005A76DF"/>
    <w:rsid w:val="005B3D0E"/>
    <w:rsid w:val="005B5282"/>
    <w:rsid w:val="005C4A0B"/>
    <w:rsid w:val="005C58EB"/>
    <w:rsid w:val="005C7FCB"/>
    <w:rsid w:val="005D7DBA"/>
    <w:rsid w:val="005E0410"/>
    <w:rsid w:val="005E22E4"/>
    <w:rsid w:val="005E36FE"/>
    <w:rsid w:val="005E58BD"/>
    <w:rsid w:val="005E6BF0"/>
    <w:rsid w:val="005E6EA6"/>
    <w:rsid w:val="005F24A7"/>
    <w:rsid w:val="005F4345"/>
    <w:rsid w:val="006013B5"/>
    <w:rsid w:val="0060419D"/>
    <w:rsid w:val="00604B9D"/>
    <w:rsid w:val="00605773"/>
    <w:rsid w:val="006101F0"/>
    <w:rsid w:val="00612661"/>
    <w:rsid w:val="00612915"/>
    <w:rsid w:val="006155D1"/>
    <w:rsid w:val="00615BB6"/>
    <w:rsid w:val="006174CA"/>
    <w:rsid w:val="00620860"/>
    <w:rsid w:val="0062615E"/>
    <w:rsid w:val="0063028E"/>
    <w:rsid w:val="0063176F"/>
    <w:rsid w:val="00632470"/>
    <w:rsid w:val="00634494"/>
    <w:rsid w:val="00636427"/>
    <w:rsid w:val="0063748D"/>
    <w:rsid w:val="006406AC"/>
    <w:rsid w:val="00651A3D"/>
    <w:rsid w:val="00651F33"/>
    <w:rsid w:val="00652DD8"/>
    <w:rsid w:val="006536BA"/>
    <w:rsid w:val="00656427"/>
    <w:rsid w:val="00656E6E"/>
    <w:rsid w:val="00662691"/>
    <w:rsid w:val="00670865"/>
    <w:rsid w:val="00672EFF"/>
    <w:rsid w:val="00680CFE"/>
    <w:rsid w:val="0068796B"/>
    <w:rsid w:val="00691D15"/>
    <w:rsid w:val="00692BDA"/>
    <w:rsid w:val="006931A1"/>
    <w:rsid w:val="00694B25"/>
    <w:rsid w:val="00695017"/>
    <w:rsid w:val="006A403B"/>
    <w:rsid w:val="006B3A08"/>
    <w:rsid w:val="006B4889"/>
    <w:rsid w:val="006B5FDD"/>
    <w:rsid w:val="006C11F0"/>
    <w:rsid w:val="006C1272"/>
    <w:rsid w:val="006C554F"/>
    <w:rsid w:val="006C69E1"/>
    <w:rsid w:val="006D0952"/>
    <w:rsid w:val="006D5F51"/>
    <w:rsid w:val="006E03EC"/>
    <w:rsid w:val="006E0DEE"/>
    <w:rsid w:val="006E1FBA"/>
    <w:rsid w:val="006E47AB"/>
    <w:rsid w:val="006E58B2"/>
    <w:rsid w:val="006F0B11"/>
    <w:rsid w:val="006F7B71"/>
    <w:rsid w:val="00701A77"/>
    <w:rsid w:val="0071725A"/>
    <w:rsid w:val="0072023C"/>
    <w:rsid w:val="007215E3"/>
    <w:rsid w:val="00724FC0"/>
    <w:rsid w:val="007302EA"/>
    <w:rsid w:val="007312A3"/>
    <w:rsid w:val="00733500"/>
    <w:rsid w:val="007346F6"/>
    <w:rsid w:val="00737B51"/>
    <w:rsid w:val="00741F69"/>
    <w:rsid w:val="007437C0"/>
    <w:rsid w:val="00751B0C"/>
    <w:rsid w:val="00756F07"/>
    <w:rsid w:val="00760568"/>
    <w:rsid w:val="00764E08"/>
    <w:rsid w:val="007748B2"/>
    <w:rsid w:val="00782CCC"/>
    <w:rsid w:val="00794FD6"/>
    <w:rsid w:val="00795850"/>
    <w:rsid w:val="0079591F"/>
    <w:rsid w:val="007A15D4"/>
    <w:rsid w:val="007A2836"/>
    <w:rsid w:val="007A492D"/>
    <w:rsid w:val="007B2B20"/>
    <w:rsid w:val="007B4D59"/>
    <w:rsid w:val="007B5712"/>
    <w:rsid w:val="007C5172"/>
    <w:rsid w:val="007C52A1"/>
    <w:rsid w:val="007C6D7B"/>
    <w:rsid w:val="007D306A"/>
    <w:rsid w:val="007D5540"/>
    <w:rsid w:val="007E0C58"/>
    <w:rsid w:val="007E321C"/>
    <w:rsid w:val="007E7C60"/>
    <w:rsid w:val="007F1106"/>
    <w:rsid w:val="007F4A38"/>
    <w:rsid w:val="00804794"/>
    <w:rsid w:val="00804BDF"/>
    <w:rsid w:val="008110F5"/>
    <w:rsid w:val="0081309F"/>
    <w:rsid w:val="00814920"/>
    <w:rsid w:val="00815A39"/>
    <w:rsid w:val="00820E99"/>
    <w:rsid w:val="008211B7"/>
    <w:rsid w:val="00831FCA"/>
    <w:rsid w:val="008349CC"/>
    <w:rsid w:val="008405DB"/>
    <w:rsid w:val="008437A6"/>
    <w:rsid w:val="008534A4"/>
    <w:rsid w:val="008543A1"/>
    <w:rsid w:val="0085477D"/>
    <w:rsid w:val="00856164"/>
    <w:rsid w:val="00862352"/>
    <w:rsid w:val="0086605D"/>
    <w:rsid w:val="00873034"/>
    <w:rsid w:val="008829D2"/>
    <w:rsid w:val="008839D6"/>
    <w:rsid w:val="008867CC"/>
    <w:rsid w:val="0088743F"/>
    <w:rsid w:val="00890203"/>
    <w:rsid w:val="00894F29"/>
    <w:rsid w:val="00896E08"/>
    <w:rsid w:val="008B0806"/>
    <w:rsid w:val="008B715A"/>
    <w:rsid w:val="008B7A3F"/>
    <w:rsid w:val="008C091F"/>
    <w:rsid w:val="008C19C1"/>
    <w:rsid w:val="008C38A7"/>
    <w:rsid w:val="008C3ACD"/>
    <w:rsid w:val="008C7F75"/>
    <w:rsid w:val="008D14AD"/>
    <w:rsid w:val="008D48A9"/>
    <w:rsid w:val="008D4F22"/>
    <w:rsid w:val="008D6463"/>
    <w:rsid w:val="008E01EA"/>
    <w:rsid w:val="008E2114"/>
    <w:rsid w:val="008E6C57"/>
    <w:rsid w:val="008E79FE"/>
    <w:rsid w:val="008F36FD"/>
    <w:rsid w:val="008F6548"/>
    <w:rsid w:val="009030C5"/>
    <w:rsid w:val="0090365A"/>
    <w:rsid w:val="00905DB4"/>
    <w:rsid w:val="00906B38"/>
    <w:rsid w:val="00911149"/>
    <w:rsid w:val="009123B5"/>
    <w:rsid w:val="00923084"/>
    <w:rsid w:val="00926174"/>
    <w:rsid w:val="00930219"/>
    <w:rsid w:val="00933B55"/>
    <w:rsid w:val="00936DF5"/>
    <w:rsid w:val="009415DF"/>
    <w:rsid w:val="00941D43"/>
    <w:rsid w:val="009465F0"/>
    <w:rsid w:val="00946CDD"/>
    <w:rsid w:val="009474F2"/>
    <w:rsid w:val="009521B4"/>
    <w:rsid w:val="0095493C"/>
    <w:rsid w:val="009564F7"/>
    <w:rsid w:val="00962EBA"/>
    <w:rsid w:val="009636F7"/>
    <w:rsid w:val="009639CE"/>
    <w:rsid w:val="0096707A"/>
    <w:rsid w:val="00973E8F"/>
    <w:rsid w:val="00974A51"/>
    <w:rsid w:val="00975BAB"/>
    <w:rsid w:val="009834A1"/>
    <w:rsid w:val="00985C42"/>
    <w:rsid w:val="00985E10"/>
    <w:rsid w:val="0099178B"/>
    <w:rsid w:val="0099339A"/>
    <w:rsid w:val="00993986"/>
    <w:rsid w:val="00995A65"/>
    <w:rsid w:val="0099649A"/>
    <w:rsid w:val="0099651A"/>
    <w:rsid w:val="009A1B60"/>
    <w:rsid w:val="009A3BAC"/>
    <w:rsid w:val="009B4202"/>
    <w:rsid w:val="009B61D0"/>
    <w:rsid w:val="009B7925"/>
    <w:rsid w:val="009C71C5"/>
    <w:rsid w:val="009D1ADB"/>
    <w:rsid w:val="009D4D5B"/>
    <w:rsid w:val="009E42D8"/>
    <w:rsid w:val="009F37FD"/>
    <w:rsid w:val="009F3F14"/>
    <w:rsid w:val="009F4252"/>
    <w:rsid w:val="00A017E2"/>
    <w:rsid w:val="00A022AC"/>
    <w:rsid w:val="00A06C3F"/>
    <w:rsid w:val="00A079DB"/>
    <w:rsid w:val="00A10C2B"/>
    <w:rsid w:val="00A11625"/>
    <w:rsid w:val="00A123EA"/>
    <w:rsid w:val="00A21AEA"/>
    <w:rsid w:val="00A21EA4"/>
    <w:rsid w:val="00A23A35"/>
    <w:rsid w:val="00A23AEC"/>
    <w:rsid w:val="00A24544"/>
    <w:rsid w:val="00A260A2"/>
    <w:rsid w:val="00A26A13"/>
    <w:rsid w:val="00A31297"/>
    <w:rsid w:val="00A3500F"/>
    <w:rsid w:val="00A37233"/>
    <w:rsid w:val="00A427D5"/>
    <w:rsid w:val="00A45831"/>
    <w:rsid w:val="00A45A86"/>
    <w:rsid w:val="00A477D8"/>
    <w:rsid w:val="00A5065E"/>
    <w:rsid w:val="00A54AAB"/>
    <w:rsid w:val="00A63BE5"/>
    <w:rsid w:val="00A63EAE"/>
    <w:rsid w:val="00A646D3"/>
    <w:rsid w:val="00A65E34"/>
    <w:rsid w:val="00A661BD"/>
    <w:rsid w:val="00A66656"/>
    <w:rsid w:val="00A668D8"/>
    <w:rsid w:val="00A7367E"/>
    <w:rsid w:val="00A73CAE"/>
    <w:rsid w:val="00A770DE"/>
    <w:rsid w:val="00A811AC"/>
    <w:rsid w:val="00A842E6"/>
    <w:rsid w:val="00A85A27"/>
    <w:rsid w:val="00A90DCA"/>
    <w:rsid w:val="00A920E0"/>
    <w:rsid w:val="00A9290B"/>
    <w:rsid w:val="00A94704"/>
    <w:rsid w:val="00A97B10"/>
    <w:rsid w:val="00AA343B"/>
    <w:rsid w:val="00AA3B2A"/>
    <w:rsid w:val="00AB33C2"/>
    <w:rsid w:val="00AB45AC"/>
    <w:rsid w:val="00AB65EB"/>
    <w:rsid w:val="00AC17C7"/>
    <w:rsid w:val="00AC4C47"/>
    <w:rsid w:val="00AC5216"/>
    <w:rsid w:val="00AC778F"/>
    <w:rsid w:val="00AC7841"/>
    <w:rsid w:val="00AC784F"/>
    <w:rsid w:val="00AD562D"/>
    <w:rsid w:val="00AD7FDA"/>
    <w:rsid w:val="00AE3EB8"/>
    <w:rsid w:val="00AE695C"/>
    <w:rsid w:val="00AF361B"/>
    <w:rsid w:val="00AF418F"/>
    <w:rsid w:val="00B00543"/>
    <w:rsid w:val="00B036AA"/>
    <w:rsid w:val="00B07315"/>
    <w:rsid w:val="00B1094A"/>
    <w:rsid w:val="00B120F3"/>
    <w:rsid w:val="00B264A5"/>
    <w:rsid w:val="00B30D21"/>
    <w:rsid w:val="00B3381D"/>
    <w:rsid w:val="00B35DB5"/>
    <w:rsid w:val="00B3774B"/>
    <w:rsid w:val="00B37E85"/>
    <w:rsid w:val="00B43CC8"/>
    <w:rsid w:val="00B45470"/>
    <w:rsid w:val="00B45B03"/>
    <w:rsid w:val="00B45FCE"/>
    <w:rsid w:val="00B47060"/>
    <w:rsid w:val="00B50774"/>
    <w:rsid w:val="00B55B8B"/>
    <w:rsid w:val="00B56F55"/>
    <w:rsid w:val="00B63640"/>
    <w:rsid w:val="00B66C1D"/>
    <w:rsid w:val="00B6760D"/>
    <w:rsid w:val="00B70A3B"/>
    <w:rsid w:val="00B713C7"/>
    <w:rsid w:val="00B7690B"/>
    <w:rsid w:val="00B772B3"/>
    <w:rsid w:val="00B82E9D"/>
    <w:rsid w:val="00B86245"/>
    <w:rsid w:val="00B86415"/>
    <w:rsid w:val="00B8774B"/>
    <w:rsid w:val="00B87CA1"/>
    <w:rsid w:val="00B94D7C"/>
    <w:rsid w:val="00BA00D7"/>
    <w:rsid w:val="00BA1B3D"/>
    <w:rsid w:val="00BA2C26"/>
    <w:rsid w:val="00BA689E"/>
    <w:rsid w:val="00BB157B"/>
    <w:rsid w:val="00BC4028"/>
    <w:rsid w:val="00BC4D76"/>
    <w:rsid w:val="00BC621A"/>
    <w:rsid w:val="00BD1EED"/>
    <w:rsid w:val="00BD239F"/>
    <w:rsid w:val="00BD486E"/>
    <w:rsid w:val="00BD5D7D"/>
    <w:rsid w:val="00BE306C"/>
    <w:rsid w:val="00BF3970"/>
    <w:rsid w:val="00BF3FE5"/>
    <w:rsid w:val="00BF729D"/>
    <w:rsid w:val="00C02A9E"/>
    <w:rsid w:val="00C04C0B"/>
    <w:rsid w:val="00C06693"/>
    <w:rsid w:val="00C079EB"/>
    <w:rsid w:val="00C10924"/>
    <w:rsid w:val="00C20E00"/>
    <w:rsid w:val="00C27B69"/>
    <w:rsid w:val="00C31462"/>
    <w:rsid w:val="00C366A2"/>
    <w:rsid w:val="00C36927"/>
    <w:rsid w:val="00C4218C"/>
    <w:rsid w:val="00C42D6A"/>
    <w:rsid w:val="00C45DFC"/>
    <w:rsid w:val="00C50406"/>
    <w:rsid w:val="00C5299B"/>
    <w:rsid w:val="00C56BAF"/>
    <w:rsid w:val="00C601CA"/>
    <w:rsid w:val="00C62D49"/>
    <w:rsid w:val="00C644B7"/>
    <w:rsid w:val="00C70561"/>
    <w:rsid w:val="00C745C6"/>
    <w:rsid w:val="00C80935"/>
    <w:rsid w:val="00C856D9"/>
    <w:rsid w:val="00C86736"/>
    <w:rsid w:val="00C932D0"/>
    <w:rsid w:val="00C939ED"/>
    <w:rsid w:val="00C9507F"/>
    <w:rsid w:val="00C95BFC"/>
    <w:rsid w:val="00CA0777"/>
    <w:rsid w:val="00CA2294"/>
    <w:rsid w:val="00CA7B44"/>
    <w:rsid w:val="00CB2BB5"/>
    <w:rsid w:val="00CB62B4"/>
    <w:rsid w:val="00CB78A5"/>
    <w:rsid w:val="00CC12E4"/>
    <w:rsid w:val="00CD1AAD"/>
    <w:rsid w:val="00CD7BCA"/>
    <w:rsid w:val="00CD7E8E"/>
    <w:rsid w:val="00CE15F8"/>
    <w:rsid w:val="00CE250B"/>
    <w:rsid w:val="00CE4B08"/>
    <w:rsid w:val="00D002C1"/>
    <w:rsid w:val="00D00B16"/>
    <w:rsid w:val="00D03877"/>
    <w:rsid w:val="00D228B3"/>
    <w:rsid w:val="00D25DA6"/>
    <w:rsid w:val="00D3007E"/>
    <w:rsid w:val="00D3346D"/>
    <w:rsid w:val="00D34CFB"/>
    <w:rsid w:val="00D37AB3"/>
    <w:rsid w:val="00D432F7"/>
    <w:rsid w:val="00D43900"/>
    <w:rsid w:val="00D53E42"/>
    <w:rsid w:val="00D555D0"/>
    <w:rsid w:val="00D61A85"/>
    <w:rsid w:val="00D65A68"/>
    <w:rsid w:val="00D70446"/>
    <w:rsid w:val="00D74141"/>
    <w:rsid w:val="00D759F9"/>
    <w:rsid w:val="00D769F5"/>
    <w:rsid w:val="00D827A2"/>
    <w:rsid w:val="00D83730"/>
    <w:rsid w:val="00D83E4E"/>
    <w:rsid w:val="00D85869"/>
    <w:rsid w:val="00D93089"/>
    <w:rsid w:val="00D958BA"/>
    <w:rsid w:val="00DA0091"/>
    <w:rsid w:val="00DA11F6"/>
    <w:rsid w:val="00DA55A8"/>
    <w:rsid w:val="00DA5CE8"/>
    <w:rsid w:val="00DB0D0F"/>
    <w:rsid w:val="00DB15AA"/>
    <w:rsid w:val="00DB22AE"/>
    <w:rsid w:val="00DB2E5E"/>
    <w:rsid w:val="00DC2D6A"/>
    <w:rsid w:val="00DC5EB5"/>
    <w:rsid w:val="00DD173C"/>
    <w:rsid w:val="00DD4264"/>
    <w:rsid w:val="00DE3190"/>
    <w:rsid w:val="00DE321B"/>
    <w:rsid w:val="00DE5ABA"/>
    <w:rsid w:val="00DF04AB"/>
    <w:rsid w:val="00DF0664"/>
    <w:rsid w:val="00DF10BF"/>
    <w:rsid w:val="00DF35E0"/>
    <w:rsid w:val="00DF5FC9"/>
    <w:rsid w:val="00DF7002"/>
    <w:rsid w:val="00E03FC9"/>
    <w:rsid w:val="00E11FD8"/>
    <w:rsid w:val="00E12640"/>
    <w:rsid w:val="00E15C88"/>
    <w:rsid w:val="00E16B97"/>
    <w:rsid w:val="00E22CEF"/>
    <w:rsid w:val="00E2399F"/>
    <w:rsid w:val="00E3567E"/>
    <w:rsid w:val="00E443A6"/>
    <w:rsid w:val="00E44EE8"/>
    <w:rsid w:val="00E45761"/>
    <w:rsid w:val="00E5063C"/>
    <w:rsid w:val="00E63178"/>
    <w:rsid w:val="00E64AEC"/>
    <w:rsid w:val="00E65EDB"/>
    <w:rsid w:val="00E66D72"/>
    <w:rsid w:val="00E71D75"/>
    <w:rsid w:val="00E725DB"/>
    <w:rsid w:val="00E7479D"/>
    <w:rsid w:val="00E7551E"/>
    <w:rsid w:val="00E820C5"/>
    <w:rsid w:val="00E87AA1"/>
    <w:rsid w:val="00E9212D"/>
    <w:rsid w:val="00E937C2"/>
    <w:rsid w:val="00E96BA7"/>
    <w:rsid w:val="00EA0EF6"/>
    <w:rsid w:val="00EA1B22"/>
    <w:rsid w:val="00EA1D20"/>
    <w:rsid w:val="00EA4600"/>
    <w:rsid w:val="00EA4A4E"/>
    <w:rsid w:val="00EA4C41"/>
    <w:rsid w:val="00EA6FD4"/>
    <w:rsid w:val="00EB04EE"/>
    <w:rsid w:val="00EB11AE"/>
    <w:rsid w:val="00EB1795"/>
    <w:rsid w:val="00EC1D40"/>
    <w:rsid w:val="00EC34B3"/>
    <w:rsid w:val="00EC3971"/>
    <w:rsid w:val="00EC5BDE"/>
    <w:rsid w:val="00EC6703"/>
    <w:rsid w:val="00EC74FD"/>
    <w:rsid w:val="00ED4D1F"/>
    <w:rsid w:val="00ED59EB"/>
    <w:rsid w:val="00EE03C9"/>
    <w:rsid w:val="00EE08E6"/>
    <w:rsid w:val="00EE71D6"/>
    <w:rsid w:val="00EF2E45"/>
    <w:rsid w:val="00EF393C"/>
    <w:rsid w:val="00EF574B"/>
    <w:rsid w:val="00F00D12"/>
    <w:rsid w:val="00F01CB2"/>
    <w:rsid w:val="00F0453B"/>
    <w:rsid w:val="00F065AE"/>
    <w:rsid w:val="00F11E6D"/>
    <w:rsid w:val="00F15098"/>
    <w:rsid w:val="00F20345"/>
    <w:rsid w:val="00F20437"/>
    <w:rsid w:val="00F236CC"/>
    <w:rsid w:val="00F253FD"/>
    <w:rsid w:val="00F26B50"/>
    <w:rsid w:val="00F304FD"/>
    <w:rsid w:val="00F30839"/>
    <w:rsid w:val="00F31CD5"/>
    <w:rsid w:val="00F34AE9"/>
    <w:rsid w:val="00F37CE4"/>
    <w:rsid w:val="00F44EF0"/>
    <w:rsid w:val="00F45D0F"/>
    <w:rsid w:val="00F54717"/>
    <w:rsid w:val="00F54845"/>
    <w:rsid w:val="00F57599"/>
    <w:rsid w:val="00F576E8"/>
    <w:rsid w:val="00F604B1"/>
    <w:rsid w:val="00F6465C"/>
    <w:rsid w:val="00F6488C"/>
    <w:rsid w:val="00F64BAA"/>
    <w:rsid w:val="00F66ABD"/>
    <w:rsid w:val="00F66AF2"/>
    <w:rsid w:val="00F7136E"/>
    <w:rsid w:val="00F73041"/>
    <w:rsid w:val="00F76340"/>
    <w:rsid w:val="00F76D22"/>
    <w:rsid w:val="00F80625"/>
    <w:rsid w:val="00F814CE"/>
    <w:rsid w:val="00F925A3"/>
    <w:rsid w:val="00F939C5"/>
    <w:rsid w:val="00FA0422"/>
    <w:rsid w:val="00FA0FF5"/>
    <w:rsid w:val="00FA1BDC"/>
    <w:rsid w:val="00FA2D97"/>
    <w:rsid w:val="00FA77A8"/>
    <w:rsid w:val="00FB23DF"/>
    <w:rsid w:val="00FB2700"/>
    <w:rsid w:val="00FB5FF2"/>
    <w:rsid w:val="00FD1ECA"/>
    <w:rsid w:val="00FD2B3C"/>
    <w:rsid w:val="00FD52DA"/>
    <w:rsid w:val="00FD65ED"/>
    <w:rsid w:val="00FD7805"/>
    <w:rsid w:val="00FF4A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88029F7"/>
  <w15:docId w15:val="{CB812879-995D-44CC-B5CA-3EC91858A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95E"/>
    <w:pPr>
      <w:spacing w:before="120" w:after="120"/>
    </w:pPr>
    <w:rPr>
      <w:rFonts w:ascii="Arial" w:hAnsi="Arial"/>
      <w:sz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o"/>
    <w:basedOn w:val="Normal"/>
    <w:next w:val="Normal"/>
    <w:link w:val="Heading1Char"/>
    <w:uiPriority w:val="9"/>
    <w:qFormat/>
    <w:rsid w:val="0015495E"/>
    <w:pPr>
      <w:keepNext/>
      <w:keepLines/>
      <w:numPr>
        <w:numId w:val="1"/>
      </w:numPr>
      <w:spacing w:before="240" w:line="360" w:lineRule="auto"/>
      <w:jc w:val="both"/>
      <w:outlineLvl w:val="0"/>
    </w:pPr>
    <w:rPr>
      <w:rFonts w:ascii="Calibri" w:hAnsi="Calibri"/>
      <w:b/>
      <w:sz w:val="24"/>
    </w:rPr>
  </w:style>
  <w:style w:type="paragraph" w:styleId="Heading2">
    <w:name w:val="heading 2"/>
    <w:aliases w:val="PARA2,h 3,Numbered - 2,Reset numbering,S Heading,S Heading 2,h2,Heading Two,(1.1,1.2,1.3 etc),Prophead 2,RFP Heading 2,Activity,l2,H2,Major,KJL:1st Level,Project 2,RFS 2,Heading 2 Number,Heading 2a,T2,PARA21,PARA22,PARA23,T21,PARA24,T22,PARA25"/>
    <w:basedOn w:val="Normal"/>
    <w:next w:val="Normal"/>
    <w:link w:val="Heading2Char"/>
    <w:uiPriority w:val="9"/>
    <w:qFormat/>
    <w:rsid w:val="00E16B97"/>
    <w:pPr>
      <w:spacing w:line="360" w:lineRule="atLeast"/>
      <w:ind w:left="1440" w:right="720" w:hanging="720"/>
      <w:jc w:val="both"/>
      <w:outlineLvl w:val="1"/>
    </w:pPr>
    <w:rPr>
      <w:sz w:val="25"/>
    </w:rPr>
  </w:style>
  <w:style w:type="paragraph" w:styleId="Heading3">
    <w:name w:val="heading 3"/>
    <w:aliases w:val="Level 1 - 2,h3,C Sub-Sub/Italic,h3 sub heading,Head 31,Head 32,C Sub-Sub/Italic1,h3 sub heading1,H3,3m,Level 1 - 1,GPH Heading 3,Sub-section,H31,(Alt+3),3,Sub2Para,Numbered - 3,HeadC,Minor1,Para Heading 3,Para Heading 31,h31,Minor,H32,H33,H311"/>
    <w:basedOn w:val="Normal"/>
    <w:next w:val="Normal"/>
    <w:link w:val="Heading3Char"/>
    <w:uiPriority w:val="9"/>
    <w:qFormat/>
    <w:rsid w:val="00E16B97"/>
    <w:pPr>
      <w:spacing w:line="360" w:lineRule="atLeast"/>
      <w:ind w:left="2160" w:right="720" w:hanging="720"/>
      <w:jc w:val="both"/>
      <w:outlineLvl w:val="2"/>
    </w:pPr>
    <w:rPr>
      <w:sz w:val="25"/>
    </w:rPr>
  </w:style>
  <w:style w:type="paragraph" w:styleId="Heading4">
    <w:name w:val="heading 4"/>
    <w:aliases w:val="Sub-Minor,Level 2 - a,Project table,Propos,Bullet 1,Bullet 11,Bullet 12,Bullet 13,Bullet 14,Bullet 15,Bullet 16,h4,Paragraph Title,Oscar Faber 4,H41,H42,H43,H44,H45,H46,H47,H48,H49,H410,H411,H421,H431,H441,H451,H461,H471,H481,H491,H4101,H412,n"/>
    <w:basedOn w:val="Normal"/>
    <w:next w:val="Normal"/>
    <w:link w:val="Heading4Char"/>
    <w:qFormat/>
    <w:rsid w:val="00E16B97"/>
    <w:pPr>
      <w:keepNext/>
      <w:spacing w:line="300" w:lineRule="auto"/>
      <w:outlineLvl w:val="3"/>
    </w:pPr>
    <w:rPr>
      <w:b/>
      <w:sz w:val="24"/>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qFormat/>
    <w:rsid w:val="00B87CA1"/>
    <w:pPr>
      <w:tabs>
        <w:tab w:val="num" w:pos="0"/>
      </w:tabs>
      <w:overflowPunct w:val="0"/>
      <w:autoSpaceDE w:val="0"/>
      <w:autoSpaceDN w:val="0"/>
      <w:adjustRightInd w:val="0"/>
      <w:spacing w:before="0" w:after="240" w:line="360" w:lineRule="auto"/>
      <w:ind w:left="3668" w:hanging="737"/>
      <w:jc w:val="both"/>
      <w:textAlignment w:val="baseline"/>
      <w:outlineLvl w:val="4"/>
    </w:pPr>
    <w:rPr>
      <w:rFonts w:ascii="Times New Roman" w:hAnsi="Times New Roman"/>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B87CA1"/>
    <w:pPr>
      <w:ind w:left="4405"/>
      <w:outlineLvl w:val="5"/>
    </w:pPr>
  </w:style>
  <w:style w:type="paragraph" w:styleId="Heading7">
    <w:name w:val="heading 7"/>
    <w:aliases w:val="Heading 7(unused),Legal Level 1.1.,L2 PIP,Lev 7,H7DO NOT USE,PA Appendix Major,Blank 3"/>
    <w:basedOn w:val="Heading6"/>
    <w:link w:val="Heading7Char"/>
    <w:qFormat/>
    <w:rsid w:val="00B87CA1"/>
    <w:pPr>
      <w:ind w:left="5142"/>
      <w:outlineLvl w:val="6"/>
    </w:pPr>
  </w:style>
  <w:style w:type="paragraph" w:styleId="Heading8">
    <w:name w:val="heading 8"/>
    <w:aliases w:val="Legal Level 1.1.1.,Lev 8,h8 DO NOT USE,PA Appendix Minor,Blank 4"/>
    <w:basedOn w:val="Normal"/>
    <w:next w:val="Normal"/>
    <w:link w:val="Heading8Char"/>
    <w:qFormat/>
    <w:rsid w:val="00B87CA1"/>
    <w:pPr>
      <w:keepNext/>
      <w:overflowPunct w:val="0"/>
      <w:autoSpaceDE w:val="0"/>
      <w:autoSpaceDN w:val="0"/>
      <w:adjustRightInd w:val="0"/>
      <w:spacing w:before="0" w:after="240" w:line="360" w:lineRule="auto"/>
      <w:ind w:left="5862" w:hanging="720"/>
      <w:jc w:val="center"/>
      <w:textAlignment w:val="baseline"/>
      <w:outlineLvl w:val="7"/>
    </w:pPr>
    <w:rPr>
      <w:rFonts w:ascii="Times New Roman" w:hAnsi="Times New Roman"/>
      <w:b/>
      <w:caps/>
    </w:rPr>
  </w:style>
  <w:style w:type="paragraph" w:styleId="Heading9">
    <w:name w:val="heading 9"/>
    <w:aliases w:val="Heading 9 (defunct),Legal Level 1.1.1.1.,Lev 9,h9 DO NOT USE,App Heading,Titre 10,App1,Blank 5,appendix"/>
    <w:basedOn w:val="Heading8"/>
    <w:next w:val="Normal"/>
    <w:link w:val="Heading9Char"/>
    <w:qFormat/>
    <w:rsid w:val="00B87CA1"/>
    <w:pPr>
      <w:ind w:left="6582"/>
      <w:outlineLvl w:val="8"/>
    </w:pPr>
    <w:rPr>
      <w:cap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B4706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B47060"/>
    <w:rPr>
      <w:rFonts w:ascii="Tahoma" w:hAnsi="Tahoma" w:cs="Tahoma"/>
      <w:sz w:val="16"/>
      <w:szCs w:val="16"/>
      <w:lang w:eastAsia="en-US"/>
    </w:rPr>
  </w:style>
  <w:style w:type="paragraph" w:customStyle="1" w:styleId="TCBodyNormal">
    <w:name w:val="T&amp;C Body Normal"/>
    <w:basedOn w:val="Normal"/>
    <w:qFormat/>
    <w:rsid w:val="0015495E"/>
  </w:style>
  <w:style w:type="paragraph" w:styleId="CommentText">
    <w:name w:val="annotation text"/>
    <w:basedOn w:val="Normal"/>
    <w:link w:val="CommentTextChar"/>
    <w:uiPriority w:val="99"/>
    <w:rsid w:val="00E16B97"/>
    <w:pPr>
      <w:spacing w:line="360" w:lineRule="atLeast"/>
      <w:jc w:val="both"/>
    </w:pPr>
    <w:rPr>
      <w:rFonts w:ascii="CG Times (WN)" w:hAnsi="CG Times (WN)"/>
    </w:rPr>
  </w:style>
  <w:style w:type="character" w:customStyle="1" w:styleId="CommentTextChar">
    <w:name w:val="Comment Text Char"/>
    <w:link w:val="CommentText"/>
    <w:uiPriority w:val="99"/>
    <w:rsid w:val="00A017E2"/>
    <w:rPr>
      <w:rFonts w:ascii="CG Times (WN)" w:hAnsi="CG Times (WN)"/>
      <w:lang w:eastAsia="en-US"/>
    </w:rPr>
  </w:style>
  <w:style w:type="paragraph" w:customStyle="1" w:styleId="TCMainHeading2">
    <w:name w:val="T&amp;C Main Heading 2"/>
    <w:basedOn w:val="Normal"/>
    <w:qFormat/>
    <w:rsid w:val="006931A1"/>
    <w:pPr>
      <w:jc w:val="center"/>
    </w:pPr>
    <w:rPr>
      <w:sz w:val="36"/>
      <w:szCs w:val="36"/>
    </w:rPr>
  </w:style>
  <w:style w:type="character" w:customStyle="1" w:styleId="CommentSubjectChar">
    <w:name w:val="Comment Subject Char"/>
    <w:link w:val="CommentSubject"/>
    <w:uiPriority w:val="99"/>
    <w:rsid w:val="00A017E2"/>
    <w:rPr>
      <w:b/>
      <w:bCs/>
      <w:lang w:eastAsia="en-US"/>
    </w:rPr>
  </w:style>
  <w:style w:type="paragraph" w:styleId="CommentSubject">
    <w:name w:val="annotation subject"/>
    <w:basedOn w:val="CommentText"/>
    <w:next w:val="CommentText"/>
    <w:link w:val="CommentSubjectChar"/>
    <w:uiPriority w:val="99"/>
    <w:rsid w:val="00A017E2"/>
    <w:pPr>
      <w:spacing w:line="240" w:lineRule="auto"/>
      <w:jc w:val="left"/>
    </w:pPr>
    <w:rPr>
      <w:rFonts w:ascii="Times New Roman" w:hAnsi="Times New Roman"/>
      <w:b/>
      <w:bCs/>
    </w:rPr>
  </w:style>
  <w:style w:type="character" w:customStyle="1" w:styleId="CommentSubjectChar1">
    <w:name w:val="Comment Subject Char1"/>
    <w:basedOn w:val="CommentTextChar"/>
    <w:rsid w:val="00A017E2"/>
    <w:rPr>
      <w:rFonts w:ascii="CG Times (WN)" w:hAnsi="CG Times (WN)"/>
      <w:lang w:eastAsia="en-US"/>
    </w:rPr>
  </w:style>
  <w:style w:type="paragraph" w:styleId="TOCHeading">
    <w:name w:val="TOC Heading"/>
    <w:basedOn w:val="Heading1"/>
    <w:next w:val="Normal"/>
    <w:uiPriority w:val="39"/>
    <w:semiHidden/>
    <w:unhideWhenUsed/>
    <w:qFormat/>
    <w:rsid w:val="003D7EAD"/>
    <w:pPr>
      <w:spacing w:before="480" w:line="276" w:lineRule="auto"/>
      <w:ind w:left="0" w:firstLine="0"/>
      <w:jc w:val="left"/>
      <w:outlineLvl w:val="9"/>
    </w:pPr>
    <w:rPr>
      <w:rFonts w:ascii="Cambria" w:hAnsi="Cambria"/>
      <w:bCs/>
      <w:color w:val="365F91"/>
      <w:sz w:val="28"/>
      <w:szCs w:val="28"/>
      <w:lang w:val="en-US"/>
    </w:rPr>
  </w:style>
  <w:style w:type="paragraph" w:styleId="TOC1">
    <w:name w:val="toc 1"/>
    <w:basedOn w:val="Normal"/>
    <w:next w:val="Normal"/>
    <w:autoRedefine/>
    <w:uiPriority w:val="39"/>
    <w:rsid w:val="003D7EAD"/>
  </w:style>
  <w:style w:type="paragraph" w:styleId="TOC2">
    <w:name w:val="toc 2"/>
    <w:basedOn w:val="Normal"/>
    <w:next w:val="Normal"/>
    <w:autoRedefine/>
    <w:uiPriority w:val="39"/>
    <w:rsid w:val="002D3996"/>
    <w:pPr>
      <w:tabs>
        <w:tab w:val="left" w:pos="880"/>
        <w:tab w:val="right" w:leader="dot" w:pos="9019"/>
      </w:tabs>
      <w:spacing w:after="60"/>
      <w:ind w:left="426"/>
    </w:pPr>
  </w:style>
  <w:style w:type="paragraph" w:customStyle="1" w:styleId="TCHeading2">
    <w:name w:val="T&amp;C Heading 2"/>
    <w:basedOn w:val="TCHeading1"/>
    <w:qFormat/>
    <w:rsid w:val="00D555D0"/>
    <w:pPr>
      <w:numPr>
        <w:ilvl w:val="1"/>
      </w:numPr>
      <w:tabs>
        <w:tab w:val="left" w:pos="851"/>
      </w:tabs>
      <w:ind w:left="851" w:hanging="851"/>
    </w:pPr>
    <w:rPr>
      <w:sz w:val="28"/>
      <w:szCs w:val="28"/>
    </w:rPr>
  </w:style>
  <w:style w:type="paragraph" w:customStyle="1" w:styleId="TCHeading1">
    <w:name w:val="T&amp;C Heading 1"/>
    <w:basedOn w:val="Normal"/>
    <w:qFormat/>
    <w:rsid w:val="00D555D0"/>
    <w:pPr>
      <w:numPr>
        <w:numId w:val="4"/>
      </w:numPr>
      <w:spacing w:before="240" w:after="240"/>
      <w:ind w:left="851" w:hanging="851"/>
    </w:pPr>
    <w:rPr>
      <w:b/>
      <w:sz w:val="32"/>
      <w:szCs w:val="36"/>
    </w:rPr>
  </w:style>
  <w:style w:type="paragraph" w:customStyle="1" w:styleId="TCBodyLevelafterH2">
    <w:name w:val="T&amp;C Body Level after H2"/>
    <w:basedOn w:val="Normal"/>
    <w:qFormat/>
    <w:rsid w:val="0015495E"/>
    <w:pPr>
      <w:numPr>
        <w:ilvl w:val="2"/>
        <w:numId w:val="3"/>
      </w:numPr>
      <w:tabs>
        <w:tab w:val="left" w:pos="1134"/>
      </w:tabs>
      <w:spacing w:afterLines="120"/>
      <w:ind w:left="1134" w:hanging="1134"/>
    </w:pPr>
    <w:rPr>
      <w:rFonts w:cs="Arial"/>
      <w:szCs w:val="22"/>
    </w:rPr>
  </w:style>
  <w:style w:type="paragraph" w:customStyle="1" w:styleId="TCBodyLevel3">
    <w:name w:val="T&amp;C Body Level 3"/>
    <w:basedOn w:val="TCBodyLevelafterH2"/>
    <w:qFormat/>
    <w:rsid w:val="009465F0"/>
    <w:pPr>
      <w:numPr>
        <w:ilvl w:val="0"/>
        <w:numId w:val="0"/>
      </w:numPr>
      <w:tabs>
        <w:tab w:val="clear" w:pos="1134"/>
        <w:tab w:val="left" w:pos="2268"/>
      </w:tabs>
      <w:ind w:left="2268" w:hanging="1134"/>
    </w:pPr>
  </w:style>
  <w:style w:type="paragraph" w:customStyle="1" w:styleId="TCBodyafterH1">
    <w:name w:val="T&amp;C Body after H1"/>
    <w:basedOn w:val="TCHeading2"/>
    <w:qFormat/>
    <w:rsid w:val="00815A39"/>
    <w:pPr>
      <w:tabs>
        <w:tab w:val="clear" w:pos="851"/>
        <w:tab w:val="left" w:pos="1701"/>
      </w:tabs>
      <w:ind w:left="1701" w:hanging="850"/>
    </w:pPr>
    <w:rPr>
      <w:b w:val="0"/>
      <w:sz w:val="22"/>
      <w:szCs w:val="22"/>
    </w:rPr>
  </w:style>
  <w:style w:type="paragraph" w:customStyle="1" w:styleId="TCBodyafterH2">
    <w:name w:val="T&amp;C Body after H2"/>
    <w:basedOn w:val="TCHeading2"/>
    <w:qFormat/>
    <w:rsid w:val="003F2830"/>
    <w:pPr>
      <w:numPr>
        <w:ilvl w:val="2"/>
      </w:numPr>
      <w:tabs>
        <w:tab w:val="clear" w:pos="851"/>
        <w:tab w:val="left" w:pos="1985"/>
      </w:tabs>
      <w:spacing w:after="120"/>
      <w:ind w:left="1985" w:hanging="1134"/>
    </w:pPr>
    <w:rPr>
      <w:b w:val="0"/>
      <w:sz w:val="22"/>
      <w:szCs w:val="22"/>
    </w:rPr>
  </w:style>
  <w:style w:type="table" w:styleId="TableGrid">
    <w:name w:val="Table Grid"/>
    <w:basedOn w:val="TableNormal"/>
    <w:rsid w:val="00615B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Bullet3">
    <w:name w:val="T&amp;C Bullet 3"/>
    <w:basedOn w:val="Normal"/>
    <w:qFormat/>
    <w:rsid w:val="00B47060"/>
    <w:pPr>
      <w:numPr>
        <w:numId w:val="2"/>
      </w:numPr>
      <w:tabs>
        <w:tab w:val="left" w:pos="2694"/>
      </w:tabs>
      <w:spacing w:before="60"/>
    </w:pPr>
    <w:rPr>
      <w:rFonts w:cs="Arial"/>
      <w:szCs w:val="24"/>
    </w:rPr>
  </w:style>
  <w:style w:type="paragraph" w:customStyle="1" w:styleId="TCHeading3">
    <w:name w:val="T&amp;C Heading 3"/>
    <w:basedOn w:val="TCBodyafterH2"/>
    <w:qFormat/>
    <w:rsid w:val="0058606A"/>
    <w:rPr>
      <w:b/>
      <w:sz w:val="24"/>
      <w:szCs w:val="24"/>
    </w:rPr>
  </w:style>
  <w:style w:type="paragraph" w:customStyle="1" w:styleId="TCBodyafterH3">
    <w:name w:val="T&amp;C Body after H3"/>
    <w:basedOn w:val="TCBodyafterH2"/>
    <w:qFormat/>
    <w:rsid w:val="00D555D0"/>
    <w:pPr>
      <w:numPr>
        <w:ilvl w:val="3"/>
      </w:numPr>
      <w:tabs>
        <w:tab w:val="clear" w:pos="1985"/>
        <w:tab w:val="left" w:pos="3119"/>
      </w:tabs>
      <w:ind w:left="3119" w:hanging="1134"/>
    </w:pPr>
    <w:rPr>
      <w:spacing w:val="-3"/>
    </w:rPr>
  </w:style>
  <w:style w:type="paragraph" w:customStyle="1" w:styleId="TCBullet1">
    <w:name w:val="T&amp;C Bullet 1"/>
    <w:basedOn w:val="TCBullet3"/>
    <w:qFormat/>
    <w:rsid w:val="00DD4264"/>
    <w:pPr>
      <w:numPr>
        <w:numId w:val="5"/>
      </w:numPr>
      <w:tabs>
        <w:tab w:val="clear" w:pos="2694"/>
        <w:tab w:val="left" w:pos="1560"/>
      </w:tabs>
      <w:ind w:left="1560" w:hanging="426"/>
    </w:pPr>
  </w:style>
  <w:style w:type="paragraph" w:customStyle="1" w:styleId="TCBodyNormalIndent">
    <w:name w:val="T&amp;C Body Normal Indent"/>
    <w:basedOn w:val="TCBodyNormal"/>
    <w:qFormat/>
    <w:rsid w:val="00DD4264"/>
    <w:pPr>
      <w:ind w:left="1134"/>
    </w:pPr>
  </w:style>
  <w:style w:type="paragraph" w:customStyle="1" w:styleId="TCBullet2">
    <w:name w:val="T&amp;C Bullet 2"/>
    <w:basedOn w:val="TCBullet3"/>
    <w:qFormat/>
    <w:rsid w:val="004C6E30"/>
    <w:pPr>
      <w:numPr>
        <w:numId w:val="6"/>
      </w:numPr>
      <w:tabs>
        <w:tab w:val="clear" w:pos="2694"/>
        <w:tab w:val="left" w:pos="2835"/>
      </w:tabs>
      <w:ind w:left="2835" w:hanging="425"/>
    </w:pPr>
  </w:style>
  <w:style w:type="paragraph" w:customStyle="1" w:styleId="TCH1Annex">
    <w:name w:val="T&amp;C H1 Annex"/>
    <w:basedOn w:val="TCHeading1"/>
    <w:qFormat/>
    <w:rsid w:val="00B47060"/>
    <w:pPr>
      <w:numPr>
        <w:numId w:val="0"/>
      </w:numPr>
    </w:pPr>
  </w:style>
  <w:style w:type="paragraph" w:customStyle="1" w:styleId="TCH2Annex">
    <w:name w:val="T&amp;C H2 Annex"/>
    <w:basedOn w:val="TCHeading2"/>
    <w:qFormat/>
    <w:rsid w:val="00B47060"/>
    <w:pPr>
      <w:numPr>
        <w:ilvl w:val="0"/>
        <w:numId w:val="0"/>
      </w:numPr>
    </w:pPr>
  </w:style>
  <w:style w:type="paragraph" w:customStyle="1" w:styleId="ITTgenericheading">
    <w:name w:val="ITT generic heading"/>
    <w:basedOn w:val="Normal"/>
    <w:qFormat/>
    <w:rsid w:val="006931A1"/>
    <w:pPr>
      <w:tabs>
        <w:tab w:val="left" w:pos="1134"/>
      </w:tabs>
      <w:spacing w:before="0" w:after="200"/>
      <w:jc w:val="center"/>
    </w:pPr>
    <w:rPr>
      <w:rFonts w:cs="Arial"/>
      <w:b/>
      <w:sz w:val="20"/>
      <w:lang w:val="en-US" w:bidi="en-US"/>
    </w:rPr>
  </w:style>
  <w:style w:type="paragraph" w:customStyle="1" w:styleId="ITTVCTableHeading">
    <w:name w:val="ITT VC Table Heading"/>
    <w:basedOn w:val="Normal"/>
    <w:qFormat/>
    <w:rsid w:val="006931A1"/>
    <w:pPr>
      <w:tabs>
        <w:tab w:val="left" w:pos="1134"/>
      </w:tabs>
    </w:pPr>
    <w:rPr>
      <w:rFonts w:cs="Arial"/>
      <w:b/>
      <w:sz w:val="16"/>
      <w:szCs w:val="16"/>
      <w:lang w:val="en-US" w:bidi="en-US"/>
    </w:rPr>
  </w:style>
  <w:style w:type="paragraph" w:customStyle="1" w:styleId="ITTVCTableBody">
    <w:name w:val="ITT VC Table Body"/>
    <w:basedOn w:val="Normal"/>
    <w:qFormat/>
    <w:rsid w:val="006931A1"/>
    <w:pPr>
      <w:tabs>
        <w:tab w:val="left" w:pos="1134"/>
      </w:tabs>
    </w:pPr>
    <w:rPr>
      <w:rFonts w:cs="Arial"/>
      <w:sz w:val="16"/>
      <w:szCs w:val="16"/>
      <w:lang w:val="en-US" w:bidi="en-US"/>
    </w:rPr>
  </w:style>
  <w:style w:type="paragraph" w:styleId="ListParagraph">
    <w:name w:val="List Paragraph"/>
    <w:basedOn w:val="Normal"/>
    <w:uiPriority w:val="34"/>
    <w:qFormat/>
    <w:rsid w:val="006931A1"/>
    <w:pPr>
      <w:ind w:left="720"/>
      <w:contextualSpacing/>
    </w:pPr>
  </w:style>
  <w:style w:type="paragraph" w:customStyle="1" w:styleId="TCMainHeading">
    <w:name w:val="T&amp;C Main Heading"/>
    <w:basedOn w:val="TCMainHeading2"/>
    <w:qFormat/>
    <w:rsid w:val="006931A1"/>
    <w:rPr>
      <w:b/>
      <w:sz w:val="40"/>
      <w:szCs w:val="40"/>
    </w:rPr>
  </w:style>
  <w:style w:type="paragraph" w:customStyle="1" w:styleId="TCMainHeading3">
    <w:name w:val="T&amp;C Main Heading 3"/>
    <w:basedOn w:val="TCMainHeading2"/>
    <w:qFormat/>
    <w:rsid w:val="006931A1"/>
    <w:rPr>
      <w:rFonts w:cs="Arial"/>
      <w:b/>
      <w:sz w:val="28"/>
      <w:szCs w:val="28"/>
    </w:rPr>
  </w:style>
  <w:style w:type="character" w:styleId="Hyperlink">
    <w:name w:val="Hyperlink"/>
    <w:basedOn w:val="DefaultParagraphFont"/>
    <w:uiPriority w:val="99"/>
    <w:rsid w:val="00165EFB"/>
    <w:rPr>
      <w:color w:val="0000FF" w:themeColor="hyperlink"/>
      <w:u w:val="single"/>
    </w:rPr>
  </w:style>
  <w:style w:type="character" w:styleId="CommentReference">
    <w:name w:val="annotation reference"/>
    <w:basedOn w:val="DefaultParagraphFont"/>
    <w:uiPriority w:val="99"/>
    <w:rsid w:val="00213BBC"/>
    <w:rPr>
      <w:sz w:val="16"/>
      <w:szCs w:val="16"/>
    </w:rPr>
  </w:style>
  <w:style w:type="paragraph" w:customStyle="1" w:styleId="ITTBody">
    <w:name w:val="ITT Body"/>
    <w:basedOn w:val="Normal"/>
    <w:link w:val="ITTBodyChar"/>
    <w:uiPriority w:val="99"/>
    <w:qFormat/>
    <w:rsid w:val="000E18F8"/>
    <w:pPr>
      <w:tabs>
        <w:tab w:val="left" w:pos="1418"/>
      </w:tabs>
      <w:spacing w:before="0" w:line="276" w:lineRule="auto"/>
      <w:ind w:left="1418" w:hanging="1418"/>
    </w:pPr>
    <w:rPr>
      <w:rFonts w:cs="Arial"/>
      <w:szCs w:val="22"/>
      <w:lang w:val="en-US" w:bidi="en-US"/>
    </w:rPr>
  </w:style>
  <w:style w:type="paragraph" w:customStyle="1" w:styleId="ITTHeading1">
    <w:name w:val="ITT Heading 1"/>
    <w:basedOn w:val="Normal"/>
    <w:uiPriority w:val="99"/>
    <w:qFormat/>
    <w:rsid w:val="000E18F8"/>
    <w:pPr>
      <w:tabs>
        <w:tab w:val="left" w:pos="1418"/>
      </w:tabs>
      <w:spacing w:before="240" w:after="240"/>
      <w:ind w:left="1418" w:hanging="1418"/>
    </w:pPr>
    <w:rPr>
      <w:b/>
      <w:sz w:val="36"/>
      <w:szCs w:val="36"/>
    </w:rPr>
  </w:style>
  <w:style w:type="paragraph" w:customStyle="1" w:styleId="ITTBodyLevel2">
    <w:name w:val="ITT Body Level 2"/>
    <w:basedOn w:val="ITTBody"/>
    <w:qFormat/>
    <w:rsid w:val="000E18F8"/>
  </w:style>
  <w:style w:type="paragraph" w:styleId="TOC3">
    <w:name w:val="toc 3"/>
    <w:basedOn w:val="Normal"/>
    <w:next w:val="Normal"/>
    <w:autoRedefine/>
    <w:uiPriority w:val="39"/>
    <w:rsid w:val="00B45FCE"/>
    <w:pPr>
      <w:spacing w:after="100"/>
      <w:ind w:left="440"/>
    </w:pPr>
  </w:style>
  <w:style w:type="paragraph" w:styleId="Header">
    <w:name w:val="header"/>
    <w:basedOn w:val="Normal"/>
    <w:link w:val="HeaderChar"/>
    <w:rsid w:val="00293D49"/>
    <w:pPr>
      <w:tabs>
        <w:tab w:val="center" w:pos="4513"/>
        <w:tab w:val="right" w:pos="9026"/>
      </w:tabs>
      <w:spacing w:before="0" w:after="0"/>
    </w:pPr>
  </w:style>
  <w:style w:type="character" w:customStyle="1" w:styleId="HeaderChar">
    <w:name w:val="Header Char"/>
    <w:basedOn w:val="DefaultParagraphFont"/>
    <w:link w:val="Header"/>
    <w:rsid w:val="00293D49"/>
    <w:rPr>
      <w:rFonts w:ascii="Arial" w:hAnsi="Arial"/>
      <w:sz w:val="22"/>
      <w:lang w:eastAsia="en-US"/>
    </w:rPr>
  </w:style>
  <w:style w:type="paragraph" w:styleId="Footer">
    <w:name w:val="footer"/>
    <w:basedOn w:val="Normal"/>
    <w:link w:val="FooterChar"/>
    <w:uiPriority w:val="99"/>
    <w:rsid w:val="00293D49"/>
    <w:pPr>
      <w:tabs>
        <w:tab w:val="center" w:pos="4513"/>
        <w:tab w:val="right" w:pos="9026"/>
      </w:tabs>
      <w:spacing w:before="0" w:after="0"/>
    </w:pPr>
  </w:style>
  <w:style w:type="character" w:customStyle="1" w:styleId="FooterChar">
    <w:name w:val="Footer Char"/>
    <w:basedOn w:val="DefaultParagraphFont"/>
    <w:link w:val="Footer"/>
    <w:uiPriority w:val="99"/>
    <w:rsid w:val="00293D49"/>
    <w:rPr>
      <w:rFonts w:ascii="Arial" w:hAnsi="Arial"/>
      <w:sz w:val="22"/>
      <w:lang w:eastAsia="en-US"/>
    </w:rPr>
  </w:style>
  <w:style w:type="paragraph" w:customStyle="1" w:styleId="ITTBodyLevelafterH2">
    <w:name w:val="ITT Body Level after H2"/>
    <w:basedOn w:val="ITTBodyLevel2"/>
    <w:qFormat/>
    <w:rsid w:val="00A661BD"/>
    <w:pPr>
      <w:numPr>
        <w:ilvl w:val="2"/>
        <w:numId w:val="7"/>
      </w:numPr>
      <w:tabs>
        <w:tab w:val="clear" w:pos="1418"/>
        <w:tab w:val="left" w:pos="1134"/>
      </w:tabs>
      <w:spacing w:before="120" w:afterLines="120" w:line="240" w:lineRule="auto"/>
      <w:ind w:left="1134" w:hanging="1134"/>
    </w:pPr>
    <w:rPr>
      <w:lang w:val="en-GB" w:bidi="ar-SA"/>
    </w:rPr>
  </w:style>
  <w:style w:type="paragraph" w:customStyle="1" w:styleId="DocSpace">
    <w:name w:val="DocSpace"/>
    <w:basedOn w:val="Normal"/>
    <w:rsid w:val="00862352"/>
    <w:pPr>
      <w:spacing w:before="240" w:after="60"/>
      <w:jc w:val="both"/>
    </w:pPr>
    <w:rPr>
      <w:sz w:val="20"/>
    </w:rPr>
  </w:style>
  <w:style w:type="character" w:customStyle="1" w:styleId="consectsty5">
    <w:name w:val="consect.sty 5"/>
    <w:basedOn w:val="DefaultParagraphFont"/>
    <w:rsid w:val="0085477D"/>
  </w:style>
  <w:style w:type="character" w:customStyle="1" w:styleId="consectsty2">
    <w:name w:val="consect.sty 2"/>
    <w:basedOn w:val="DefaultParagraphFont"/>
    <w:rsid w:val="0085477D"/>
    <w:rPr>
      <w:b/>
      <w:sz w:val="24"/>
    </w:rPr>
  </w:style>
  <w:style w:type="paragraph" w:styleId="BodyTextIndent3">
    <w:name w:val="Body Text Indent 3"/>
    <w:basedOn w:val="Normal"/>
    <w:link w:val="BodyTextIndent3Char"/>
    <w:rsid w:val="0085477D"/>
    <w:pPr>
      <w:tabs>
        <w:tab w:val="left" w:pos="-1440"/>
        <w:tab w:val="left" w:pos="-720"/>
        <w:tab w:val="left" w:pos="-360"/>
        <w:tab w:val="left" w:pos="0"/>
        <w:tab w:val="left" w:pos="360"/>
        <w:tab w:val="left" w:pos="1080"/>
        <w:tab w:val="left" w:pos="1440"/>
        <w:tab w:val="left" w:pos="1800"/>
        <w:tab w:val="left" w:pos="2160"/>
        <w:tab w:val="left" w:pos="2520"/>
        <w:tab w:val="left" w:pos="3600"/>
      </w:tabs>
      <w:suppressAutoHyphens/>
      <w:spacing w:before="0" w:after="0"/>
      <w:ind w:left="1440" w:hanging="720"/>
      <w:jc w:val="both"/>
    </w:pPr>
    <w:rPr>
      <w:rFonts w:ascii="Times New Roman Outline" w:hAnsi="Times New Roman Outline"/>
      <w:spacing w:val="-3"/>
      <w:sz w:val="24"/>
    </w:rPr>
  </w:style>
  <w:style w:type="character" w:customStyle="1" w:styleId="BodyTextIndent3Char">
    <w:name w:val="Body Text Indent 3 Char"/>
    <w:basedOn w:val="DefaultParagraphFont"/>
    <w:link w:val="BodyTextIndent3"/>
    <w:rsid w:val="0085477D"/>
    <w:rPr>
      <w:rFonts w:ascii="Times New Roman Outline" w:hAnsi="Times New Roman Outline"/>
      <w:spacing w:val="-3"/>
      <w:sz w:val="24"/>
      <w:lang w:eastAsia="en-US"/>
    </w:rPr>
  </w:style>
  <w:style w:type="paragraph" w:styleId="BodyText3">
    <w:name w:val="Body Text 3"/>
    <w:basedOn w:val="Normal"/>
    <w:link w:val="BodyText3Char"/>
    <w:rsid w:val="0085477D"/>
    <w:pPr>
      <w:tabs>
        <w:tab w:val="left" w:pos="-1440"/>
        <w:tab w:val="left" w:pos="-720"/>
        <w:tab w:val="left" w:pos="-360"/>
        <w:tab w:val="left" w:pos="360"/>
        <w:tab w:val="left" w:pos="720"/>
        <w:tab w:val="left" w:pos="1080"/>
        <w:tab w:val="left" w:pos="1800"/>
        <w:tab w:val="left" w:pos="2160"/>
        <w:tab w:val="left" w:pos="2520"/>
        <w:tab w:val="left" w:pos="3600"/>
      </w:tabs>
      <w:suppressAutoHyphens/>
      <w:spacing w:before="0" w:after="0"/>
      <w:jc w:val="both"/>
    </w:pPr>
    <w:rPr>
      <w:rFonts w:ascii="Times New Roman Outline" w:hAnsi="Times New Roman Outline"/>
      <w:spacing w:val="-3"/>
      <w:sz w:val="24"/>
    </w:rPr>
  </w:style>
  <w:style w:type="character" w:customStyle="1" w:styleId="BodyText3Char">
    <w:name w:val="Body Text 3 Char"/>
    <w:basedOn w:val="DefaultParagraphFont"/>
    <w:link w:val="BodyText3"/>
    <w:rsid w:val="0085477D"/>
    <w:rPr>
      <w:rFonts w:ascii="Times New Roman Outline" w:hAnsi="Times New Roman Outline"/>
      <w:spacing w:val="-3"/>
      <w:sz w:val="24"/>
      <w:lang w:eastAsia="en-US"/>
    </w:rPr>
  </w:style>
  <w:style w:type="character" w:customStyle="1" w:styleId="consectsty3">
    <w:name w:val="consect.sty 3"/>
    <w:basedOn w:val="DefaultParagraphFont"/>
    <w:rsid w:val="00AB65EB"/>
  </w:style>
  <w:style w:type="character" w:customStyle="1" w:styleId="consectsty4">
    <w:name w:val="consect.sty 4"/>
    <w:basedOn w:val="DefaultParagraphFont"/>
    <w:rsid w:val="00AB65EB"/>
  </w:style>
  <w:style w:type="paragraph" w:customStyle="1" w:styleId="TCBullet">
    <w:name w:val="T&amp;C Bullet"/>
    <w:basedOn w:val="Normal"/>
    <w:qFormat/>
    <w:rsid w:val="00055F2E"/>
    <w:pPr>
      <w:numPr>
        <w:numId w:val="8"/>
      </w:numPr>
      <w:tabs>
        <w:tab w:val="left" w:pos="1985"/>
      </w:tabs>
      <w:spacing w:before="60"/>
      <w:ind w:left="1985" w:hanging="851"/>
    </w:pPr>
    <w:rPr>
      <w:rFonts w:ascii="Arial Narrow" w:hAnsi="Arial Narrow" w:cs="Arial"/>
      <w:szCs w:val="24"/>
    </w:rPr>
  </w:style>
  <w:style w:type="character" w:customStyle="1" w:styleId="consectsty1">
    <w:name w:val="consect.sty 1"/>
    <w:basedOn w:val="DefaultParagraphFont"/>
    <w:rsid w:val="00087361"/>
    <w:rPr>
      <w:sz w:val="24"/>
      <w:u w:val="single"/>
    </w:rPr>
  </w:style>
  <w:style w:type="paragraph" w:customStyle="1" w:styleId="TCBulleta">
    <w:name w:val="T&amp;C Bullet a"/>
    <w:aliases w:val="b,c indent after body 3"/>
    <w:basedOn w:val="TCBodyafterH3"/>
    <w:qFormat/>
    <w:rsid w:val="0058606A"/>
    <w:pPr>
      <w:numPr>
        <w:numId w:val="9"/>
      </w:numPr>
      <w:ind w:left="3969" w:hanging="567"/>
    </w:pPr>
  </w:style>
  <w:style w:type="character" w:customStyle="1" w:styleId="Scheda4">
    <w:name w:val="Scheda 4"/>
    <w:basedOn w:val="DefaultParagraphFont"/>
    <w:rsid w:val="00295F22"/>
  </w:style>
  <w:style w:type="paragraph" w:customStyle="1" w:styleId="TCbodyafterlevel4">
    <w:name w:val="T&amp;C body after level4"/>
    <w:basedOn w:val="TCBodyafterH3"/>
    <w:qFormat/>
    <w:rsid w:val="00FD2B3C"/>
    <w:pPr>
      <w:numPr>
        <w:ilvl w:val="4"/>
      </w:numPr>
      <w:tabs>
        <w:tab w:val="left" w:pos="4536"/>
      </w:tabs>
      <w:ind w:left="4536" w:hanging="1134"/>
    </w:pPr>
  </w:style>
  <w:style w:type="paragraph" w:customStyle="1" w:styleId="ITTPlainBody">
    <w:name w:val="ITT Plain Body"/>
    <w:basedOn w:val="ITTBody"/>
    <w:qFormat/>
    <w:rsid w:val="00DF0664"/>
    <w:pPr>
      <w:tabs>
        <w:tab w:val="clear" w:pos="1418"/>
        <w:tab w:val="left" w:pos="1134"/>
      </w:tabs>
      <w:spacing w:after="240"/>
      <w:ind w:left="0" w:firstLine="0"/>
    </w:pPr>
    <w:rPr>
      <w:lang w:val="en-GB" w:bidi="ar-SA"/>
    </w:rPr>
  </w:style>
  <w:style w:type="paragraph" w:customStyle="1" w:styleId="ITTPlainBodyBold">
    <w:name w:val="ITT Plain Body Bold"/>
    <w:basedOn w:val="ITTPlainBody"/>
    <w:qFormat/>
    <w:rsid w:val="00DF0664"/>
    <w:rPr>
      <w:b/>
    </w:rPr>
  </w:style>
  <w:style w:type="paragraph" w:customStyle="1" w:styleId="ITTHeading2">
    <w:name w:val="ITT Heading 2"/>
    <w:basedOn w:val="ITTBody"/>
    <w:link w:val="ITTHeading2Char"/>
    <w:qFormat/>
    <w:rsid w:val="00DF0664"/>
    <w:pPr>
      <w:numPr>
        <w:ilvl w:val="1"/>
        <w:numId w:val="1"/>
      </w:numPr>
      <w:tabs>
        <w:tab w:val="clear" w:pos="1418"/>
        <w:tab w:val="left" w:pos="1134"/>
      </w:tabs>
      <w:ind w:left="1077"/>
    </w:pPr>
    <w:rPr>
      <w:b/>
      <w:lang w:val="en-GB" w:bidi="ar-SA"/>
    </w:rPr>
  </w:style>
  <w:style w:type="character" w:customStyle="1" w:styleId="ITTHeading2Char">
    <w:name w:val="ITT Heading 2 Char"/>
    <w:basedOn w:val="DefaultParagraphFont"/>
    <w:link w:val="ITTHeading2"/>
    <w:rsid w:val="00DF0664"/>
    <w:rPr>
      <w:rFonts w:ascii="Arial" w:hAnsi="Arial" w:cs="Arial"/>
      <w:b/>
      <w:sz w:val="22"/>
      <w:szCs w:val="22"/>
      <w:lang w:eastAsia="en-US"/>
    </w:rPr>
  </w:style>
  <w:style w:type="paragraph" w:customStyle="1" w:styleId="TCBody">
    <w:name w:val="T&amp;C Body"/>
    <w:basedOn w:val="TCHeading2"/>
    <w:qFormat/>
    <w:rsid w:val="000E194D"/>
    <w:pPr>
      <w:numPr>
        <w:ilvl w:val="0"/>
        <w:numId w:val="0"/>
      </w:numPr>
      <w:tabs>
        <w:tab w:val="num" w:pos="720"/>
      </w:tabs>
      <w:spacing w:after="120"/>
      <w:ind w:left="1134" w:hanging="1134"/>
    </w:pPr>
    <w:rPr>
      <w:rFonts w:cs="Arial"/>
      <w:b w:val="0"/>
      <w:sz w:val="22"/>
      <w:szCs w:val="22"/>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B87CA1"/>
    <w:rPr>
      <w:sz w:val="22"/>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B87CA1"/>
    <w:rPr>
      <w:sz w:val="22"/>
      <w:lang w:eastAsia="en-US"/>
    </w:rPr>
  </w:style>
  <w:style w:type="character" w:customStyle="1" w:styleId="Heading7Char">
    <w:name w:val="Heading 7 Char"/>
    <w:aliases w:val="Heading 7(unused) Char,Legal Level 1.1. Char,L2 PIP Char,Lev 7 Char,H7DO NOT USE Char,PA Appendix Major Char,Blank 3 Char"/>
    <w:basedOn w:val="DefaultParagraphFont"/>
    <w:link w:val="Heading7"/>
    <w:rsid w:val="00B87CA1"/>
    <w:rPr>
      <w:sz w:val="22"/>
      <w:lang w:eastAsia="en-US"/>
    </w:rPr>
  </w:style>
  <w:style w:type="character" w:customStyle="1" w:styleId="Heading8Char">
    <w:name w:val="Heading 8 Char"/>
    <w:aliases w:val="Legal Level 1.1.1. Char,Lev 8 Char,h8 DO NOT USE Char,PA Appendix Minor Char,Blank 4 Char"/>
    <w:basedOn w:val="DefaultParagraphFont"/>
    <w:link w:val="Heading8"/>
    <w:rsid w:val="00B87CA1"/>
    <w:rPr>
      <w:b/>
      <w:caps/>
      <w:sz w:val="22"/>
      <w:lang w:eastAsia="en-US"/>
    </w:rPr>
  </w:style>
  <w:style w:type="character" w:customStyle="1" w:styleId="Heading9Char">
    <w:name w:val="Heading 9 Char"/>
    <w:aliases w:val="Heading 9 (defunct) Char,Legal Level 1.1.1.1. Char,Lev 9 Char,h9 DO NOT USE Char,App Heading Char,Titre 10 Char,App1 Char,Blank 5 Char,appendix Char"/>
    <w:basedOn w:val="DefaultParagraphFont"/>
    <w:link w:val="Heading9"/>
    <w:rsid w:val="00B87CA1"/>
    <w:rPr>
      <w:b/>
      <w:sz w:val="22"/>
      <w:lang w:eastAsia="en-US"/>
    </w:rPr>
  </w:style>
  <w:style w:type="character" w:customStyle="1" w:styleId="Heading2Char">
    <w:name w:val="Heading 2 Char"/>
    <w:aliases w:val="PARA2 Char,h 3 Char,Numbered - 2 Char,Reset numbering Char,S Heading Char,S Heading 2 Char,h2 Char,Heading Two Char,(1.1 Char,1.2 Char,1.3 etc) Char,Prophead 2 Char,RFP Heading 2 Char,Activity Char,l2 Char,H2 Char,Major Char,RFS 2 Char"/>
    <w:basedOn w:val="DefaultParagraphFont"/>
    <w:link w:val="Heading2"/>
    <w:uiPriority w:val="9"/>
    <w:rsid w:val="00DA11F6"/>
    <w:rPr>
      <w:rFonts w:ascii="Arial" w:hAnsi="Arial"/>
      <w:sz w:val="25"/>
      <w:lang w:eastAsia="en-US"/>
    </w:rPr>
  </w:style>
  <w:style w:type="character" w:customStyle="1" w:styleId="Heading3Char">
    <w:name w:val="Heading 3 Char"/>
    <w:aliases w:val="Level 1 - 2 Char,h3 Char,C Sub-Sub/Italic Char,h3 sub heading Char,Head 31 Char,Head 32 Char,C Sub-Sub/Italic1 Char,h3 sub heading1 Char,H3 Char,3m Char,Level 1 - 1 Char,GPH Heading 3 Char,Sub-section Char,H31 Char,(Alt+3) Char,3 Char"/>
    <w:basedOn w:val="DefaultParagraphFont"/>
    <w:link w:val="Heading3"/>
    <w:uiPriority w:val="9"/>
    <w:rsid w:val="00DA11F6"/>
    <w:rPr>
      <w:rFonts w:ascii="Arial" w:hAnsi="Arial"/>
      <w:sz w:val="25"/>
      <w:lang w:eastAsia="en-US"/>
    </w:rPr>
  </w:style>
  <w:style w:type="paragraph" w:customStyle="1" w:styleId="SSBullet3">
    <w:name w:val="SS Bullet 3"/>
    <w:basedOn w:val="Normal"/>
    <w:qFormat/>
    <w:rsid w:val="00DA11F6"/>
    <w:pPr>
      <w:numPr>
        <w:numId w:val="12"/>
      </w:numPr>
      <w:tabs>
        <w:tab w:val="clear" w:pos="0"/>
      </w:tabs>
      <w:spacing w:before="0" w:after="200" w:line="276" w:lineRule="auto"/>
      <w:ind w:left="3261" w:hanging="851"/>
      <w:jc w:val="both"/>
    </w:pPr>
    <w:rPr>
      <w:rFonts w:eastAsiaTheme="minorEastAsia" w:cs="Arial"/>
      <w:sz w:val="24"/>
      <w:szCs w:val="24"/>
      <w:lang w:val="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DA11F6"/>
    <w:rPr>
      <w:rFonts w:ascii="Calibri" w:hAnsi="Calibri"/>
      <w:b/>
      <w:sz w:val="24"/>
      <w:lang w:eastAsia="en-US"/>
    </w:rPr>
  </w:style>
  <w:style w:type="paragraph" w:customStyle="1" w:styleId="AAMainH">
    <w:name w:val="AA Main H"/>
    <w:basedOn w:val="Heading1"/>
    <w:qFormat/>
    <w:rsid w:val="00DA11F6"/>
    <w:pPr>
      <w:numPr>
        <w:numId w:val="0"/>
      </w:numPr>
      <w:spacing w:before="200" w:after="0" w:line="276" w:lineRule="auto"/>
      <w:jc w:val="left"/>
    </w:pPr>
    <w:rPr>
      <w:rFonts w:ascii="Arial" w:eastAsiaTheme="majorEastAsia" w:hAnsi="Arial" w:cs="Arial"/>
      <w:bCs/>
      <w:sz w:val="28"/>
      <w:szCs w:val="28"/>
    </w:rPr>
  </w:style>
  <w:style w:type="paragraph" w:customStyle="1" w:styleId="AAH1">
    <w:name w:val="AA H1"/>
    <w:basedOn w:val="Heading3"/>
    <w:qFormat/>
    <w:rsid w:val="00DA11F6"/>
    <w:pPr>
      <w:keepNext/>
      <w:keepLines/>
      <w:spacing w:before="200" w:after="0" w:line="276" w:lineRule="auto"/>
      <w:ind w:left="0" w:right="0" w:firstLine="0"/>
      <w:jc w:val="left"/>
    </w:pPr>
    <w:rPr>
      <w:rFonts w:eastAsiaTheme="majorEastAsia" w:cs="Arial"/>
      <w:b/>
      <w:bCs/>
      <w:sz w:val="28"/>
      <w:szCs w:val="24"/>
    </w:rPr>
  </w:style>
  <w:style w:type="paragraph" w:customStyle="1" w:styleId="AABH1">
    <w:name w:val="AA B H1"/>
    <w:basedOn w:val="AAH1"/>
    <w:qFormat/>
    <w:rsid w:val="00DA11F6"/>
    <w:pPr>
      <w:spacing w:before="120" w:line="240" w:lineRule="auto"/>
    </w:pPr>
    <w:rPr>
      <w:b w:val="0"/>
      <w:sz w:val="22"/>
      <w:szCs w:val="22"/>
    </w:rPr>
  </w:style>
  <w:style w:type="paragraph" w:customStyle="1" w:styleId="AAH2">
    <w:name w:val="AA H2"/>
    <w:basedOn w:val="AABH1"/>
    <w:qFormat/>
    <w:rsid w:val="00DA11F6"/>
    <w:rPr>
      <w:b/>
    </w:rPr>
  </w:style>
  <w:style w:type="paragraph" w:customStyle="1" w:styleId="AABH2">
    <w:name w:val="AA B H2"/>
    <w:basedOn w:val="AABH1"/>
    <w:qFormat/>
    <w:rsid w:val="00DA11F6"/>
    <w:pPr>
      <w:keepNext w:val="0"/>
      <w:keepLines w:val="0"/>
      <w:spacing w:after="120"/>
    </w:pPr>
  </w:style>
  <w:style w:type="paragraph" w:customStyle="1" w:styleId="AAH3">
    <w:name w:val="AA H3"/>
    <w:basedOn w:val="AABH2"/>
    <w:qFormat/>
    <w:rsid w:val="00DA11F6"/>
    <w:pPr>
      <w:ind w:left="2552"/>
    </w:pPr>
    <w:rPr>
      <w:b/>
    </w:rPr>
  </w:style>
  <w:style w:type="paragraph" w:customStyle="1" w:styleId="AAH3Bul">
    <w:name w:val="AA H3 Bul"/>
    <w:basedOn w:val="ListParagraph"/>
    <w:next w:val="AATLBul"/>
    <w:qFormat/>
    <w:rsid w:val="00DA11F6"/>
    <w:pPr>
      <w:numPr>
        <w:numId w:val="14"/>
      </w:numPr>
      <w:spacing w:before="0"/>
      <w:ind w:left="3261" w:hanging="567"/>
    </w:pPr>
    <w:rPr>
      <w:rFonts w:eastAsiaTheme="minorHAnsi" w:cs="Arial"/>
      <w:szCs w:val="22"/>
    </w:rPr>
  </w:style>
  <w:style w:type="paragraph" w:customStyle="1" w:styleId="AAtermslist">
    <w:name w:val="AA terms list"/>
    <w:basedOn w:val="AABH1"/>
    <w:qFormat/>
    <w:rsid w:val="00DA11F6"/>
    <w:pPr>
      <w:tabs>
        <w:tab w:val="left" w:pos="3544"/>
      </w:tabs>
      <w:ind w:left="3544" w:hanging="3184"/>
    </w:pPr>
  </w:style>
  <w:style w:type="paragraph" w:customStyle="1" w:styleId="AAtermslist2">
    <w:name w:val="AA terms list 2"/>
    <w:basedOn w:val="AAH3"/>
    <w:qFormat/>
    <w:rsid w:val="00DA11F6"/>
    <w:pPr>
      <w:ind w:left="3544"/>
    </w:pPr>
  </w:style>
  <w:style w:type="paragraph" w:customStyle="1" w:styleId="AATLBul">
    <w:name w:val="AA TL Bul"/>
    <w:basedOn w:val="AAH3Bul"/>
    <w:next w:val="Normal"/>
    <w:qFormat/>
    <w:rsid w:val="00DA11F6"/>
    <w:pPr>
      <w:numPr>
        <w:numId w:val="17"/>
      </w:numPr>
      <w:ind w:left="4111" w:hanging="567"/>
    </w:pPr>
  </w:style>
  <w:style w:type="paragraph" w:customStyle="1" w:styleId="AATB">
    <w:name w:val="AA T B"/>
    <w:basedOn w:val="AAH3Bul"/>
    <w:qFormat/>
    <w:rsid w:val="00DA11F6"/>
    <w:pPr>
      <w:numPr>
        <w:numId w:val="15"/>
      </w:numPr>
      <w:spacing w:after="60"/>
      <w:ind w:left="318" w:hanging="284"/>
    </w:pPr>
    <w:rPr>
      <w:sz w:val="20"/>
      <w:szCs w:val="20"/>
    </w:rPr>
  </w:style>
  <w:style w:type="paragraph" w:customStyle="1" w:styleId="AATBold">
    <w:name w:val="AA T Bold"/>
    <w:basedOn w:val="Normal"/>
    <w:qFormat/>
    <w:rsid w:val="00DA11F6"/>
    <w:pPr>
      <w:spacing w:before="0" w:after="0"/>
    </w:pPr>
    <w:rPr>
      <w:rFonts w:eastAsiaTheme="minorHAnsi" w:cs="Arial"/>
      <w:b/>
      <w:sz w:val="20"/>
    </w:rPr>
  </w:style>
  <w:style w:type="paragraph" w:customStyle="1" w:styleId="AAT">
    <w:name w:val="AA T"/>
    <w:basedOn w:val="Normal"/>
    <w:qFormat/>
    <w:rsid w:val="00DA11F6"/>
    <w:pPr>
      <w:spacing w:before="0" w:after="0"/>
    </w:pPr>
    <w:rPr>
      <w:rFonts w:eastAsiaTheme="minorHAnsi" w:cs="Arial"/>
      <w:sz w:val="20"/>
    </w:rPr>
  </w:style>
  <w:style w:type="paragraph" w:customStyle="1" w:styleId="AABullet">
    <w:name w:val="AA Bullet"/>
    <w:basedOn w:val="AAH3Bul"/>
    <w:next w:val="AAH3Bul"/>
    <w:qFormat/>
    <w:rsid w:val="00DA11F6"/>
    <w:pPr>
      <w:numPr>
        <w:numId w:val="16"/>
      </w:numPr>
    </w:pPr>
  </w:style>
  <w:style w:type="paragraph" w:customStyle="1" w:styleId="AABH3">
    <w:name w:val="AA B H3"/>
    <w:basedOn w:val="AABH2"/>
    <w:qFormat/>
    <w:rsid w:val="00DA11F6"/>
    <w:pPr>
      <w:tabs>
        <w:tab w:val="left" w:pos="2977"/>
      </w:tabs>
    </w:pPr>
  </w:style>
  <w:style w:type="paragraph" w:styleId="NormalWeb">
    <w:name w:val="Normal (Web)"/>
    <w:basedOn w:val="Normal"/>
    <w:uiPriority w:val="99"/>
    <w:unhideWhenUsed/>
    <w:rsid w:val="00D85869"/>
    <w:pPr>
      <w:spacing w:before="0" w:after="0"/>
    </w:pPr>
    <w:rPr>
      <w:rFonts w:ascii="Times New Roman" w:eastAsiaTheme="minorHAnsi" w:hAnsi="Times New Roman"/>
      <w:sz w:val="24"/>
      <w:szCs w:val="24"/>
      <w:lang w:eastAsia="en-GB"/>
    </w:rPr>
  </w:style>
  <w:style w:type="paragraph" w:styleId="Title">
    <w:name w:val="Title"/>
    <w:basedOn w:val="Normal"/>
    <w:next w:val="Normal"/>
    <w:link w:val="TitleChar"/>
    <w:qFormat/>
    <w:rsid w:val="006E58B2"/>
    <w:pPr>
      <w:pBdr>
        <w:bottom w:val="single" w:sz="8" w:space="4" w:color="4F81BD" w:themeColor="accent1"/>
      </w:pBdr>
      <w:spacing w:before="0" w:after="300"/>
      <w:contextualSpacing/>
    </w:pPr>
    <w:rPr>
      <w:rFonts w:eastAsiaTheme="majorEastAsia" w:cstheme="majorBidi"/>
      <w:spacing w:val="5"/>
      <w:kern w:val="28"/>
      <w:sz w:val="52"/>
      <w:szCs w:val="52"/>
      <w:lang w:val="en-US"/>
    </w:rPr>
  </w:style>
  <w:style w:type="character" w:customStyle="1" w:styleId="TitleChar">
    <w:name w:val="Title Char"/>
    <w:basedOn w:val="DefaultParagraphFont"/>
    <w:link w:val="Title"/>
    <w:rsid w:val="006E58B2"/>
    <w:rPr>
      <w:rFonts w:ascii="Arial" w:eastAsiaTheme="majorEastAsia" w:hAnsi="Arial" w:cstheme="majorBidi"/>
      <w:spacing w:val="5"/>
      <w:kern w:val="28"/>
      <w:sz w:val="52"/>
      <w:szCs w:val="52"/>
      <w:lang w:val="en-US" w:eastAsia="en-US"/>
    </w:rPr>
  </w:style>
  <w:style w:type="paragraph" w:customStyle="1" w:styleId="SSHeading1">
    <w:name w:val="SS Heading 1"/>
    <w:basedOn w:val="Heading1"/>
    <w:qFormat/>
    <w:rsid w:val="006E58B2"/>
    <w:pPr>
      <w:numPr>
        <w:numId w:val="24"/>
      </w:numPr>
      <w:tabs>
        <w:tab w:val="num" w:pos="360"/>
        <w:tab w:val="left" w:pos="1134"/>
      </w:tabs>
      <w:spacing w:after="0" w:line="240" w:lineRule="auto"/>
      <w:ind w:left="1134" w:hanging="1134"/>
    </w:pPr>
    <w:rPr>
      <w:rFonts w:ascii="Arial" w:eastAsiaTheme="majorEastAsia" w:hAnsi="Arial" w:cs="Arial"/>
      <w:bCs/>
      <w:sz w:val="32"/>
      <w:szCs w:val="32"/>
      <w:lang w:val="en-US"/>
    </w:rPr>
  </w:style>
  <w:style w:type="paragraph" w:customStyle="1" w:styleId="SSBodyH1">
    <w:name w:val="SS Body H1"/>
    <w:basedOn w:val="SSHeading1"/>
    <w:qFormat/>
    <w:rsid w:val="006E58B2"/>
    <w:pPr>
      <w:keepNext w:val="0"/>
      <w:keepLines w:val="0"/>
      <w:numPr>
        <w:ilvl w:val="1"/>
      </w:numPr>
      <w:tabs>
        <w:tab w:val="num" w:pos="360"/>
      </w:tabs>
      <w:spacing w:after="120"/>
      <w:ind w:left="1134" w:hanging="1134"/>
      <w:jc w:val="left"/>
    </w:pPr>
    <w:rPr>
      <w:b w:val="0"/>
      <w:sz w:val="24"/>
      <w:szCs w:val="24"/>
    </w:rPr>
  </w:style>
  <w:style w:type="paragraph" w:customStyle="1" w:styleId="SSHeading2">
    <w:name w:val="SS Heading 2"/>
    <w:basedOn w:val="SSBodyH1"/>
    <w:qFormat/>
    <w:rsid w:val="006E58B2"/>
    <w:pPr>
      <w:tabs>
        <w:tab w:val="clear" w:pos="360"/>
      </w:tabs>
      <w:ind w:left="1927" w:hanging="432"/>
    </w:pPr>
    <w:rPr>
      <w:b/>
      <w:sz w:val="28"/>
      <w:szCs w:val="28"/>
    </w:rPr>
  </w:style>
  <w:style w:type="paragraph" w:customStyle="1" w:styleId="SSBodyH2">
    <w:name w:val="SS Body H2"/>
    <w:basedOn w:val="SSBodyH1"/>
    <w:qFormat/>
    <w:rsid w:val="006E58B2"/>
    <w:pPr>
      <w:numPr>
        <w:ilvl w:val="2"/>
      </w:numPr>
      <w:tabs>
        <w:tab w:val="num" w:pos="360"/>
      </w:tabs>
      <w:ind w:left="1134" w:hanging="1134"/>
    </w:pPr>
  </w:style>
  <w:style w:type="paragraph" w:customStyle="1" w:styleId="SSBodyH3">
    <w:name w:val="SS Body H3"/>
    <w:basedOn w:val="SSBodyH2"/>
    <w:qFormat/>
    <w:rsid w:val="006E58B2"/>
    <w:pPr>
      <w:numPr>
        <w:ilvl w:val="3"/>
      </w:numPr>
      <w:tabs>
        <w:tab w:val="clear" w:pos="1134"/>
        <w:tab w:val="num" w:pos="360"/>
        <w:tab w:val="left" w:pos="2268"/>
      </w:tabs>
      <w:ind w:left="2268" w:hanging="1134"/>
    </w:pPr>
  </w:style>
  <w:style w:type="paragraph" w:customStyle="1" w:styleId="SSBodyL2">
    <w:name w:val="SS Body L2"/>
    <w:basedOn w:val="SSBodyH2"/>
    <w:qFormat/>
    <w:rsid w:val="006E58B2"/>
    <w:pPr>
      <w:tabs>
        <w:tab w:val="clear" w:pos="360"/>
        <w:tab w:val="clear" w:pos="1134"/>
        <w:tab w:val="left" w:pos="2268"/>
      </w:tabs>
      <w:ind w:left="2359" w:hanging="504"/>
    </w:pPr>
  </w:style>
  <w:style w:type="paragraph" w:customStyle="1" w:styleId="SSBodyL3">
    <w:name w:val="SS Body L3"/>
    <w:basedOn w:val="SSBodyH3"/>
    <w:qFormat/>
    <w:rsid w:val="006E58B2"/>
    <w:pPr>
      <w:tabs>
        <w:tab w:val="clear" w:pos="2268"/>
        <w:tab w:val="left" w:pos="3686"/>
      </w:tabs>
      <w:ind w:left="3686" w:hanging="1418"/>
    </w:pPr>
  </w:style>
  <w:style w:type="paragraph" w:customStyle="1" w:styleId="SSBodyL4">
    <w:name w:val="SS Body L4"/>
    <w:basedOn w:val="SSBodyL3"/>
    <w:qFormat/>
    <w:rsid w:val="006E58B2"/>
    <w:pPr>
      <w:numPr>
        <w:ilvl w:val="4"/>
      </w:numPr>
      <w:tabs>
        <w:tab w:val="num" w:pos="360"/>
      </w:tabs>
      <w:ind w:left="3686" w:hanging="1418"/>
    </w:pPr>
  </w:style>
  <w:style w:type="paragraph" w:customStyle="1" w:styleId="SSBullet2">
    <w:name w:val="SS Bullet 2"/>
    <w:basedOn w:val="SSBullet3"/>
    <w:qFormat/>
    <w:rsid w:val="006E58B2"/>
    <w:pPr>
      <w:numPr>
        <w:numId w:val="0"/>
      </w:numPr>
      <w:ind w:left="2268" w:hanging="851"/>
    </w:pPr>
  </w:style>
  <w:style w:type="paragraph" w:customStyle="1" w:styleId="SSBullet4">
    <w:name w:val="SS Bullet 4"/>
    <w:basedOn w:val="SSBullet3"/>
    <w:qFormat/>
    <w:rsid w:val="006E58B2"/>
    <w:pPr>
      <w:numPr>
        <w:numId w:val="0"/>
      </w:numPr>
      <w:ind w:left="4678" w:hanging="851"/>
      <w:jc w:val="left"/>
    </w:pPr>
  </w:style>
  <w:style w:type="paragraph" w:customStyle="1" w:styleId="SSSubHeading">
    <w:name w:val="SS SubHeading"/>
    <w:basedOn w:val="SSBodyH3"/>
    <w:qFormat/>
    <w:rsid w:val="006E58B2"/>
    <w:pPr>
      <w:numPr>
        <w:ilvl w:val="0"/>
        <w:numId w:val="0"/>
      </w:numPr>
      <w:ind w:left="1134"/>
    </w:pPr>
    <w:rPr>
      <w:b/>
    </w:rPr>
  </w:style>
  <w:style w:type="paragraph" w:customStyle="1" w:styleId="SSBodyNon">
    <w:name w:val="SS Body Non"/>
    <w:basedOn w:val="SSBodyH2"/>
    <w:qFormat/>
    <w:rsid w:val="006E58B2"/>
    <w:pPr>
      <w:numPr>
        <w:ilvl w:val="0"/>
        <w:numId w:val="0"/>
      </w:numPr>
      <w:ind w:left="1134"/>
    </w:pPr>
  </w:style>
  <w:style w:type="paragraph" w:customStyle="1" w:styleId="SSBodyL1">
    <w:name w:val="SS Body L1"/>
    <w:basedOn w:val="SSBodyH1"/>
    <w:qFormat/>
    <w:rsid w:val="006E58B2"/>
    <w:pPr>
      <w:tabs>
        <w:tab w:val="clear" w:pos="1134"/>
        <w:tab w:val="left" w:pos="2268"/>
      </w:tabs>
      <w:ind w:left="2268"/>
    </w:pPr>
  </w:style>
  <w:style w:type="paragraph" w:customStyle="1" w:styleId="SSBodyL2In">
    <w:name w:val="SS Body L2 In"/>
    <w:basedOn w:val="SSBodyL2"/>
    <w:qFormat/>
    <w:rsid w:val="006E58B2"/>
    <w:pPr>
      <w:tabs>
        <w:tab w:val="clear" w:pos="2268"/>
      </w:tabs>
      <w:ind w:left="3402"/>
    </w:pPr>
  </w:style>
  <w:style w:type="character" w:customStyle="1" w:styleId="Hyperlink1">
    <w:name w:val="Hyperlink1"/>
    <w:basedOn w:val="DefaultParagraphFont"/>
    <w:rsid w:val="006E58B2"/>
    <w:rPr>
      <w:color w:val="4F81BD" w:themeColor="accent1"/>
    </w:rPr>
  </w:style>
  <w:style w:type="paragraph" w:styleId="Revision">
    <w:name w:val="Revision"/>
    <w:hidden/>
    <w:uiPriority w:val="99"/>
    <w:semiHidden/>
    <w:rsid w:val="00DF35E0"/>
    <w:rPr>
      <w:rFonts w:ascii="Arial" w:hAnsi="Arial"/>
      <w:sz w:val="22"/>
      <w:lang w:eastAsia="en-US"/>
    </w:rPr>
  </w:style>
  <w:style w:type="paragraph" w:customStyle="1" w:styleId="TCBodyindentH3">
    <w:name w:val="T&amp;C Body indent H3"/>
    <w:basedOn w:val="TCBodyafterH2"/>
    <w:qFormat/>
    <w:rsid w:val="006B3A08"/>
    <w:pPr>
      <w:tabs>
        <w:tab w:val="clear" w:pos="1985"/>
        <w:tab w:val="left" w:pos="2977"/>
      </w:tabs>
      <w:ind w:left="2977" w:hanging="1213"/>
    </w:pPr>
  </w:style>
  <w:style w:type="character" w:styleId="FollowedHyperlink">
    <w:name w:val="FollowedHyperlink"/>
    <w:basedOn w:val="DefaultParagraphFont"/>
    <w:rsid w:val="006E0DEE"/>
    <w:rPr>
      <w:color w:val="800080" w:themeColor="followedHyperlink"/>
      <w:u w:val="single"/>
    </w:rPr>
  </w:style>
  <w:style w:type="paragraph" w:customStyle="1" w:styleId="ITTAppendix">
    <w:name w:val="ITT Appendix"/>
    <w:basedOn w:val="ITTHeading1"/>
    <w:qFormat/>
    <w:rsid w:val="00695017"/>
    <w:pPr>
      <w:tabs>
        <w:tab w:val="clear" w:pos="1418"/>
        <w:tab w:val="left" w:pos="1134"/>
      </w:tabs>
      <w:ind w:left="1134" w:hanging="1134"/>
    </w:pPr>
  </w:style>
  <w:style w:type="paragraph" w:customStyle="1" w:styleId="ITTBodyLevel3">
    <w:name w:val="ITT Body Level 3"/>
    <w:basedOn w:val="ITTBodyLevel2"/>
    <w:qFormat/>
    <w:rsid w:val="00695017"/>
    <w:pPr>
      <w:tabs>
        <w:tab w:val="clear" w:pos="1418"/>
        <w:tab w:val="left" w:pos="1134"/>
      </w:tabs>
      <w:ind w:left="3261" w:hanging="993"/>
    </w:pPr>
    <w:rPr>
      <w:sz w:val="24"/>
      <w:szCs w:val="24"/>
      <w:lang w:val="en-GB"/>
    </w:rPr>
  </w:style>
  <w:style w:type="paragraph" w:customStyle="1" w:styleId="Bullets">
    <w:name w:val="Bullets"/>
    <w:basedOn w:val="Normal"/>
    <w:uiPriority w:val="5"/>
    <w:qFormat/>
    <w:rsid w:val="00F57599"/>
    <w:pPr>
      <w:numPr>
        <w:numId w:val="39"/>
      </w:numPr>
      <w:spacing w:before="0" w:line="276" w:lineRule="auto"/>
    </w:pPr>
    <w:rPr>
      <w:sz w:val="24"/>
      <w:szCs w:val="24"/>
      <w:lang w:eastAsia="en-GB"/>
    </w:rPr>
  </w:style>
  <w:style w:type="paragraph" w:customStyle="1" w:styleId="Paragraphnonumbers">
    <w:name w:val="Paragraph no numbers"/>
    <w:basedOn w:val="Normal"/>
    <w:uiPriority w:val="99"/>
    <w:qFormat/>
    <w:rsid w:val="00F57599"/>
    <w:pPr>
      <w:spacing w:before="0" w:after="240" w:line="276" w:lineRule="auto"/>
    </w:pPr>
    <w:rPr>
      <w:sz w:val="24"/>
      <w:szCs w:val="24"/>
      <w:lang w:eastAsia="en-GB"/>
    </w:rPr>
  </w:style>
  <w:style w:type="paragraph" w:customStyle="1" w:styleId="ITTBodyLevel4indent">
    <w:name w:val="ITT Body Level 4 indent"/>
    <w:basedOn w:val="Normal"/>
    <w:qFormat/>
    <w:rsid w:val="00691D15"/>
    <w:pPr>
      <w:tabs>
        <w:tab w:val="left" w:pos="2552"/>
      </w:tabs>
      <w:spacing w:before="0" w:line="276" w:lineRule="auto"/>
      <w:ind w:left="1134" w:hanging="1134"/>
    </w:pPr>
    <w:rPr>
      <w:rFonts w:cs="Arial"/>
      <w:szCs w:val="22"/>
      <w:lang w:bidi="en-US"/>
    </w:rPr>
  </w:style>
  <w:style w:type="character" w:customStyle="1" w:styleId="ITTBodyChar">
    <w:name w:val="ITT Body Char"/>
    <w:basedOn w:val="DefaultParagraphFont"/>
    <w:link w:val="ITTBody"/>
    <w:uiPriority w:val="99"/>
    <w:rsid w:val="00815A39"/>
    <w:rPr>
      <w:rFonts w:ascii="Arial" w:hAnsi="Arial" w:cs="Arial"/>
      <w:sz w:val="22"/>
      <w:szCs w:val="22"/>
      <w:lang w:val="en-US" w:eastAsia="en-US" w:bidi="en-US"/>
    </w:rPr>
  </w:style>
  <w:style w:type="character" w:customStyle="1" w:styleId="Heading4Char">
    <w:name w:val="Heading 4 Char"/>
    <w:aliases w:val="Sub-Minor Char,Level 2 - a Char,Project table Char,Propos Char,Bullet 1 Char,Bullet 11 Char,Bullet 12 Char,Bullet 13 Char,Bullet 14 Char,Bullet 15 Char,Bullet 16 Char,h4 Char,Paragraph Title Char,Oscar Faber 4 Char,H41 Char,H42 Char"/>
    <w:basedOn w:val="DefaultParagraphFont"/>
    <w:link w:val="Heading4"/>
    <w:rsid w:val="008405DB"/>
    <w:rPr>
      <w:rFonts w:ascii="Arial" w:hAnsi="Arial"/>
      <w:b/>
      <w:sz w:val="24"/>
      <w:lang w:eastAsia="en-US"/>
    </w:rPr>
  </w:style>
  <w:style w:type="paragraph" w:customStyle="1" w:styleId="ITTBodyafter4a">
    <w:name w:val="ITT Body after 4a"/>
    <w:basedOn w:val="Normal"/>
    <w:qFormat/>
    <w:rsid w:val="008C19C1"/>
    <w:pPr>
      <w:tabs>
        <w:tab w:val="left" w:pos="1134"/>
      </w:tabs>
      <w:spacing w:before="0" w:after="240"/>
      <w:ind w:left="1134" w:hanging="1134"/>
    </w:pPr>
    <w:rPr>
      <w:rFonts w:cs="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99292">
      <w:bodyDiv w:val="1"/>
      <w:marLeft w:val="0"/>
      <w:marRight w:val="0"/>
      <w:marTop w:val="0"/>
      <w:marBottom w:val="0"/>
      <w:divBdr>
        <w:top w:val="none" w:sz="0" w:space="0" w:color="auto"/>
        <w:left w:val="none" w:sz="0" w:space="0" w:color="auto"/>
        <w:bottom w:val="none" w:sz="0" w:space="0" w:color="auto"/>
        <w:right w:val="none" w:sz="0" w:space="0" w:color="auto"/>
      </w:divBdr>
    </w:div>
    <w:div w:id="169687702">
      <w:bodyDiv w:val="1"/>
      <w:marLeft w:val="0"/>
      <w:marRight w:val="0"/>
      <w:marTop w:val="0"/>
      <w:marBottom w:val="0"/>
      <w:divBdr>
        <w:top w:val="none" w:sz="0" w:space="0" w:color="auto"/>
        <w:left w:val="none" w:sz="0" w:space="0" w:color="auto"/>
        <w:bottom w:val="none" w:sz="0" w:space="0" w:color="auto"/>
        <w:right w:val="none" w:sz="0" w:space="0" w:color="auto"/>
      </w:divBdr>
    </w:div>
    <w:div w:id="243807865">
      <w:bodyDiv w:val="1"/>
      <w:marLeft w:val="0"/>
      <w:marRight w:val="0"/>
      <w:marTop w:val="0"/>
      <w:marBottom w:val="0"/>
      <w:divBdr>
        <w:top w:val="none" w:sz="0" w:space="0" w:color="auto"/>
        <w:left w:val="none" w:sz="0" w:space="0" w:color="auto"/>
        <w:bottom w:val="none" w:sz="0" w:space="0" w:color="auto"/>
        <w:right w:val="none" w:sz="0" w:space="0" w:color="auto"/>
      </w:divBdr>
    </w:div>
    <w:div w:id="362903975">
      <w:bodyDiv w:val="1"/>
      <w:marLeft w:val="0"/>
      <w:marRight w:val="0"/>
      <w:marTop w:val="0"/>
      <w:marBottom w:val="0"/>
      <w:divBdr>
        <w:top w:val="none" w:sz="0" w:space="0" w:color="auto"/>
        <w:left w:val="none" w:sz="0" w:space="0" w:color="auto"/>
        <w:bottom w:val="none" w:sz="0" w:space="0" w:color="auto"/>
        <w:right w:val="none" w:sz="0" w:space="0" w:color="auto"/>
      </w:divBdr>
      <w:divsChild>
        <w:div w:id="1237665247">
          <w:marLeft w:val="1166"/>
          <w:marRight w:val="0"/>
          <w:marTop w:val="86"/>
          <w:marBottom w:val="0"/>
          <w:divBdr>
            <w:top w:val="none" w:sz="0" w:space="0" w:color="auto"/>
            <w:left w:val="none" w:sz="0" w:space="0" w:color="auto"/>
            <w:bottom w:val="none" w:sz="0" w:space="0" w:color="auto"/>
            <w:right w:val="none" w:sz="0" w:space="0" w:color="auto"/>
          </w:divBdr>
        </w:div>
      </w:divsChild>
    </w:div>
    <w:div w:id="396242649">
      <w:bodyDiv w:val="1"/>
      <w:marLeft w:val="0"/>
      <w:marRight w:val="0"/>
      <w:marTop w:val="0"/>
      <w:marBottom w:val="0"/>
      <w:divBdr>
        <w:top w:val="none" w:sz="0" w:space="0" w:color="auto"/>
        <w:left w:val="none" w:sz="0" w:space="0" w:color="auto"/>
        <w:bottom w:val="none" w:sz="0" w:space="0" w:color="auto"/>
        <w:right w:val="none" w:sz="0" w:space="0" w:color="auto"/>
      </w:divBdr>
    </w:div>
    <w:div w:id="473983203">
      <w:bodyDiv w:val="1"/>
      <w:marLeft w:val="0"/>
      <w:marRight w:val="0"/>
      <w:marTop w:val="0"/>
      <w:marBottom w:val="0"/>
      <w:divBdr>
        <w:top w:val="none" w:sz="0" w:space="0" w:color="auto"/>
        <w:left w:val="none" w:sz="0" w:space="0" w:color="auto"/>
        <w:bottom w:val="none" w:sz="0" w:space="0" w:color="auto"/>
        <w:right w:val="none" w:sz="0" w:space="0" w:color="auto"/>
      </w:divBdr>
    </w:div>
    <w:div w:id="529951002">
      <w:bodyDiv w:val="1"/>
      <w:marLeft w:val="0"/>
      <w:marRight w:val="0"/>
      <w:marTop w:val="0"/>
      <w:marBottom w:val="0"/>
      <w:divBdr>
        <w:top w:val="none" w:sz="0" w:space="0" w:color="auto"/>
        <w:left w:val="none" w:sz="0" w:space="0" w:color="auto"/>
        <w:bottom w:val="none" w:sz="0" w:space="0" w:color="auto"/>
        <w:right w:val="none" w:sz="0" w:space="0" w:color="auto"/>
      </w:divBdr>
    </w:div>
    <w:div w:id="603151501">
      <w:bodyDiv w:val="1"/>
      <w:marLeft w:val="0"/>
      <w:marRight w:val="0"/>
      <w:marTop w:val="0"/>
      <w:marBottom w:val="0"/>
      <w:divBdr>
        <w:top w:val="none" w:sz="0" w:space="0" w:color="auto"/>
        <w:left w:val="none" w:sz="0" w:space="0" w:color="auto"/>
        <w:bottom w:val="none" w:sz="0" w:space="0" w:color="auto"/>
        <w:right w:val="none" w:sz="0" w:space="0" w:color="auto"/>
      </w:divBdr>
    </w:div>
    <w:div w:id="615793637">
      <w:bodyDiv w:val="1"/>
      <w:marLeft w:val="0"/>
      <w:marRight w:val="0"/>
      <w:marTop w:val="0"/>
      <w:marBottom w:val="0"/>
      <w:divBdr>
        <w:top w:val="none" w:sz="0" w:space="0" w:color="auto"/>
        <w:left w:val="none" w:sz="0" w:space="0" w:color="auto"/>
        <w:bottom w:val="none" w:sz="0" w:space="0" w:color="auto"/>
        <w:right w:val="none" w:sz="0" w:space="0" w:color="auto"/>
      </w:divBdr>
    </w:div>
    <w:div w:id="634140573">
      <w:bodyDiv w:val="1"/>
      <w:marLeft w:val="0"/>
      <w:marRight w:val="0"/>
      <w:marTop w:val="0"/>
      <w:marBottom w:val="0"/>
      <w:divBdr>
        <w:top w:val="none" w:sz="0" w:space="0" w:color="auto"/>
        <w:left w:val="none" w:sz="0" w:space="0" w:color="auto"/>
        <w:bottom w:val="none" w:sz="0" w:space="0" w:color="auto"/>
        <w:right w:val="none" w:sz="0" w:space="0" w:color="auto"/>
      </w:divBdr>
    </w:div>
    <w:div w:id="775755821">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6252553">
      <w:bodyDiv w:val="1"/>
      <w:marLeft w:val="0"/>
      <w:marRight w:val="0"/>
      <w:marTop w:val="0"/>
      <w:marBottom w:val="0"/>
      <w:divBdr>
        <w:top w:val="none" w:sz="0" w:space="0" w:color="auto"/>
        <w:left w:val="none" w:sz="0" w:space="0" w:color="auto"/>
        <w:bottom w:val="none" w:sz="0" w:space="0" w:color="auto"/>
        <w:right w:val="none" w:sz="0" w:space="0" w:color="auto"/>
      </w:divBdr>
    </w:div>
    <w:div w:id="1326741740">
      <w:bodyDiv w:val="1"/>
      <w:marLeft w:val="0"/>
      <w:marRight w:val="0"/>
      <w:marTop w:val="0"/>
      <w:marBottom w:val="0"/>
      <w:divBdr>
        <w:top w:val="none" w:sz="0" w:space="0" w:color="auto"/>
        <w:left w:val="none" w:sz="0" w:space="0" w:color="auto"/>
        <w:bottom w:val="none" w:sz="0" w:space="0" w:color="auto"/>
        <w:right w:val="none" w:sz="0" w:space="0" w:color="auto"/>
      </w:divBdr>
    </w:div>
    <w:div w:id="1340742012">
      <w:bodyDiv w:val="1"/>
      <w:marLeft w:val="0"/>
      <w:marRight w:val="0"/>
      <w:marTop w:val="0"/>
      <w:marBottom w:val="0"/>
      <w:divBdr>
        <w:top w:val="none" w:sz="0" w:space="0" w:color="auto"/>
        <w:left w:val="none" w:sz="0" w:space="0" w:color="auto"/>
        <w:bottom w:val="none" w:sz="0" w:space="0" w:color="auto"/>
        <w:right w:val="none" w:sz="0" w:space="0" w:color="auto"/>
      </w:divBdr>
    </w:div>
    <w:div w:id="1412117533">
      <w:bodyDiv w:val="1"/>
      <w:marLeft w:val="0"/>
      <w:marRight w:val="0"/>
      <w:marTop w:val="0"/>
      <w:marBottom w:val="0"/>
      <w:divBdr>
        <w:top w:val="none" w:sz="0" w:space="0" w:color="auto"/>
        <w:left w:val="none" w:sz="0" w:space="0" w:color="auto"/>
        <w:bottom w:val="none" w:sz="0" w:space="0" w:color="auto"/>
        <w:right w:val="none" w:sz="0" w:space="0" w:color="auto"/>
      </w:divBdr>
    </w:div>
    <w:div w:id="1751921111">
      <w:bodyDiv w:val="1"/>
      <w:marLeft w:val="0"/>
      <w:marRight w:val="0"/>
      <w:marTop w:val="0"/>
      <w:marBottom w:val="0"/>
      <w:divBdr>
        <w:top w:val="none" w:sz="0" w:space="0" w:color="auto"/>
        <w:left w:val="none" w:sz="0" w:space="0" w:color="auto"/>
        <w:bottom w:val="none" w:sz="0" w:space="0" w:color="auto"/>
        <w:right w:val="none" w:sz="0" w:space="0" w:color="auto"/>
      </w:divBdr>
    </w:div>
    <w:div w:id="2140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olicies/government-transparency-and-accountabilit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radeshift.com/supplier/nhs-sb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44A15-19AC-481B-8AB0-74414D96D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E8A2CA4A</Template>
  <TotalTime>10</TotalTime>
  <Pages>63</Pages>
  <Words>18409</Words>
  <Characters>103505</Characters>
  <Application>Microsoft Office Word</Application>
  <DocSecurity>2</DocSecurity>
  <Lines>862</Lines>
  <Paragraphs>243</Paragraphs>
  <ScaleCrop>false</ScaleCrop>
  <HeadingPairs>
    <vt:vector size="2" baseType="variant">
      <vt:variant>
        <vt:lpstr>Title</vt:lpstr>
      </vt:variant>
      <vt:variant>
        <vt:i4>1</vt:i4>
      </vt:variant>
    </vt:vector>
  </HeadingPairs>
  <TitlesOfParts>
    <vt:vector size="1" baseType="lpstr">
      <vt:lpstr>HEALTH EDUCATION AUTHORITY</vt:lpstr>
    </vt:vector>
  </TitlesOfParts>
  <Company>HEA</Company>
  <LinksUpToDate>false</LinksUpToDate>
  <CharactersWithSpaces>121671</CharactersWithSpaces>
  <SharedDoc>false</SharedDoc>
  <HLinks>
    <vt:vector size="252" baseType="variant">
      <vt:variant>
        <vt:i4>3080268</vt:i4>
      </vt:variant>
      <vt:variant>
        <vt:i4>246</vt:i4>
      </vt:variant>
      <vt:variant>
        <vt:i4>0</vt:i4>
      </vt:variant>
      <vt:variant>
        <vt:i4>5</vt:i4>
      </vt:variant>
      <vt:variant>
        <vt:lpwstr>mailto:CommissionedContentReports@evidence.nhs.uk</vt:lpwstr>
      </vt:variant>
      <vt:variant>
        <vt:lpwstr/>
      </vt:variant>
      <vt:variant>
        <vt:i4>1507383</vt:i4>
      </vt:variant>
      <vt:variant>
        <vt:i4>239</vt:i4>
      </vt:variant>
      <vt:variant>
        <vt:i4>0</vt:i4>
      </vt:variant>
      <vt:variant>
        <vt:i4>5</vt:i4>
      </vt:variant>
      <vt:variant>
        <vt:lpwstr/>
      </vt:variant>
      <vt:variant>
        <vt:lpwstr>_Toc276465565</vt:lpwstr>
      </vt:variant>
      <vt:variant>
        <vt:i4>1507383</vt:i4>
      </vt:variant>
      <vt:variant>
        <vt:i4>233</vt:i4>
      </vt:variant>
      <vt:variant>
        <vt:i4>0</vt:i4>
      </vt:variant>
      <vt:variant>
        <vt:i4>5</vt:i4>
      </vt:variant>
      <vt:variant>
        <vt:lpwstr/>
      </vt:variant>
      <vt:variant>
        <vt:lpwstr>_Toc276465562</vt:lpwstr>
      </vt:variant>
      <vt:variant>
        <vt:i4>1507383</vt:i4>
      </vt:variant>
      <vt:variant>
        <vt:i4>227</vt:i4>
      </vt:variant>
      <vt:variant>
        <vt:i4>0</vt:i4>
      </vt:variant>
      <vt:variant>
        <vt:i4>5</vt:i4>
      </vt:variant>
      <vt:variant>
        <vt:lpwstr/>
      </vt:variant>
      <vt:variant>
        <vt:lpwstr>_Toc276465560</vt:lpwstr>
      </vt:variant>
      <vt:variant>
        <vt:i4>1310775</vt:i4>
      </vt:variant>
      <vt:variant>
        <vt:i4>221</vt:i4>
      </vt:variant>
      <vt:variant>
        <vt:i4>0</vt:i4>
      </vt:variant>
      <vt:variant>
        <vt:i4>5</vt:i4>
      </vt:variant>
      <vt:variant>
        <vt:lpwstr/>
      </vt:variant>
      <vt:variant>
        <vt:lpwstr>_Toc276465558</vt:lpwstr>
      </vt:variant>
      <vt:variant>
        <vt:i4>1310775</vt:i4>
      </vt:variant>
      <vt:variant>
        <vt:i4>215</vt:i4>
      </vt:variant>
      <vt:variant>
        <vt:i4>0</vt:i4>
      </vt:variant>
      <vt:variant>
        <vt:i4>5</vt:i4>
      </vt:variant>
      <vt:variant>
        <vt:lpwstr/>
      </vt:variant>
      <vt:variant>
        <vt:lpwstr>_Toc276465556</vt:lpwstr>
      </vt:variant>
      <vt:variant>
        <vt:i4>1310775</vt:i4>
      </vt:variant>
      <vt:variant>
        <vt:i4>209</vt:i4>
      </vt:variant>
      <vt:variant>
        <vt:i4>0</vt:i4>
      </vt:variant>
      <vt:variant>
        <vt:i4>5</vt:i4>
      </vt:variant>
      <vt:variant>
        <vt:lpwstr/>
      </vt:variant>
      <vt:variant>
        <vt:lpwstr>_Toc276465555</vt:lpwstr>
      </vt:variant>
      <vt:variant>
        <vt:i4>1310775</vt:i4>
      </vt:variant>
      <vt:variant>
        <vt:i4>203</vt:i4>
      </vt:variant>
      <vt:variant>
        <vt:i4>0</vt:i4>
      </vt:variant>
      <vt:variant>
        <vt:i4>5</vt:i4>
      </vt:variant>
      <vt:variant>
        <vt:lpwstr/>
      </vt:variant>
      <vt:variant>
        <vt:lpwstr>_Toc276465554</vt:lpwstr>
      </vt:variant>
      <vt:variant>
        <vt:i4>1310775</vt:i4>
      </vt:variant>
      <vt:variant>
        <vt:i4>200</vt:i4>
      </vt:variant>
      <vt:variant>
        <vt:i4>0</vt:i4>
      </vt:variant>
      <vt:variant>
        <vt:i4>5</vt:i4>
      </vt:variant>
      <vt:variant>
        <vt:lpwstr/>
      </vt:variant>
      <vt:variant>
        <vt:lpwstr>_Toc276465553</vt:lpwstr>
      </vt:variant>
      <vt:variant>
        <vt:i4>1310775</vt:i4>
      </vt:variant>
      <vt:variant>
        <vt:i4>194</vt:i4>
      </vt:variant>
      <vt:variant>
        <vt:i4>0</vt:i4>
      </vt:variant>
      <vt:variant>
        <vt:i4>5</vt:i4>
      </vt:variant>
      <vt:variant>
        <vt:lpwstr/>
      </vt:variant>
      <vt:variant>
        <vt:lpwstr>_Toc276465552</vt:lpwstr>
      </vt:variant>
      <vt:variant>
        <vt:i4>1310775</vt:i4>
      </vt:variant>
      <vt:variant>
        <vt:i4>188</vt:i4>
      </vt:variant>
      <vt:variant>
        <vt:i4>0</vt:i4>
      </vt:variant>
      <vt:variant>
        <vt:i4>5</vt:i4>
      </vt:variant>
      <vt:variant>
        <vt:lpwstr/>
      </vt:variant>
      <vt:variant>
        <vt:lpwstr>_Toc276465551</vt:lpwstr>
      </vt:variant>
      <vt:variant>
        <vt:i4>1310775</vt:i4>
      </vt:variant>
      <vt:variant>
        <vt:i4>182</vt:i4>
      </vt:variant>
      <vt:variant>
        <vt:i4>0</vt:i4>
      </vt:variant>
      <vt:variant>
        <vt:i4>5</vt:i4>
      </vt:variant>
      <vt:variant>
        <vt:lpwstr/>
      </vt:variant>
      <vt:variant>
        <vt:lpwstr>_Toc276465550</vt:lpwstr>
      </vt:variant>
      <vt:variant>
        <vt:i4>1376311</vt:i4>
      </vt:variant>
      <vt:variant>
        <vt:i4>176</vt:i4>
      </vt:variant>
      <vt:variant>
        <vt:i4>0</vt:i4>
      </vt:variant>
      <vt:variant>
        <vt:i4>5</vt:i4>
      </vt:variant>
      <vt:variant>
        <vt:lpwstr/>
      </vt:variant>
      <vt:variant>
        <vt:lpwstr>_Toc276465549</vt:lpwstr>
      </vt:variant>
      <vt:variant>
        <vt:i4>1376311</vt:i4>
      </vt:variant>
      <vt:variant>
        <vt:i4>170</vt:i4>
      </vt:variant>
      <vt:variant>
        <vt:i4>0</vt:i4>
      </vt:variant>
      <vt:variant>
        <vt:i4>5</vt:i4>
      </vt:variant>
      <vt:variant>
        <vt:lpwstr/>
      </vt:variant>
      <vt:variant>
        <vt:lpwstr>_Toc276465548</vt:lpwstr>
      </vt:variant>
      <vt:variant>
        <vt:i4>1376311</vt:i4>
      </vt:variant>
      <vt:variant>
        <vt:i4>164</vt:i4>
      </vt:variant>
      <vt:variant>
        <vt:i4>0</vt:i4>
      </vt:variant>
      <vt:variant>
        <vt:i4>5</vt:i4>
      </vt:variant>
      <vt:variant>
        <vt:lpwstr/>
      </vt:variant>
      <vt:variant>
        <vt:lpwstr>_Toc276465547</vt:lpwstr>
      </vt:variant>
      <vt:variant>
        <vt:i4>1376311</vt:i4>
      </vt:variant>
      <vt:variant>
        <vt:i4>158</vt:i4>
      </vt:variant>
      <vt:variant>
        <vt:i4>0</vt:i4>
      </vt:variant>
      <vt:variant>
        <vt:i4>5</vt:i4>
      </vt:variant>
      <vt:variant>
        <vt:lpwstr/>
      </vt:variant>
      <vt:variant>
        <vt:lpwstr>_Toc276465546</vt:lpwstr>
      </vt:variant>
      <vt:variant>
        <vt:i4>1376311</vt:i4>
      </vt:variant>
      <vt:variant>
        <vt:i4>152</vt:i4>
      </vt:variant>
      <vt:variant>
        <vt:i4>0</vt:i4>
      </vt:variant>
      <vt:variant>
        <vt:i4>5</vt:i4>
      </vt:variant>
      <vt:variant>
        <vt:lpwstr/>
      </vt:variant>
      <vt:variant>
        <vt:lpwstr>_Toc276465545</vt:lpwstr>
      </vt:variant>
      <vt:variant>
        <vt:i4>1376311</vt:i4>
      </vt:variant>
      <vt:variant>
        <vt:i4>146</vt:i4>
      </vt:variant>
      <vt:variant>
        <vt:i4>0</vt:i4>
      </vt:variant>
      <vt:variant>
        <vt:i4>5</vt:i4>
      </vt:variant>
      <vt:variant>
        <vt:lpwstr/>
      </vt:variant>
      <vt:variant>
        <vt:lpwstr>_Toc276465544</vt:lpwstr>
      </vt:variant>
      <vt:variant>
        <vt:i4>1376311</vt:i4>
      </vt:variant>
      <vt:variant>
        <vt:i4>140</vt:i4>
      </vt:variant>
      <vt:variant>
        <vt:i4>0</vt:i4>
      </vt:variant>
      <vt:variant>
        <vt:i4>5</vt:i4>
      </vt:variant>
      <vt:variant>
        <vt:lpwstr/>
      </vt:variant>
      <vt:variant>
        <vt:lpwstr>_Toc276465543</vt:lpwstr>
      </vt:variant>
      <vt:variant>
        <vt:i4>1376311</vt:i4>
      </vt:variant>
      <vt:variant>
        <vt:i4>134</vt:i4>
      </vt:variant>
      <vt:variant>
        <vt:i4>0</vt:i4>
      </vt:variant>
      <vt:variant>
        <vt:i4>5</vt:i4>
      </vt:variant>
      <vt:variant>
        <vt:lpwstr/>
      </vt:variant>
      <vt:variant>
        <vt:lpwstr>_Toc276465542</vt:lpwstr>
      </vt:variant>
      <vt:variant>
        <vt:i4>1376311</vt:i4>
      </vt:variant>
      <vt:variant>
        <vt:i4>128</vt:i4>
      </vt:variant>
      <vt:variant>
        <vt:i4>0</vt:i4>
      </vt:variant>
      <vt:variant>
        <vt:i4>5</vt:i4>
      </vt:variant>
      <vt:variant>
        <vt:lpwstr/>
      </vt:variant>
      <vt:variant>
        <vt:lpwstr>_Toc276465541</vt:lpwstr>
      </vt:variant>
      <vt:variant>
        <vt:i4>1376311</vt:i4>
      </vt:variant>
      <vt:variant>
        <vt:i4>122</vt:i4>
      </vt:variant>
      <vt:variant>
        <vt:i4>0</vt:i4>
      </vt:variant>
      <vt:variant>
        <vt:i4>5</vt:i4>
      </vt:variant>
      <vt:variant>
        <vt:lpwstr/>
      </vt:variant>
      <vt:variant>
        <vt:lpwstr>_Toc276465540</vt:lpwstr>
      </vt:variant>
      <vt:variant>
        <vt:i4>1179703</vt:i4>
      </vt:variant>
      <vt:variant>
        <vt:i4>116</vt:i4>
      </vt:variant>
      <vt:variant>
        <vt:i4>0</vt:i4>
      </vt:variant>
      <vt:variant>
        <vt:i4>5</vt:i4>
      </vt:variant>
      <vt:variant>
        <vt:lpwstr/>
      </vt:variant>
      <vt:variant>
        <vt:lpwstr>_Toc276465539</vt:lpwstr>
      </vt:variant>
      <vt:variant>
        <vt:i4>1179703</vt:i4>
      </vt:variant>
      <vt:variant>
        <vt:i4>110</vt:i4>
      </vt:variant>
      <vt:variant>
        <vt:i4>0</vt:i4>
      </vt:variant>
      <vt:variant>
        <vt:i4>5</vt:i4>
      </vt:variant>
      <vt:variant>
        <vt:lpwstr/>
      </vt:variant>
      <vt:variant>
        <vt:lpwstr>_Toc276465538</vt:lpwstr>
      </vt:variant>
      <vt:variant>
        <vt:i4>1179703</vt:i4>
      </vt:variant>
      <vt:variant>
        <vt:i4>104</vt:i4>
      </vt:variant>
      <vt:variant>
        <vt:i4>0</vt:i4>
      </vt:variant>
      <vt:variant>
        <vt:i4>5</vt:i4>
      </vt:variant>
      <vt:variant>
        <vt:lpwstr/>
      </vt:variant>
      <vt:variant>
        <vt:lpwstr>_Toc276465537</vt:lpwstr>
      </vt:variant>
      <vt:variant>
        <vt:i4>1179703</vt:i4>
      </vt:variant>
      <vt:variant>
        <vt:i4>98</vt:i4>
      </vt:variant>
      <vt:variant>
        <vt:i4>0</vt:i4>
      </vt:variant>
      <vt:variant>
        <vt:i4>5</vt:i4>
      </vt:variant>
      <vt:variant>
        <vt:lpwstr/>
      </vt:variant>
      <vt:variant>
        <vt:lpwstr>_Toc276465536</vt:lpwstr>
      </vt:variant>
      <vt:variant>
        <vt:i4>1179703</vt:i4>
      </vt:variant>
      <vt:variant>
        <vt:i4>92</vt:i4>
      </vt:variant>
      <vt:variant>
        <vt:i4>0</vt:i4>
      </vt:variant>
      <vt:variant>
        <vt:i4>5</vt:i4>
      </vt:variant>
      <vt:variant>
        <vt:lpwstr/>
      </vt:variant>
      <vt:variant>
        <vt:lpwstr>_Toc276465535</vt:lpwstr>
      </vt:variant>
      <vt:variant>
        <vt:i4>1179703</vt:i4>
      </vt:variant>
      <vt:variant>
        <vt:i4>86</vt:i4>
      </vt:variant>
      <vt:variant>
        <vt:i4>0</vt:i4>
      </vt:variant>
      <vt:variant>
        <vt:i4>5</vt:i4>
      </vt:variant>
      <vt:variant>
        <vt:lpwstr/>
      </vt:variant>
      <vt:variant>
        <vt:lpwstr>_Toc276465534</vt:lpwstr>
      </vt:variant>
      <vt:variant>
        <vt:i4>1179703</vt:i4>
      </vt:variant>
      <vt:variant>
        <vt:i4>80</vt:i4>
      </vt:variant>
      <vt:variant>
        <vt:i4>0</vt:i4>
      </vt:variant>
      <vt:variant>
        <vt:i4>5</vt:i4>
      </vt:variant>
      <vt:variant>
        <vt:lpwstr/>
      </vt:variant>
      <vt:variant>
        <vt:lpwstr>_Toc276465533</vt:lpwstr>
      </vt:variant>
      <vt:variant>
        <vt:i4>1179703</vt:i4>
      </vt:variant>
      <vt:variant>
        <vt:i4>74</vt:i4>
      </vt:variant>
      <vt:variant>
        <vt:i4>0</vt:i4>
      </vt:variant>
      <vt:variant>
        <vt:i4>5</vt:i4>
      </vt:variant>
      <vt:variant>
        <vt:lpwstr/>
      </vt:variant>
      <vt:variant>
        <vt:lpwstr>_Toc276465532</vt:lpwstr>
      </vt:variant>
      <vt:variant>
        <vt:i4>1179703</vt:i4>
      </vt:variant>
      <vt:variant>
        <vt:i4>68</vt:i4>
      </vt:variant>
      <vt:variant>
        <vt:i4>0</vt:i4>
      </vt:variant>
      <vt:variant>
        <vt:i4>5</vt:i4>
      </vt:variant>
      <vt:variant>
        <vt:lpwstr/>
      </vt:variant>
      <vt:variant>
        <vt:lpwstr>_Toc276465530</vt:lpwstr>
      </vt:variant>
      <vt:variant>
        <vt:i4>1245239</vt:i4>
      </vt:variant>
      <vt:variant>
        <vt:i4>62</vt:i4>
      </vt:variant>
      <vt:variant>
        <vt:i4>0</vt:i4>
      </vt:variant>
      <vt:variant>
        <vt:i4>5</vt:i4>
      </vt:variant>
      <vt:variant>
        <vt:lpwstr/>
      </vt:variant>
      <vt:variant>
        <vt:lpwstr>_Toc276465529</vt:lpwstr>
      </vt:variant>
      <vt:variant>
        <vt:i4>1245239</vt:i4>
      </vt:variant>
      <vt:variant>
        <vt:i4>56</vt:i4>
      </vt:variant>
      <vt:variant>
        <vt:i4>0</vt:i4>
      </vt:variant>
      <vt:variant>
        <vt:i4>5</vt:i4>
      </vt:variant>
      <vt:variant>
        <vt:lpwstr/>
      </vt:variant>
      <vt:variant>
        <vt:lpwstr>_Toc276465528</vt:lpwstr>
      </vt:variant>
      <vt:variant>
        <vt:i4>1245239</vt:i4>
      </vt:variant>
      <vt:variant>
        <vt:i4>50</vt:i4>
      </vt:variant>
      <vt:variant>
        <vt:i4>0</vt:i4>
      </vt:variant>
      <vt:variant>
        <vt:i4>5</vt:i4>
      </vt:variant>
      <vt:variant>
        <vt:lpwstr/>
      </vt:variant>
      <vt:variant>
        <vt:lpwstr>_Toc276465527</vt:lpwstr>
      </vt:variant>
      <vt:variant>
        <vt:i4>1245239</vt:i4>
      </vt:variant>
      <vt:variant>
        <vt:i4>44</vt:i4>
      </vt:variant>
      <vt:variant>
        <vt:i4>0</vt:i4>
      </vt:variant>
      <vt:variant>
        <vt:i4>5</vt:i4>
      </vt:variant>
      <vt:variant>
        <vt:lpwstr/>
      </vt:variant>
      <vt:variant>
        <vt:lpwstr>_Toc276465526</vt:lpwstr>
      </vt:variant>
      <vt:variant>
        <vt:i4>1245239</vt:i4>
      </vt:variant>
      <vt:variant>
        <vt:i4>38</vt:i4>
      </vt:variant>
      <vt:variant>
        <vt:i4>0</vt:i4>
      </vt:variant>
      <vt:variant>
        <vt:i4>5</vt:i4>
      </vt:variant>
      <vt:variant>
        <vt:lpwstr/>
      </vt:variant>
      <vt:variant>
        <vt:lpwstr>_Toc276465525</vt:lpwstr>
      </vt:variant>
      <vt:variant>
        <vt:i4>1245239</vt:i4>
      </vt:variant>
      <vt:variant>
        <vt:i4>32</vt:i4>
      </vt:variant>
      <vt:variant>
        <vt:i4>0</vt:i4>
      </vt:variant>
      <vt:variant>
        <vt:i4>5</vt:i4>
      </vt:variant>
      <vt:variant>
        <vt:lpwstr/>
      </vt:variant>
      <vt:variant>
        <vt:lpwstr>_Toc276465524</vt:lpwstr>
      </vt:variant>
      <vt:variant>
        <vt:i4>1245239</vt:i4>
      </vt:variant>
      <vt:variant>
        <vt:i4>26</vt:i4>
      </vt:variant>
      <vt:variant>
        <vt:i4>0</vt:i4>
      </vt:variant>
      <vt:variant>
        <vt:i4>5</vt:i4>
      </vt:variant>
      <vt:variant>
        <vt:lpwstr/>
      </vt:variant>
      <vt:variant>
        <vt:lpwstr>_Toc276465523</vt:lpwstr>
      </vt:variant>
      <vt:variant>
        <vt:i4>1245239</vt:i4>
      </vt:variant>
      <vt:variant>
        <vt:i4>20</vt:i4>
      </vt:variant>
      <vt:variant>
        <vt:i4>0</vt:i4>
      </vt:variant>
      <vt:variant>
        <vt:i4>5</vt:i4>
      </vt:variant>
      <vt:variant>
        <vt:lpwstr/>
      </vt:variant>
      <vt:variant>
        <vt:lpwstr>_Toc276465522</vt:lpwstr>
      </vt:variant>
      <vt:variant>
        <vt:i4>1245239</vt:i4>
      </vt:variant>
      <vt:variant>
        <vt:i4>14</vt:i4>
      </vt:variant>
      <vt:variant>
        <vt:i4>0</vt:i4>
      </vt:variant>
      <vt:variant>
        <vt:i4>5</vt:i4>
      </vt:variant>
      <vt:variant>
        <vt:lpwstr/>
      </vt:variant>
      <vt:variant>
        <vt:lpwstr>_Toc276465521</vt:lpwstr>
      </vt:variant>
      <vt:variant>
        <vt:i4>1245239</vt:i4>
      </vt:variant>
      <vt:variant>
        <vt:i4>8</vt:i4>
      </vt:variant>
      <vt:variant>
        <vt:i4>0</vt:i4>
      </vt:variant>
      <vt:variant>
        <vt:i4>5</vt:i4>
      </vt:variant>
      <vt:variant>
        <vt:lpwstr/>
      </vt:variant>
      <vt:variant>
        <vt:lpwstr>_Toc276465520</vt:lpwstr>
      </vt:variant>
      <vt:variant>
        <vt:i4>1048631</vt:i4>
      </vt:variant>
      <vt:variant>
        <vt:i4>2</vt:i4>
      </vt:variant>
      <vt:variant>
        <vt:i4>0</vt:i4>
      </vt:variant>
      <vt:variant>
        <vt:i4>5</vt:i4>
      </vt:variant>
      <vt:variant>
        <vt:lpwstr/>
      </vt:variant>
      <vt:variant>
        <vt:lpwstr>_Toc276465519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 EDUCATION AUTHORITY</dc:title>
  <dc:creator>HEA</dc:creator>
  <cp:lastModifiedBy>Irene Walker</cp:lastModifiedBy>
  <cp:revision>3</cp:revision>
  <cp:lastPrinted>2016-12-01T15:46:00Z</cp:lastPrinted>
  <dcterms:created xsi:type="dcterms:W3CDTF">2016-12-06T12:07:00Z</dcterms:created>
  <dcterms:modified xsi:type="dcterms:W3CDTF">2016-12-06T12:17:00Z</dcterms:modified>
</cp:coreProperties>
</file>